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262248D1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8557B6">
        <w:rPr>
          <w:b/>
          <w:i/>
          <w:noProof/>
          <w:sz w:val="28"/>
        </w:rPr>
        <w:t>211</w:t>
      </w:r>
      <w:r w:rsidR="005B127E">
        <w:rPr>
          <w:b/>
          <w:i/>
          <w:noProof/>
          <w:sz w:val="28"/>
        </w:rPr>
        <w:t>442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128BE39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57B6">
              <w:rPr>
                <w:b/>
                <w:noProof/>
                <w:sz w:val="28"/>
              </w:rPr>
              <w:t>1980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5E2D047E" w:rsidR="00AA27AC" w:rsidRPr="00410371" w:rsidRDefault="005B127E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4C7B652A" w:rsidR="00AA27AC" w:rsidRPr="00410371" w:rsidRDefault="005B127E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F723DFA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557B6">
              <w:rPr>
                <w:noProof/>
              </w:rPr>
              <w:t>8.1.2.1.2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4CC7CE4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5B127E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06C8A08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557B6">
              <w:rPr>
                <w:noProof/>
              </w:rPr>
              <w:t>8.1.2.1.2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103D7D0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557B6">
              <w:rPr>
                <w:noProof/>
              </w:rPr>
              <w:t>8.1.2.1.2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04B1ADD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8557B6">
              <w:rPr>
                <w:noProof/>
              </w:rPr>
              <w:t>8.1.2.1.2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83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CB49518" w14:textId="5A0BC728" w:rsidR="008557B6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557B6" w:rsidRPr="007D7AF7">
        <w:rPr>
          <w:rFonts w:ascii="Arial" w:hAnsi="Arial" w:cs="Arial"/>
          <w:iCs/>
        </w:rPr>
        <w:t>Table of Contents</w:t>
      </w:r>
      <w:r w:rsidR="008557B6">
        <w:tab/>
      </w:r>
      <w:r w:rsidR="008557B6">
        <w:fldChar w:fldCharType="begin"/>
      </w:r>
      <w:r w:rsidR="008557B6">
        <w:instrText xml:space="preserve"> PAGEREF _Toc81406835 \h </w:instrText>
      </w:r>
      <w:r w:rsidR="008557B6">
        <w:fldChar w:fldCharType="separate"/>
      </w:r>
      <w:r w:rsidR="008557B6">
        <w:t>2</w:t>
      </w:r>
      <w:r w:rsidR="008557B6">
        <w:fldChar w:fldCharType="end"/>
      </w:r>
    </w:p>
    <w:p w14:paraId="46C88F83" w14:textId="7AE0FD93" w:rsidR="008557B6" w:rsidRDefault="008557B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AF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AF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_Toc81406836 \h </w:instrText>
      </w:r>
      <w:r>
        <w:fldChar w:fldCharType="separate"/>
      </w:r>
      <w:r>
        <w:t>3</w:t>
      </w:r>
      <w:r>
        <w:fldChar w:fldCharType="end"/>
      </w:r>
    </w:p>
    <w:p w14:paraId="17366D9C" w14:textId="1EDA88F2" w:rsidR="008557B6" w:rsidRDefault="008557B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D7AF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_Toc81406837 \h </w:instrText>
      </w:r>
      <w:r>
        <w:fldChar w:fldCharType="separate"/>
      </w:r>
      <w:r>
        <w:t>3</w:t>
      </w:r>
      <w:r>
        <w:fldChar w:fldCharType="end"/>
      </w:r>
    </w:p>
    <w:p w14:paraId="1E17A50F" w14:textId="788D7B28" w:rsidR="008557B6" w:rsidRDefault="008557B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AF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AF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_Toc81406838 \h </w:instrText>
      </w:r>
      <w:r>
        <w:fldChar w:fldCharType="separate"/>
      </w:r>
      <w:r>
        <w:t>3</w:t>
      </w:r>
      <w:r>
        <w:fldChar w:fldCharType="end"/>
      </w:r>
    </w:p>
    <w:p w14:paraId="0C23EA72" w14:textId="5ECBF773" w:rsidR="008557B6" w:rsidRDefault="008557B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AF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AF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_Toc81406839 \h </w:instrText>
      </w:r>
      <w:r>
        <w:fldChar w:fldCharType="separate"/>
      </w:r>
      <w:r>
        <w:t>3</w:t>
      </w:r>
      <w:r>
        <w:fldChar w:fldCharType="end"/>
      </w:r>
    </w:p>
    <w:p w14:paraId="58E5E184" w14:textId="2DBFD05F" w:rsidR="008557B6" w:rsidRDefault="008557B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AF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AF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_Toc81406840 \h </w:instrText>
      </w:r>
      <w:r>
        <w:fldChar w:fldCharType="separate"/>
      </w:r>
      <w:r>
        <w:t>3</w:t>
      </w:r>
      <w:r>
        <w:fldChar w:fldCharType="end"/>
      </w:r>
    </w:p>
    <w:p w14:paraId="06097773" w14:textId="250CCDAB" w:rsidR="008557B6" w:rsidRDefault="008557B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D7AF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D7AF7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_Toc81406841 \h </w:instrText>
      </w:r>
      <w:r>
        <w:fldChar w:fldCharType="separate"/>
      </w:r>
      <w:r>
        <w:t>3</w:t>
      </w:r>
      <w:r>
        <w:fldChar w:fldCharType="end"/>
      </w:r>
    </w:p>
    <w:p w14:paraId="343818DF" w14:textId="7B2723A8" w:rsidR="008557B6" w:rsidRDefault="008557B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AF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AF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_Toc81406842 \h </w:instrText>
      </w:r>
      <w:r>
        <w:fldChar w:fldCharType="separate"/>
      </w:r>
      <w:r>
        <w:t>3</w:t>
      </w:r>
      <w:r>
        <w:fldChar w:fldCharType="end"/>
      </w:r>
    </w:p>
    <w:p w14:paraId="0348A46A" w14:textId="671EEF49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836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57B7B229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8557B6">
        <w:rPr>
          <w:noProof/>
        </w:rPr>
        <w:t>8.1.2.1.2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837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0D8AAFEE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8557B6">
        <w:rPr>
          <w:noProof/>
        </w:rPr>
        <w:t>8.1.2.1.2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838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839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840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841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412547A9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8557B6">
        <w:rPr>
          <w:rFonts w:ascii="Arial" w:eastAsia="SimSun" w:hAnsi="Arial"/>
        </w:rPr>
        <w:t>8_1_2_1_2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59A1B41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8557B6">
        <w:rPr>
          <w:rFonts w:ascii="Arial" w:eastAsia="SimSun" w:hAnsi="Arial"/>
        </w:rPr>
        <w:t>8_1_2_1_2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842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34AA476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8557B6">
              <w:rPr>
                <w:b/>
                <w:noProof/>
              </w:rPr>
              <w:t>211130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557B6">
              <w:rPr>
                <w:noProof/>
              </w:rPr>
              <w:t>8.1.2.1.2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748ED" w14:textId="77777777" w:rsidR="00B374E7" w:rsidRDefault="00B374E7">
      <w:r>
        <w:separator/>
      </w:r>
    </w:p>
  </w:endnote>
  <w:endnote w:type="continuationSeparator" w:id="0">
    <w:p w14:paraId="6E956986" w14:textId="77777777" w:rsidR="00B374E7" w:rsidRDefault="00B3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1F442" w14:textId="77777777" w:rsidR="00B374E7" w:rsidRDefault="00B374E7">
      <w:r>
        <w:separator/>
      </w:r>
    </w:p>
  </w:footnote>
  <w:footnote w:type="continuationSeparator" w:id="0">
    <w:p w14:paraId="61732039" w14:textId="77777777" w:rsidR="00B374E7" w:rsidRDefault="00B3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27E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557B6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374E7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211129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211129</dc:title>
  <dc:subject>8.1.2.1.2</dc:subject>
  <dc:creator>Michael Sanders, John M Meredith</dc:creator>
  <cp:keywords>1980</cp:keywords>
  <dc:description>8_1_2_1_2</dc:description>
  <cp:lastModifiedBy>MCC TF160</cp:lastModifiedBy>
  <cp:revision>5</cp:revision>
  <cp:lastPrinted>1900-01-01T00:00:00Z</cp:lastPrinted>
  <dcterms:created xsi:type="dcterms:W3CDTF">2021-09-01T15:39:00Z</dcterms:created>
  <dcterms:modified xsi:type="dcterms:W3CDTF">2021-10-06T15:30:00Z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