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7A6C83AF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2D1639">
        <w:rPr>
          <w:b/>
          <w:i/>
          <w:noProof/>
          <w:sz w:val="28"/>
        </w:rPr>
        <w:t>211</w:t>
      </w:r>
      <w:r w:rsidR="007C307D">
        <w:rPr>
          <w:b/>
          <w:i/>
          <w:noProof/>
          <w:sz w:val="28"/>
        </w:rPr>
        <w:t>438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EBF970A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1639">
              <w:rPr>
                <w:b/>
                <w:noProof/>
                <w:sz w:val="28"/>
              </w:rPr>
              <w:t>1976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453D0348" w:rsidR="00AA27AC" w:rsidRPr="00410371" w:rsidRDefault="007C307D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56C4EF9A" w:rsidR="00AA27AC" w:rsidRPr="00410371" w:rsidRDefault="007C307D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3289877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D1639">
              <w:rPr>
                <w:noProof/>
              </w:rPr>
              <w:t>7.1.4.1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2638C580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7C307D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79194AD4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D1639">
              <w:rPr>
                <w:noProof/>
              </w:rPr>
              <w:t>7.1.4.1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1342617B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D1639">
              <w:rPr>
                <w:noProof/>
              </w:rPr>
              <w:t>7.1.4.1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13E19CCD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2D1639">
              <w:rPr>
                <w:noProof/>
              </w:rPr>
              <w:t>7.1.4.1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64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17AEE54" w14:textId="59C7C534" w:rsidR="002D1639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D1639" w:rsidRPr="005E1DBD">
        <w:rPr>
          <w:rFonts w:ascii="Arial" w:hAnsi="Arial" w:cs="Arial"/>
          <w:iCs/>
        </w:rPr>
        <w:t>Table of Contents</w:t>
      </w:r>
      <w:r w:rsidR="002D1639">
        <w:tab/>
      </w:r>
      <w:r w:rsidR="002D1639">
        <w:fldChar w:fldCharType="begin"/>
      </w:r>
      <w:r w:rsidR="002D1639">
        <w:instrText xml:space="preserve"> PAGEREF _Toc81406640 \h </w:instrText>
      </w:r>
      <w:r w:rsidR="002D1639">
        <w:fldChar w:fldCharType="separate"/>
      </w:r>
      <w:r w:rsidR="002D1639">
        <w:t>2</w:t>
      </w:r>
      <w:r w:rsidR="002D1639">
        <w:fldChar w:fldCharType="end"/>
      </w:r>
    </w:p>
    <w:p w14:paraId="4415FCD5" w14:textId="6AF4265E" w:rsidR="002D1639" w:rsidRDefault="002D163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1DBD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1DBD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_Toc81406641 \h </w:instrText>
      </w:r>
      <w:r>
        <w:fldChar w:fldCharType="separate"/>
      </w:r>
      <w:r>
        <w:t>3</w:t>
      </w:r>
      <w:r>
        <w:fldChar w:fldCharType="end"/>
      </w:r>
    </w:p>
    <w:p w14:paraId="1A915BEF" w14:textId="4D661B85" w:rsidR="002D1639" w:rsidRDefault="002D163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1DBD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_Toc81406642 \h </w:instrText>
      </w:r>
      <w:r>
        <w:fldChar w:fldCharType="separate"/>
      </w:r>
      <w:r>
        <w:t>3</w:t>
      </w:r>
      <w:r>
        <w:fldChar w:fldCharType="end"/>
      </w:r>
    </w:p>
    <w:p w14:paraId="5580B085" w14:textId="3DBCC0E3" w:rsidR="002D1639" w:rsidRDefault="002D163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1DBD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1DBD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_Toc81406643 \h </w:instrText>
      </w:r>
      <w:r>
        <w:fldChar w:fldCharType="separate"/>
      </w:r>
      <w:r>
        <w:t>3</w:t>
      </w:r>
      <w:r>
        <w:fldChar w:fldCharType="end"/>
      </w:r>
    </w:p>
    <w:p w14:paraId="4500D035" w14:textId="6BD7ED06" w:rsidR="002D1639" w:rsidRDefault="002D163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1DBD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1DBD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_Toc81406644 \h </w:instrText>
      </w:r>
      <w:r>
        <w:fldChar w:fldCharType="separate"/>
      </w:r>
      <w:r>
        <w:t>3</w:t>
      </w:r>
      <w:r>
        <w:fldChar w:fldCharType="end"/>
      </w:r>
    </w:p>
    <w:p w14:paraId="4B405EB0" w14:textId="5D3A003F" w:rsidR="002D1639" w:rsidRDefault="002D163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1DB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1DB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_Toc81406645 \h </w:instrText>
      </w:r>
      <w:r>
        <w:fldChar w:fldCharType="separate"/>
      </w:r>
      <w:r>
        <w:t>3</w:t>
      </w:r>
      <w:r>
        <w:fldChar w:fldCharType="end"/>
      </w:r>
    </w:p>
    <w:p w14:paraId="7F7D732E" w14:textId="25C4C9B4" w:rsidR="002D1639" w:rsidRDefault="002D163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1DBD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1DBD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_Toc81406646 \h </w:instrText>
      </w:r>
      <w:r>
        <w:fldChar w:fldCharType="separate"/>
      </w:r>
      <w:r>
        <w:t>3</w:t>
      </w:r>
      <w:r>
        <w:fldChar w:fldCharType="end"/>
      </w:r>
    </w:p>
    <w:p w14:paraId="0AB8A579" w14:textId="6C746F0C" w:rsidR="002D1639" w:rsidRDefault="002D163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1DB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1DB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_Toc81406647 \h </w:instrText>
      </w:r>
      <w:r>
        <w:fldChar w:fldCharType="separate"/>
      </w:r>
      <w:r>
        <w:t>3</w:t>
      </w:r>
      <w:r>
        <w:fldChar w:fldCharType="end"/>
      </w:r>
    </w:p>
    <w:p w14:paraId="0348A46A" w14:textId="68B0CCE0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641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0E2EBFD3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D1639">
        <w:rPr>
          <w:noProof/>
        </w:rPr>
        <w:t>7.1.4.1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642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357E9F9E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D1639">
        <w:rPr>
          <w:noProof/>
        </w:rPr>
        <w:t>7.1.4.1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643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6644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645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646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7F0AC526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D1639">
        <w:rPr>
          <w:rFonts w:ascii="Arial" w:eastAsia="SimSun" w:hAnsi="Arial"/>
        </w:rPr>
        <w:t>7_1_4_1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6577120E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D1639">
        <w:rPr>
          <w:rFonts w:ascii="Arial" w:eastAsia="SimSun" w:hAnsi="Arial"/>
        </w:rPr>
        <w:t>7_1_4_1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647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3675A8C6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2D1639">
              <w:rPr>
                <w:b/>
                <w:noProof/>
              </w:rPr>
              <w:t>211122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D1639">
              <w:rPr>
                <w:noProof/>
              </w:rPr>
              <w:t>7.1.4.1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9C895" w14:textId="77777777" w:rsidR="000F133F" w:rsidRDefault="000F133F">
      <w:r>
        <w:separator/>
      </w:r>
    </w:p>
  </w:endnote>
  <w:endnote w:type="continuationSeparator" w:id="0">
    <w:p w14:paraId="13636D61" w14:textId="77777777" w:rsidR="000F133F" w:rsidRDefault="000F1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15149" w14:textId="77777777" w:rsidR="000F133F" w:rsidRDefault="000F133F">
      <w:r>
        <w:separator/>
      </w:r>
    </w:p>
  </w:footnote>
  <w:footnote w:type="continuationSeparator" w:id="0">
    <w:p w14:paraId="01D0D850" w14:textId="77777777" w:rsidR="000F133F" w:rsidRDefault="000F1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133F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C307D"/>
    <w:rsid w:val="007D6A07"/>
    <w:rsid w:val="007E4A71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445F3"/>
    <w:rsid w:val="00F524D0"/>
    <w:rsid w:val="00F52602"/>
    <w:rsid w:val="00F55FFB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454</Words>
  <Characters>3461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211121</vt:lpstr>
      <vt:lpstr>MTG_TITLE</vt:lpstr>
    </vt:vector>
  </TitlesOfParts>
  <Company>3GPP Support Team</Company>
  <LinksUpToDate>false</LinksUpToDate>
  <CharactersWithSpaces>3908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211121</dc:title>
  <dc:subject>7.1.4.1</dc:subject>
  <dc:creator>Michael Sanders, John M Meredith</dc:creator>
  <cp:keywords>1976</cp:keywords>
  <dc:description>7_1_4_1</dc:description>
  <cp:lastModifiedBy>MCC TF160</cp:lastModifiedBy>
  <cp:revision>4</cp:revision>
  <cp:lastPrinted>1900-01-01T00:00:00Z</cp:lastPrinted>
  <dcterms:created xsi:type="dcterms:W3CDTF">2021-09-01T15:36:00Z</dcterms:created>
  <dcterms:modified xsi:type="dcterms:W3CDTF">2021-10-06T15:20:00Z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