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26878C5C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6C14EC">
        <w:rPr>
          <w:b/>
          <w:i/>
          <w:noProof/>
          <w:sz w:val="28"/>
        </w:rPr>
        <w:t>211</w:t>
      </w:r>
      <w:r w:rsidR="00C90D50">
        <w:rPr>
          <w:b/>
          <w:i/>
          <w:noProof/>
          <w:sz w:val="28"/>
        </w:rPr>
        <w:t>432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007C6646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14EC">
              <w:rPr>
                <w:b/>
                <w:noProof/>
                <w:sz w:val="28"/>
              </w:rPr>
              <w:t>1970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2B43E71B" w:rsidR="00AA27AC" w:rsidRPr="00410371" w:rsidRDefault="00C90D50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1E1435E9" w:rsidR="00AA27AC" w:rsidRPr="00410371" w:rsidRDefault="00C90D50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3493F487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C14EC">
              <w:rPr>
                <w:noProof/>
              </w:rPr>
              <w:t>7.1.3.2.2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21AAF01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C90D50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6CBBFBD1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C14EC">
              <w:rPr>
                <w:noProof/>
              </w:rPr>
              <w:t>7.1.3.2.2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792AD8BB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C14EC">
              <w:rPr>
                <w:noProof/>
              </w:rPr>
              <w:t>7.1.3.2.2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7D437E97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6C14EC">
              <w:rPr>
                <w:noProof/>
              </w:rPr>
              <w:t>7.1.3.2.2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6283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AD79D22" w14:textId="46E6180E" w:rsidR="006C14EC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C14EC" w:rsidRPr="00CE7F56">
        <w:rPr>
          <w:rFonts w:ascii="Arial" w:hAnsi="Arial" w:cs="Arial"/>
          <w:iCs/>
        </w:rPr>
        <w:t>Table of Contents</w:t>
      </w:r>
      <w:r w:rsidR="006C14EC">
        <w:tab/>
      </w:r>
      <w:r w:rsidR="006C14EC">
        <w:fldChar w:fldCharType="begin"/>
      </w:r>
      <w:r w:rsidR="006C14EC">
        <w:instrText xml:space="preserve"> PAGEREF _Toc81406283 \h </w:instrText>
      </w:r>
      <w:r w:rsidR="006C14EC">
        <w:fldChar w:fldCharType="separate"/>
      </w:r>
      <w:r w:rsidR="006C14EC">
        <w:t>2</w:t>
      </w:r>
      <w:r w:rsidR="006C14EC">
        <w:fldChar w:fldCharType="end"/>
      </w:r>
    </w:p>
    <w:p w14:paraId="4CB3EBFB" w14:textId="336B9F23" w:rsidR="006C14EC" w:rsidRDefault="006C14E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E7F56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E7F56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_Toc81406284 \h </w:instrText>
      </w:r>
      <w:r>
        <w:fldChar w:fldCharType="separate"/>
      </w:r>
      <w:r>
        <w:t>3</w:t>
      </w:r>
      <w:r>
        <w:fldChar w:fldCharType="end"/>
      </w:r>
    </w:p>
    <w:p w14:paraId="2D70D2BA" w14:textId="3954922D" w:rsidR="006C14EC" w:rsidRDefault="006C14E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E7F56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_Toc81406285 \h </w:instrText>
      </w:r>
      <w:r>
        <w:fldChar w:fldCharType="separate"/>
      </w:r>
      <w:r>
        <w:t>3</w:t>
      </w:r>
      <w:r>
        <w:fldChar w:fldCharType="end"/>
      </w:r>
    </w:p>
    <w:p w14:paraId="5C50FB8A" w14:textId="15C7FFA9" w:rsidR="006C14EC" w:rsidRDefault="006C14E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E7F56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E7F56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_Toc81406286 \h </w:instrText>
      </w:r>
      <w:r>
        <w:fldChar w:fldCharType="separate"/>
      </w:r>
      <w:r>
        <w:t>3</w:t>
      </w:r>
      <w:r>
        <w:fldChar w:fldCharType="end"/>
      </w:r>
    </w:p>
    <w:p w14:paraId="29CED266" w14:textId="5ECB79D3" w:rsidR="006C14EC" w:rsidRDefault="006C14E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E7F5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E7F5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_Toc81406287 \h </w:instrText>
      </w:r>
      <w:r>
        <w:fldChar w:fldCharType="separate"/>
      </w:r>
      <w:r>
        <w:t>3</w:t>
      </w:r>
      <w:r>
        <w:fldChar w:fldCharType="end"/>
      </w:r>
    </w:p>
    <w:p w14:paraId="7E6A50CB" w14:textId="363CFF12" w:rsidR="006C14EC" w:rsidRDefault="006C14E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E7F5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E7F5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_Toc81406288 \h </w:instrText>
      </w:r>
      <w:r>
        <w:fldChar w:fldCharType="separate"/>
      </w:r>
      <w:r>
        <w:t>3</w:t>
      </w:r>
      <w:r>
        <w:fldChar w:fldCharType="end"/>
      </w:r>
    </w:p>
    <w:p w14:paraId="4FAA6F5C" w14:textId="229F653B" w:rsidR="006C14EC" w:rsidRDefault="006C14E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E7F5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E7F56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_Toc81406289 \h </w:instrText>
      </w:r>
      <w:r>
        <w:fldChar w:fldCharType="separate"/>
      </w:r>
      <w:r>
        <w:t>3</w:t>
      </w:r>
      <w:r>
        <w:fldChar w:fldCharType="end"/>
      </w:r>
    </w:p>
    <w:p w14:paraId="587F00C0" w14:textId="4DD3FFCC" w:rsidR="006C14EC" w:rsidRDefault="006C14E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E7F5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E7F5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_Toc81406290 \h </w:instrText>
      </w:r>
      <w:r>
        <w:fldChar w:fldCharType="separate"/>
      </w:r>
      <w:r>
        <w:t>3</w:t>
      </w:r>
      <w:r>
        <w:fldChar w:fldCharType="end"/>
      </w:r>
    </w:p>
    <w:p w14:paraId="0348A46A" w14:textId="1B4CA7E9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6284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4D1EDFF9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6C14EC">
        <w:rPr>
          <w:noProof/>
        </w:rPr>
        <w:t>7.1.3.2.2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6285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27C0EA88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6C14EC">
        <w:rPr>
          <w:noProof/>
        </w:rPr>
        <w:t>7.1.3.2.2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6286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06287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6288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6289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1D6993F8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6C14EC">
        <w:rPr>
          <w:rFonts w:ascii="Arial" w:eastAsia="SimSun" w:hAnsi="Arial"/>
        </w:rPr>
        <w:t>7_1_3_2_2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194E48A7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6C14EC">
        <w:rPr>
          <w:rFonts w:ascii="Arial" w:eastAsia="SimSun" w:hAnsi="Arial"/>
        </w:rPr>
        <w:t>7_1_3_2_2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6290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7244DC87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6C14EC">
              <w:rPr>
                <w:b/>
                <w:noProof/>
              </w:rPr>
              <w:t>211110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C14EC">
              <w:rPr>
                <w:noProof/>
              </w:rPr>
              <w:t>7.1.3.2.2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81FAD" w14:textId="77777777" w:rsidR="002552BD" w:rsidRDefault="002552BD">
      <w:r>
        <w:separator/>
      </w:r>
    </w:p>
  </w:endnote>
  <w:endnote w:type="continuationSeparator" w:id="0">
    <w:p w14:paraId="5741E982" w14:textId="77777777" w:rsidR="002552BD" w:rsidRDefault="00255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1258A" w14:textId="77777777" w:rsidR="002552BD" w:rsidRDefault="002552BD">
      <w:r>
        <w:separator/>
      </w:r>
    </w:p>
  </w:footnote>
  <w:footnote w:type="continuationSeparator" w:id="0">
    <w:p w14:paraId="3E18D06E" w14:textId="77777777" w:rsidR="002552BD" w:rsidRDefault="002552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7E9B"/>
    <w:rsid w:val="002552BD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4B10"/>
    <w:rsid w:val="006257ED"/>
    <w:rsid w:val="00632E3F"/>
    <w:rsid w:val="00636F6D"/>
    <w:rsid w:val="00641AA9"/>
    <w:rsid w:val="00656E20"/>
    <w:rsid w:val="0065768B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0D50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454</Words>
  <Characters>3479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211109</vt:lpstr>
      <vt:lpstr>MTG_TITLE</vt:lpstr>
    </vt:vector>
  </TitlesOfParts>
  <Company>3GPP Support Team</Company>
  <LinksUpToDate>false</LinksUpToDate>
  <CharactersWithSpaces>3926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211109</dc:title>
  <dc:subject>7.1.3.2.2</dc:subject>
  <dc:creator>Michael Sanders, John M Meredith</dc:creator>
  <cp:keywords>1970</cp:keywords>
  <dc:description>7_1_3_2_2</dc:description>
  <cp:lastModifiedBy>MCC TF160</cp:lastModifiedBy>
  <cp:revision>4</cp:revision>
  <cp:lastPrinted>1900-01-01T00:00:00Z</cp:lastPrinted>
  <dcterms:created xsi:type="dcterms:W3CDTF">2021-09-01T15:30:00Z</dcterms:created>
  <dcterms:modified xsi:type="dcterms:W3CDTF">2021-10-06T14:42:00Z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