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4F3B03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036FB9">
        <w:rPr>
          <w:b/>
          <w:i/>
          <w:noProof/>
          <w:sz w:val="28"/>
        </w:rPr>
        <w:t>211</w:t>
      </w:r>
      <w:r w:rsidR="005F1E21">
        <w:rPr>
          <w:b/>
          <w:i/>
          <w:noProof/>
          <w:sz w:val="28"/>
        </w:rPr>
        <w:t>428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324BDAD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FB9">
              <w:rPr>
                <w:b/>
                <w:noProof/>
                <w:sz w:val="28"/>
              </w:rPr>
              <w:t>1966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D0FC86B" w:rsidR="00AA27AC" w:rsidRPr="00410371" w:rsidRDefault="005F1E21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868DE62" w:rsidR="00AA27AC" w:rsidRPr="00410371" w:rsidRDefault="005F1E21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B320A22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04C8F4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5F1E21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BB2732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1E29FA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992A27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97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D50FA83" w14:textId="7BDA681F" w:rsidR="00036FB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36FB9" w:rsidRPr="00D51896">
        <w:rPr>
          <w:rFonts w:ascii="Arial" w:hAnsi="Arial" w:cs="Arial"/>
          <w:iCs/>
        </w:rPr>
        <w:t>Table of Contents</w:t>
      </w:r>
      <w:r w:rsidR="00036FB9">
        <w:tab/>
      </w:r>
      <w:r w:rsidR="00036FB9">
        <w:fldChar w:fldCharType="begin"/>
      </w:r>
      <w:r w:rsidR="00036FB9">
        <w:instrText xml:space="preserve"> PAGEREF _Toc81405972 \h </w:instrText>
      </w:r>
      <w:r w:rsidR="00036FB9">
        <w:fldChar w:fldCharType="separate"/>
      </w:r>
      <w:r w:rsidR="00036FB9">
        <w:t>2</w:t>
      </w:r>
      <w:r w:rsidR="00036FB9">
        <w:fldChar w:fldCharType="end"/>
      </w:r>
    </w:p>
    <w:p w14:paraId="06A75AFF" w14:textId="4E44103F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_Toc81405973 \h </w:instrText>
      </w:r>
      <w:r>
        <w:fldChar w:fldCharType="separate"/>
      </w:r>
      <w:r>
        <w:t>3</w:t>
      </w:r>
      <w:r>
        <w:fldChar w:fldCharType="end"/>
      </w:r>
    </w:p>
    <w:p w14:paraId="5D5A8F39" w14:textId="0D0F6434" w:rsidR="00036FB9" w:rsidRDefault="00036F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5189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_Toc81405974 \h </w:instrText>
      </w:r>
      <w:r>
        <w:fldChar w:fldCharType="separate"/>
      </w:r>
      <w:r>
        <w:t>3</w:t>
      </w:r>
      <w:r>
        <w:fldChar w:fldCharType="end"/>
      </w:r>
    </w:p>
    <w:p w14:paraId="76356C73" w14:textId="4D16E808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_Toc81405975 \h </w:instrText>
      </w:r>
      <w:r>
        <w:fldChar w:fldCharType="separate"/>
      </w:r>
      <w:r>
        <w:t>3</w:t>
      </w:r>
      <w:r>
        <w:fldChar w:fldCharType="end"/>
      </w:r>
    </w:p>
    <w:p w14:paraId="7A8E6372" w14:textId="6B127B97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_Toc81405976 \h </w:instrText>
      </w:r>
      <w:r>
        <w:fldChar w:fldCharType="separate"/>
      </w:r>
      <w:r>
        <w:t>3</w:t>
      </w:r>
      <w:r>
        <w:fldChar w:fldCharType="end"/>
      </w:r>
    </w:p>
    <w:p w14:paraId="438A0D5E" w14:textId="398E7A71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_Toc81405977 \h </w:instrText>
      </w:r>
      <w:r>
        <w:fldChar w:fldCharType="separate"/>
      </w:r>
      <w:r>
        <w:t>3</w:t>
      </w:r>
      <w:r>
        <w:fldChar w:fldCharType="end"/>
      </w:r>
    </w:p>
    <w:p w14:paraId="222F99DB" w14:textId="19E3D64D" w:rsidR="00036FB9" w:rsidRDefault="00036F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5189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51896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_Toc81405978 \h </w:instrText>
      </w:r>
      <w:r>
        <w:fldChar w:fldCharType="separate"/>
      </w:r>
      <w:r>
        <w:t>3</w:t>
      </w:r>
      <w:r>
        <w:fldChar w:fldCharType="end"/>
      </w:r>
    </w:p>
    <w:p w14:paraId="172E1DB5" w14:textId="04CFFE2B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_Toc81405979 \h </w:instrText>
      </w:r>
      <w:r>
        <w:fldChar w:fldCharType="separate"/>
      </w:r>
      <w:r>
        <w:t>3</w:t>
      </w:r>
      <w:r>
        <w:fldChar w:fldCharType="end"/>
      </w:r>
    </w:p>
    <w:p w14:paraId="0348A46A" w14:textId="5F36769A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97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26857F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36FB9">
        <w:rPr>
          <w:noProof/>
        </w:rPr>
        <w:t>7.1.2.3.8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97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DFD8066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36FB9">
        <w:rPr>
          <w:noProof/>
        </w:rPr>
        <w:t>7.1.2.3.8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97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97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26ABBCF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C71F1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97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97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3818DF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36FB9">
        <w:rPr>
          <w:rFonts w:ascii="Arial" w:eastAsia="SimSun" w:hAnsi="Arial"/>
        </w:rPr>
        <w:t>7_1_2_3_8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ED7F74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36FB9">
        <w:rPr>
          <w:rFonts w:ascii="Arial" w:eastAsia="SimSun" w:hAnsi="Arial"/>
        </w:rPr>
        <w:t>7_1_2_3_8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97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C28F01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036FB9">
              <w:rPr>
                <w:b/>
                <w:noProof/>
              </w:rPr>
              <w:t>211102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F170F" w14:textId="77777777" w:rsidR="00A9725B" w:rsidRDefault="00A9725B">
      <w:r>
        <w:separator/>
      </w:r>
    </w:p>
  </w:endnote>
  <w:endnote w:type="continuationSeparator" w:id="0">
    <w:p w14:paraId="06FC44BA" w14:textId="77777777" w:rsidR="00A9725B" w:rsidRDefault="00A9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0C29D" w14:textId="77777777" w:rsidR="00A9725B" w:rsidRDefault="00A9725B">
      <w:r>
        <w:separator/>
      </w:r>
    </w:p>
  </w:footnote>
  <w:footnote w:type="continuationSeparator" w:id="0">
    <w:p w14:paraId="53F28799" w14:textId="77777777" w:rsidR="00A9725B" w:rsidRDefault="00A97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251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3DF7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1E21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9725B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1F13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211101</dc:title>
  <dc:subject>7.1.2.3.8</dc:subject>
  <dc:creator>Michael Sanders, John M Meredith</dc:creator>
  <cp:keywords>1966</cp:keywords>
  <dc:description>7_1_2_3_8</dc:description>
  <cp:lastModifiedBy>MCC TF160</cp:lastModifiedBy>
  <cp:revision>5</cp:revision>
  <cp:lastPrinted>1900-01-01T00:00:00Z</cp:lastPrinted>
  <dcterms:created xsi:type="dcterms:W3CDTF">2021-09-01T15:24:00Z</dcterms:created>
  <dcterms:modified xsi:type="dcterms:W3CDTF">2021-10-06T14:10:00Z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