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01A7468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CRNum"/>
      <w:r w:rsidR="00F14648" w:rsidRPr="00F14648">
        <w:rPr>
          <w:b/>
          <w:i/>
          <w:noProof/>
          <w:sz w:val="28"/>
        </w:rPr>
        <w:t>211</w:t>
      </w:r>
      <w:bookmarkEnd w:id="0"/>
      <w:r w:rsidR="003A5AB8">
        <w:rPr>
          <w:b/>
          <w:i/>
          <w:noProof/>
          <w:sz w:val="28"/>
        </w:rPr>
        <w:t>422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F2D35FB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E45D34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58E32BE0" w:rsidR="00AA27AC" w:rsidRPr="00410371" w:rsidRDefault="003A5AB8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52AA1304" w:rsidR="00AA27AC" w:rsidRPr="00410371" w:rsidRDefault="003A5AB8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A703BE" w:rsidRPr="00A703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3AC275A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5AC794E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45D34">
              <w:rPr>
                <w:noProof/>
              </w:rPr>
              <w:t>7.1.2.2.5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4462DC8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3A5AB8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7827310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62BAAA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45D34">
              <w:rPr>
                <w:noProof/>
              </w:rPr>
              <w:t>7.1.2.2.5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3A28A6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45D34">
              <w:rPr>
                <w:noProof/>
              </w:rPr>
              <w:t>7.1.2.2.5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C30E9C9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E45D34">
              <w:rPr>
                <w:noProof/>
              </w:rPr>
              <w:t>7.1.2.2.5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3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7E39D6D" w14:textId="339C2918" w:rsidR="00E45D34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5D34" w:rsidRPr="005A024C">
        <w:rPr>
          <w:rFonts w:ascii="Arial" w:hAnsi="Arial" w:cs="Arial"/>
          <w:iCs/>
        </w:rPr>
        <w:t>Table of Contents</w:t>
      </w:r>
      <w:r w:rsidR="00E45D34">
        <w:tab/>
      </w:r>
      <w:r w:rsidR="00E45D34">
        <w:fldChar w:fldCharType="begin"/>
      </w:r>
      <w:r w:rsidR="00E45D34">
        <w:instrText xml:space="preserve"> PAGEREF _Toc81403929 \h </w:instrText>
      </w:r>
      <w:r w:rsidR="00E45D34">
        <w:fldChar w:fldCharType="separate"/>
      </w:r>
      <w:r w:rsidR="00E45D34">
        <w:t>2</w:t>
      </w:r>
      <w:r w:rsidR="00E45D34">
        <w:fldChar w:fldCharType="end"/>
      </w:r>
    </w:p>
    <w:p w14:paraId="121B301F" w14:textId="72D547EC" w:rsidR="00E45D34" w:rsidRDefault="00E45D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024C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024C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_Toc81403930 \h </w:instrText>
      </w:r>
      <w:r>
        <w:fldChar w:fldCharType="separate"/>
      </w:r>
      <w:r>
        <w:t>3</w:t>
      </w:r>
      <w:r>
        <w:fldChar w:fldCharType="end"/>
      </w:r>
    </w:p>
    <w:p w14:paraId="3811E0B7" w14:textId="28991FFC" w:rsidR="00E45D34" w:rsidRDefault="00E45D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A024C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_Toc81403931 \h </w:instrText>
      </w:r>
      <w:r>
        <w:fldChar w:fldCharType="separate"/>
      </w:r>
      <w:r>
        <w:t>3</w:t>
      </w:r>
      <w:r>
        <w:fldChar w:fldCharType="end"/>
      </w:r>
    </w:p>
    <w:p w14:paraId="20E6A2F3" w14:textId="62F5EEB6" w:rsidR="00E45D34" w:rsidRDefault="00E45D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024C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024C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_Toc81403932 \h </w:instrText>
      </w:r>
      <w:r>
        <w:fldChar w:fldCharType="separate"/>
      </w:r>
      <w:r>
        <w:t>3</w:t>
      </w:r>
      <w:r>
        <w:fldChar w:fldCharType="end"/>
      </w:r>
    </w:p>
    <w:p w14:paraId="4B060F48" w14:textId="6C4367BC" w:rsidR="00E45D34" w:rsidRDefault="00E45D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024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024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_Toc81403933 \h </w:instrText>
      </w:r>
      <w:r>
        <w:fldChar w:fldCharType="separate"/>
      </w:r>
      <w:r>
        <w:t>3</w:t>
      </w:r>
      <w:r>
        <w:fldChar w:fldCharType="end"/>
      </w:r>
    </w:p>
    <w:p w14:paraId="4285102D" w14:textId="14AC11E8" w:rsidR="00E45D34" w:rsidRDefault="00E45D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024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024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_Toc81403934 \h </w:instrText>
      </w:r>
      <w:r>
        <w:fldChar w:fldCharType="separate"/>
      </w:r>
      <w:r>
        <w:t>3</w:t>
      </w:r>
      <w:r>
        <w:fldChar w:fldCharType="end"/>
      </w:r>
    </w:p>
    <w:p w14:paraId="05CA7215" w14:textId="44B8D53D" w:rsidR="00E45D34" w:rsidRDefault="00E45D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A024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A024C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_Toc81403935 \h </w:instrText>
      </w:r>
      <w:r>
        <w:fldChar w:fldCharType="separate"/>
      </w:r>
      <w:r>
        <w:t>3</w:t>
      </w:r>
      <w:r>
        <w:fldChar w:fldCharType="end"/>
      </w:r>
    </w:p>
    <w:p w14:paraId="42873A0A" w14:textId="3CF24912" w:rsidR="00E45D34" w:rsidRDefault="00E45D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024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024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_Toc81403936 \h </w:instrText>
      </w:r>
      <w:r>
        <w:fldChar w:fldCharType="separate"/>
      </w:r>
      <w:r>
        <w:t>3</w:t>
      </w:r>
      <w:r>
        <w:fldChar w:fldCharType="end"/>
      </w:r>
    </w:p>
    <w:p w14:paraId="0348A46A" w14:textId="58CA6421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3930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F86AD7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E45D34">
        <w:rPr>
          <w:noProof/>
        </w:rPr>
        <w:t>7.1.2.2.5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3931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EEEA666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E45D34">
        <w:rPr>
          <w:noProof/>
        </w:rPr>
        <w:t>7.1.2.2.5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3932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3933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0F61300E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6D22BC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3934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3935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AB175B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E45D34">
        <w:rPr>
          <w:rFonts w:ascii="Arial" w:eastAsia="SimSun" w:hAnsi="Arial"/>
        </w:rPr>
        <w:t>7_1_2_2_5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55B87FB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E45D34">
        <w:rPr>
          <w:rFonts w:ascii="Arial" w:eastAsia="SimSun" w:hAnsi="Arial"/>
        </w:rPr>
        <w:t>7_1_2_2_5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3936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AB1722A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7E31DC">
              <w:rPr>
                <w:b/>
              </w:rPr>
              <w:fldChar w:fldCharType="begin"/>
            </w:r>
            <w:r w:rsidR="007E31DC">
              <w:rPr>
                <w:b/>
              </w:rPr>
              <w:instrText xml:space="preserve"> =CRNum+1 </w:instrText>
            </w:r>
            <w:r w:rsidR="007E31DC">
              <w:rPr>
                <w:b/>
              </w:rPr>
              <w:fldChar w:fldCharType="separate"/>
            </w:r>
            <w:r w:rsidR="00E45D34">
              <w:rPr>
                <w:b/>
                <w:noProof/>
              </w:rPr>
              <w:t>211090</w:t>
            </w:r>
            <w:r w:rsidR="007E31DC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45D34">
              <w:rPr>
                <w:noProof/>
              </w:rPr>
              <w:t>7.1.2.2.5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BA8A7" w14:textId="77777777" w:rsidR="009968B8" w:rsidRDefault="009968B8">
      <w:r>
        <w:separator/>
      </w:r>
    </w:p>
  </w:endnote>
  <w:endnote w:type="continuationSeparator" w:id="0">
    <w:p w14:paraId="0EDEA47A" w14:textId="77777777" w:rsidR="009968B8" w:rsidRDefault="0099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712E" w14:textId="77777777" w:rsidR="009968B8" w:rsidRDefault="009968B8">
      <w:r>
        <w:separator/>
      </w:r>
    </w:p>
  </w:footnote>
  <w:footnote w:type="continuationSeparator" w:id="0">
    <w:p w14:paraId="22A7694E" w14:textId="77777777" w:rsidR="009968B8" w:rsidRDefault="00996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A5AB8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027AE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22BC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31DC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57378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B46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37B4"/>
    <w:rsid w:val="0098402B"/>
    <w:rsid w:val="009876A2"/>
    <w:rsid w:val="00991B88"/>
    <w:rsid w:val="00993964"/>
    <w:rsid w:val="00993D42"/>
    <w:rsid w:val="009944F5"/>
    <w:rsid w:val="009968B8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4A2F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45D34"/>
    <w:rsid w:val="00E519F0"/>
    <w:rsid w:val="00E614E4"/>
    <w:rsid w:val="00E64669"/>
    <w:rsid w:val="00E70995"/>
    <w:rsid w:val="00E75B90"/>
    <w:rsid w:val="00E94479"/>
    <w:rsid w:val="00E9595E"/>
    <w:rsid w:val="00EA78E0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454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7.1.2.2.5</dc:subject>
  <dc:creator>Michael Sanders, John M Meredith</dc:creator>
  <cp:keywords/>
  <dc:description>7_1_2_2_5</dc:description>
  <cp:lastModifiedBy>MCC TF160</cp:lastModifiedBy>
  <cp:revision>5</cp:revision>
  <cp:lastPrinted>1900-01-01T00:00:00Z</cp:lastPrinted>
  <dcterms:created xsi:type="dcterms:W3CDTF">2021-09-01T14:51:00Z</dcterms:created>
  <dcterms:modified xsi:type="dcterms:W3CDTF">2021-10-06T14:00:00Z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