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1F20D0B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4625C0">
        <w:rPr>
          <w:b/>
          <w:i/>
          <w:noProof/>
          <w:sz w:val="28"/>
        </w:rPr>
        <w:t>416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19D5B48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F21F2C5" w:rsidR="00AA27AC" w:rsidRPr="00410371" w:rsidRDefault="004625C0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E763309" w:rsidR="00AA27AC" w:rsidRPr="00410371" w:rsidRDefault="004625C0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2A38541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803E18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4625C0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412132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788637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722DB20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64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549F0AE" w14:textId="59CAFBDA" w:rsidR="00B14195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4195" w:rsidRPr="007D45E5">
        <w:rPr>
          <w:rFonts w:ascii="Arial" w:hAnsi="Arial" w:cs="Arial"/>
          <w:iCs/>
        </w:rPr>
        <w:t>Table of Contents</w:t>
      </w:r>
      <w:r w:rsidR="00B14195">
        <w:tab/>
      </w:r>
      <w:r w:rsidR="00B14195">
        <w:fldChar w:fldCharType="begin"/>
      </w:r>
      <w:r w:rsidR="00B14195">
        <w:instrText xml:space="preserve"> PAGEREF _Toc81402642 \h </w:instrText>
      </w:r>
      <w:r w:rsidR="00B14195">
        <w:fldChar w:fldCharType="separate"/>
      </w:r>
      <w:r w:rsidR="00B14195">
        <w:t>2</w:t>
      </w:r>
      <w:r w:rsidR="00B14195">
        <w:fldChar w:fldCharType="end"/>
      </w:r>
    </w:p>
    <w:p w14:paraId="70A30868" w14:textId="2751DE5B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_Toc81402643 \h </w:instrText>
      </w:r>
      <w:r>
        <w:fldChar w:fldCharType="separate"/>
      </w:r>
      <w:r>
        <w:t>3</w:t>
      </w:r>
      <w:r>
        <w:fldChar w:fldCharType="end"/>
      </w:r>
    </w:p>
    <w:p w14:paraId="39866106" w14:textId="54FBAB6E" w:rsidR="00B14195" w:rsidRDefault="00B141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45E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_Toc81402644 \h </w:instrText>
      </w:r>
      <w:r>
        <w:fldChar w:fldCharType="separate"/>
      </w:r>
      <w:r>
        <w:t>3</w:t>
      </w:r>
      <w:r>
        <w:fldChar w:fldCharType="end"/>
      </w:r>
    </w:p>
    <w:p w14:paraId="73450050" w14:textId="58E12FB7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_Toc81402645 \h </w:instrText>
      </w:r>
      <w:r>
        <w:fldChar w:fldCharType="separate"/>
      </w:r>
      <w:r>
        <w:t>3</w:t>
      </w:r>
      <w:r>
        <w:fldChar w:fldCharType="end"/>
      </w:r>
    </w:p>
    <w:p w14:paraId="3929F4CC" w14:textId="10B7DD7B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_Toc81402646 \h </w:instrText>
      </w:r>
      <w:r>
        <w:fldChar w:fldCharType="separate"/>
      </w:r>
      <w:r>
        <w:t>3</w:t>
      </w:r>
      <w:r>
        <w:fldChar w:fldCharType="end"/>
      </w:r>
    </w:p>
    <w:p w14:paraId="19A11A24" w14:textId="4AF71231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_Toc81402647 \h </w:instrText>
      </w:r>
      <w:r>
        <w:fldChar w:fldCharType="separate"/>
      </w:r>
      <w:r>
        <w:t>3</w:t>
      </w:r>
      <w:r>
        <w:fldChar w:fldCharType="end"/>
      </w:r>
    </w:p>
    <w:p w14:paraId="54749D5C" w14:textId="26DE18AA" w:rsidR="00B14195" w:rsidRDefault="00B141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45E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45E5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_Toc81402648 \h </w:instrText>
      </w:r>
      <w:r>
        <w:fldChar w:fldCharType="separate"/>
      </w:r>
      <w:r>
        <w:t>3</w:t>
      </w:r>
      <w:r>
        <w:fldChar w:fldCharType="end"/>
      </w:r>
    </w:p>
    <w:p w14:paraId="18C5BACD" w14:textId="6805A406" w:rsidR="00B14195" w:rsidRDefault="00B141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45E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45E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_Toc81402649 \h </w:instrText>
      </w:r>
      <w:r>
        <w:fldChar w:fldCharType="separate"/>
      </w:r>
      <w:r>
        <w:t>3</w:t>
      </w:r>
      <w:r>
        <w:fldChar w:fldCharType="end"/>
      </w:r>
    </w:p>
    <w:p w14:paraId="0348A46A" w14:textId="749BFEEB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643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1CAF36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14195">
        <w:rPr>
          <w:noProof/>
        </w:rPr>
        <w:t>7.1.1.3.6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644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627FDF4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14195">
        <w:rPr>
          <w:noProof/>
        </w:rPr>
        <w:t>7.1.1.3.6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645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646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64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64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06CF6D3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14195">
        <w:rPr>
          <w:rFonts w:ascii="Arial" w:eastAsia="SimSun" w:hAnsi="Arial"/>
        </w:rPr>
        <w:t>7_1_1_3_6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608C88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14195">
        <w:rPr>
          <w:rFonts w:ascii="Arial" w:eastAsia="SimSun" w:hAnsi="Arial"/>
        </w:rPr>
        <w:t>7_1_1_3_6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649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3AC5EC0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D17204">
              <w:rPr>
                <w:b/>
              </w:rPr>
              <w:t>078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14195">
              <w:rPr>
                <w:noProof/>
              </w:rPr>
              <w:t>7.1.1.3.6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C6AFD" w14:textId="77777777" w:rsidR="004C66AE" w:rsidRDefault="004C66AE">
      <w:r>
        <w:separator/>
      </w:r>
    </w:p>
  </w:endnote>
  <w:endnote w:type="continuationSeparator" w:id="0">
    <w:p w14:paraId="1D18207F" w14:textId="77777777" w:rsidR="004C66AE" w:rsidRDefault="004C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39D82" w14:textId="77777777" w:rsidR="004C66AE" w:rsidRDefault="004C66AE">
      <w:r>
        <w:separator/>
      </w:r>
    </w:p>
  </w:footnote>
  <w:footnote w:type="continuationSeparator" w:id="0">
    <w:p w14:paraId="70C00EC4" w14:textId="77777777" w:rsidR="004C66AE" w:rsidRDefault="004C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03AD2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25C0"/>
    <w:rsid w:val="00467CA6"/>
    <w:rsid w:val="00480E1E"/>
    <w:rsid w:val="00492A1B"/>
    <w:rsid w:val="004932AE"/>
    <w:rsid w:val="004B75B7"/>
    <w:rsid w:val="004C3F6A"/>
    <w:rsid w:val="004C66AE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17204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7.1.1.3.6</dc:subject>
  <dc:creator>Michael Sanders, John M Meredith</dc:creator>
  <cp:keywords/>
  <dc:description>7_1_1_3_6</dc:description>
  <cp:lastModifiedBy>MCC TF160</cp:lastModifiedBy>
  <cp:revision>6</cp:revision>
  <cp:lastPrinted>1900-01-01T00:00:00Z</cp:lastPrinted>
  <dcterms:created xsi:type="dcterms:W3CDTF">2021-09-01T14:29:00Z</dcterms:created>
  <dcterms:modified xsi:type="dcterms:W3CDTF">2021-10-06T13:47:00Z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