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6809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43AA3">
        <w:fldChar w:fldCharType="begin"/>
      </w:r>
      <w:r w:rsidR="00943AA3">
        <w:instrText xml:space="preserve"> DOCPROPERTY  Tdoc#  \* MERGEFORMAT </w:instrText>
      </w:r>
      <w:r w:rsidR="00943AA3">
        <w:fldChar w:fldCharType="separate"/>
      </w:r>
      <w:r w:rsidR="00140B78" w:rsidRPr="00140B78">
        <w:rPr>
          <w:b/>
          <w:i/>
          <w:noProof/>
          <w:sz w:val="28"/>
        </w:rPr>
        <w:t>R5s21136</w:t>
      </w:r>
      <w:r w:rsidR="003455A7">
        <w:rPr>
          <w:b/>
          <w:i/>
          <w:noProof/>
          <w:sz w:val="28"/>
        </w:rPr>
        <w:t>7</w:t>
      </w:r>
      <w:r w:rsidR="00943AA3">
        <w:rPr>
          <w:b/>
          <w:i/>
          <w:noProof/>
          <w:sz w:val="28"/>
        </w:rPr>
        <w:fldChar w:fldCharType="end"/>
      </w:r>
    </w:p>
    <w:p w14:paraId="7CB45193" w14:textId="659F5DB3" w:rsidR="001E41F3" w:rsidRDefault="00E972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E9724C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36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2EFEB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CD34FA">
              <w:rPr>
                <w:b/>
                <w:noProof/>
                <w:sz w:val="28"/>
                <w:lang w:eastAsia="fr-FR"/>
              </w:rPr>
              <w:t>50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E9724C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36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943AA3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2BFAE" w:rsidR="00FE01B3" w:rsidRDefault="00943AA3" w:rsidP="00FE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1B3">
              <w:t xml:space="preserve">Addition of MCPTT test case </w:t>
            </w:r>
            <w:r w:rsidR="00CD34FA">
              <w:t>6.2.5</w:t>
            </w:r>
            <w:r w:rsidR="00FE01B3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72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E9724C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0994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943AA3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0994">
              <w:rPr>
                <w:noProof/>
              </w:rPr>
              <w:t>2021-10-05</w:t>
            </w:r>
            <w:r>
              <w:rPr>
                <w:noProof/>
              </w:rPr>
              <w:fldChar w:fldCharType="end"/>
            </w:r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E9724C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09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E9724C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0994">
                <w:rPr>
                  <w:noProof/>
                </w:rPr>
                <w:t>Rel-14</w:t>
              </w:r>
            </w:fldSimple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0CB50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CD34FA">
              <w:t>6.2.5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E5D8A" w:rsidR="005A0994" w:rsidRDefault="00CD34FA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</w:t>
            </w:r>
            <w:r w:rsidR="00F873D8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E59901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</w:t>
            </w:r>
            <w:r w:rsidR="00CD34FA">
              <w:rPr>
                <w:noProof/>
              </w:rPr>
              <w:t>8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6F0151EF" w14:textId="3D9B5A98" w:rsidR="008D51C0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D51C0" w:rsidRPr="00EF3563">
        <w:rPr>
          <w:b/>
        </w:rPr>
        <w:t>1</w:t>
      </w:r>
      <w:r w:rsidR="008D51C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D51C0" w:rsidRPr="00EF3563">
        <w:rPr>
          <w:b/>
        </w:rPr>
        <w:t>Overview</w:t>
      </w:r>
      <w:r w:rsidR="008D51C0">
        <w:tab/>
      </w:r>
      <w:r w:rsidR="008D51C0">
        <w:fldChar w:fldCharType="begin"/>
      </w:r>
      <w:r w:rsidR="008D51C0">
        <w:instrText xml:space="preserve"> PAGEREF _Toc84500773 \h </w:instrText>
      </w:r>
      <w:r w:rsidR="008D51C0">
        <w:fldChar w:fldCharType="separate"/>
      </w:r>
      <w:r w:rsidR="008D51C0">
        <w:t>3</w:t>
      </w:r>
      <w:r w:rsidR="008D51C0">
        <w:fldChar w:fldCharType="end"/>
      </w:r>
    </w:p>
    <w:p w14:paraId="20B131F7" w14:textId="69CEDA37" w:rsidR="008D51C0" w:rsidRDefault="008D51C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_Toc84500774 \h </w:instrText>
      </w:r>
      <w:r>
        <w:fldChar w:fldCharType="separate"/>
      </w:r>
      <w:r>
        <w:t>3</w:t>
      </w:r>
      <w:r>
        <w:fldChar w:fldCharType="end"/>
      </w:r>
    </w:p>
    <w:p w14:paraId="48D69930" w14:textId="78077564" w:rsidR="008D51C0" w:rsidRDefault="008D51C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_Toc84500775 \h </w:instrText>
      </w:r>
      <w:r>
        <w:fldChar w:fldCharType="separate"/>
      </w:r>
      <w:r>
        <w:t>3</w:t>
      </w:r>
      <w:r>
        <w:fldChar w:fldCharType="end"/>
      </w:r>
    </w:p>
    <w:p w14:paraId="6BBF92B6" w14:textId="683E9ABC" w:rsidR="008D51C0" w:rsidRDefault="008D51C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_Toc84500776 \h </w:instrText>
      </w:r>
      <w:r>
        <w:fldChar w:fldCharType="separate"/>
      </w:r>
      <w:r>
        <w:t>3</w:t>
      </w:r>
      <w:r>
        <w:fldChar w:fldCharType="end"/>
      </w:r>
    </w:p>
    <w:p w14:paraId="2F6C4CE0" w14:textId="147D88B7" w:rsidR="008D51C0" w:rsidRDefault="008D51C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_Toc84500777 \h </w:instrText>
      </w:r>
      <w:r>
        <w:fldChar w:fldCharType="separate"/>
      </w:r>
      <w:r>
        <w:t>3</w:t>
      </w:r>
      <w:r>
        <w:fldChar w:fldCharType="end"/>
      </w:r>
    </w:p>
    <w:p w14:paraId="68CDF17C" w14:textId="0AA94EEC" w:rsidR="008D51C0" w:rsidRDefault="008D51C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_Toc84500778 \h </w:instrText>
      </w:r>
      <w:r>
        <w:fldChar w:fldCharType="separate"/>
      </w:r>
      <w:r>
        <w:t>3</w:t>
      </w:r>
      <w:r>
        <w:fldChar w:fldCharType="end"/>
      </w:r>
    </w:p>
    <w:p w14:paraId="3FB60028" w14:textId="4CB76F97" w:rsidR="008D51C0" w:rsidRDefault="008D51C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F3563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F3563">
        <w:rPr>
          <w:b/>
        </w:rPr>
        <w:t>References</w:t>
      </w:r>
      <w:r>
        <w:tab/>
      </w:r>
      <w:r>
        <w:fldChar w:fldCharType="begin"/>
      </w:r>
      <w:r>
        <w:instrText xml:space="preserve"> PAGEREF _Toc84500779 \h </w:instrText>
      </w:r>
      <w:r>
        <w:fldChar w:fldCharType="separate"/>
      </w:r>
      <w:r>
        <w:t>4</w:t>
      </w:r>
      <w:r>
        <w:fldChar w:fldCharType="end"/>
      </w:r>
    </w:p>
    <w:p w14:paraId="181C5C49" w14:textId="6918946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773"/>
      <w:r w:rsidRPr="009C2813">
        <w:rPr>
          <w:b/>
        </w:rPr>
        <w:t>Overview</w:t>
      </w:r>
      <w:bookmarkEnd w:id="2"/>
      <w:bookmarkEnd w:id="3"/>
    </w:p>
    <w:p w14:paraId="600397F8" w14:textId="70077FA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CD34FA">
        <w:rPr>
          <w:rFonts w:cs="Arial"/>
          <w:color w:val="000000"/>
          <w:sz w:val="24"/>
          <w:szCs w:val="24"/>
          <w:lang w:eastAsia="ja-JP"/>
        </w:rPr>
        <w:t>6.2.5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774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7C7CF1B2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CD34FA">
        <w:rPr>
          <w:rFonts w:cs="Arial"/>
          <w:color w:val="000000"/>
          <w:sz w:val="24"/>
          <w:szCs w:val="24"/>
          <w:lang w:eastAsia="ja-JP"/>
        </w:rPr>
        <w:t>6.2.5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0734B8AC" w14:textId="77777777" w:rsidR="008D51C0" w:rsidRPr="00056B69" w:rsidRDefault="008D51C0" w:rsidP="008D51C0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775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0C9D5DE1" w14:textId="77777777" w:rsidR="008D51C0" w:rsidRDefault="008D51C0" w:rsidP="008D51C0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776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777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778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402F5A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23F84FE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CD34FA">
        <w:rPr>
          <w:rFonts w:cs="Arial"/>
          <w:sz w:val="24"/>
          <w:szCs w:val="24"/>
        </w:rPr>
        <w:t>6.2.5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779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EF88A6D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R5s21136</w:t>
            </w:r>
            <w:r w:rsidR="003455A7">
              <w:rPr>
                <w:rFonts w:cs="Arial"/>
                <w:b/>
                <w:sz w:val="24"/>
                <w:szCs w:val="24"/>
              </w:rPr>
              <w:t>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CD34FA">
              <w:rPr>
                <w:rFonts w:cs="Arial"/>
                <w:b/>
                <w:sz w:val="24"/>
                <w:szCs w:val="24"/>
              </w:rPr>
              <w:t>6.2.5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45F4F" w14:textId="77777777" w:rsidR="00943AA3" w:rsidRDefault="00943AA3">
      <w:r>
        <w:separator/>
      </w:r>
    </w:p>
  </w:endnote>
  <w:endnote w:type="continuationSeparator" w:id="0">
    <w:p w14:paraId="2B11AEC0" w14:textId="77777777" w:rsidR="00943AA3" w:rsidRDefault="0094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47131" w14:textId="77777777" w:rsidR="00943AA3" w:rsidRDefault="00943AA3">
      <w:r>
        <w:separator/>
      </w:r>
    </w:p>
  </w:footnote>
  <w:footnote w:type="continuationSeparator" w:id="0">
    <w:p w14:paraId="41AA38F5" w14:textId="77777777" w:rsidR="00943AA3" w:rsidRDefault="0094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455A7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A0994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D51C0"/>
    <w:rsid w:val="008F3789"/>
    <w:rsid w:val="008F686C"/>
    <w:rsid w:val="009148DE"/>
    <w:rsid w:val="00941E30"/>
    <w:rsid w:val="00943AA3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4FA"/>
    <w:rsid w:val="00D03F9A"/>
    <w:rsid w:val="00D06D51"/>
    <w:rsid w:val="00D24991"/>
    <w:rsid w:val="00D50255"/>
    <w:rsid w:val="00D66520"/>
    <w:rsid w:val="00D87507"/>
    <w:rsid w:val="00DE3255"/>
    <w:rsid w:val="00DE34CF"/>
    <w:rsid w:val="00E13F3D"/>
    <w:rsid w:val="00E34898"/>
    <w:rsid w:val="00E57F3A"/>
    <w:rsid w:val="00E9724C"/>
    <w:rsid w:val="00EB09B7"/>
    <w:rsid w:val="00EB4C52"/>
    <w:rsid w:val="00EE7D7C"/>
    <w:rsid w:val="00F25D98"/>
    <w:rsid w:val="00F300FB"/>
    <w:rsid w:val="00F873D8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8D51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4923F-2D19-FC4C-A40C-E9B39FBD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20</cp:revision>
  <cp:lastPrinted>1900-01-01T00:14:44Z</cp:lastPrinted>
  <dcterms:created xsi:type="dcterms:W3CDTF">2021-09-16T19:07:00Z</dcterms:created>
  <dcterms:modified xsi:type="dcterms:W3CDTF">2021-10-07T10:05:00Z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