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7987" w:rsidRDefault="001B7987" w:rsidP="001B79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R5s211335</w:t>
      </w:r>
      <w:r>
        <w:rPr>
          <w:b/>
          <w:i/>
          <w:noProof/>
          <w:sz w:val="28"/>
        </w:rPr>
        <w:fldChar w:fldCharType="end"/>
      </w:r>
    </w:p>
    <w:p w:rsidR="001B7987" w:rsidRDefault="001B7987" w:rsidP="001B798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B7987" w:rsidTr="00B71F2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987" w:rsidRDefault="001B7987" w:rsidP="00B71F2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B7987" w:rsidTr="00B71F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B7987" w:rsidRDefault="001B7987" w:rsidP="00B71F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B7987" w:rsidTr="00B71F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B7987" w:rsidRDefault="001B7987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7987" w:rsidTr="00B71F29">
        <w:tc>
          <w:tcPr>
            <w:tcW w:w="142" w:type="dxa"/>
            <w:tcBorders>
              <w:left w:val="single" w:sz="4" w:space="0" w:color="auto"/>
            </w:tcBorders>
          </w:tcPr>
          <w:p w:rsidR="001B7987" w:rsidRDefault="001B7987" w:rsidP="00B71F2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B7987" w:rsidRPr="00410371" w:rsidRDefault="001B7987" w:rsidP="00B71F2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B7987" w:rsidRDefault="001B7987" w:rsidP="00B71F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B7987" w:rsidRPr="00410371" w:rsidRDefault="001B7987" w:rsidP="00B71F2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2088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B7987" w:rsidRDefault="001B7987" w:rsidP="00B71F2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B7987" w:rsidRPr="00410371" w:rsidRDefault="001B7987" w:rsidP="00B71F2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B7987" w:rsidRDefault="001B7987" w:rsidP="00B71F2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B7987" w:rsidRPr="00410371" w:rsidRDefault="001B7987" w:rsidP="00B71F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B7987" w:rsidRDefault="001B7987" w:rsidP="00B71F29">
            <w:pPr>
              <w:pStyle w:val="CRCoverPage"/>
              <w:spacing w:after="0"/>
              <w:rPr>
                <w:noProof/>
              </w:rPr>
            </w:pPr>
          </w:p>
        </w:tc>
      </w:tr>
      <w:tr w:rsidR="001B7987" w:rsidTr="00B71F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B7987" w:rsidRDefault="001B7987" w:rsidP="00B71F29">
            <w:pPr>
              <w:pStyle w:val="CRCoverPage"/>
              <w:spacing w:after="0"/>
              <w:rPr>
                <w:noProof/>
              </w:rPr>
            </w:pPr>
          </w:p>
        </w:tc>
      </w:tr>
      <w:tr w:rsidR="001B7987" w:rsidTr="00B71F2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B7987" w:rsidRPr="00F25D98" w:rsidRDefault="001B7987" w:rsidP="00B71F2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B7987" w:rsidTr="00B71F29">
        <w:tc>
          <w:tcPr>
            <w:tcW w:w="9641" w:type="dxa"/>
            <w:gridSpan w:val="9"/>
          </w:tcPr>
          <w:p w:rsidR="001B7987" w:rsidRDefault="001B7987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B7987" w:rsidRDefault="001B7987" w:rsidP="001B798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B7987" w:rsidTr="00B71F29">
        <w:tc>
          <w:tcPr>
            <w:tcW w:w="2835" w:type="dxa"/>
          </w:tcPr>
          <w:p w:rsidR="001B7987" w:rsidRDefault="001B7987" w:rsidP="00B71F2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B7987" w:rsidRDefault="001B7987" w:rsidP="00B71F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B7987" w:rsidRDefault="001B7987" w:rsidP="00B71F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B7987" w:rsidRDefault="001B7987" w:rsidP="00B71F2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B7987" w:rsidRDefault="001B7987" w:rsidP="00B71F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B7987" w:rsidRDefault="001B7987" w:rsidP="00B71F2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B7987" w:rsidRDefault="001B7987" w:rsidP="00B71F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B7987" w:rsidRDefault="001B7987" w:rsidP="00B71F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B7987" w:rsidRDefault="001B7987" w:rsidP="00B71F2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B7987" w:rsidRDefault="001B7987" w:rsidP="001B798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B7987" w:rsidTr="00B71F29">
        <w:tc>
          <w:tcPr>
            <w:tcW w:w="9640" w:type="dxa"/>
            <w:gridSpan w:val="11"/>
          </w:tcPr>
          <w:p w:rsidR="001B7987" w:rsidRDefault="001B7987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7987" w:rsidTr="00B71F2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B7987" w:rsidRDefault="001B7987" w:rsidP="00B71F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B7987" w:rsidRDefault="001B7987" w:rsidP="00B71F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</w:t>
            </w:r>
            <w:proofErr w:type="spellStart"/>
            <w:r>
              <w:t>f_NR_RRCReconfig_AddSCG_DRBs_NRDC</w:t>
            </w:r>
            <w:proofErr w:type="spellEnd"/>
            <w:r>
              <w:fldChar w:fldCharType="end"/>
            </w:r>
          </w:p>
        </w:tc>
      </w:tr>
      <w:tr w:rsidR="001B7987" w:rsidTr="00B71F29">
        <w:tc>
          <w:tcPr>
            <w:tcW w:w="1843" w:type="dxa"/>
            <w:tcBorders>
              <w:left w:val="single" w:sz="4" w:space="0" w:color="auto"/>
            </w:tcBorders>
          </w:tcPr>
          <w:p w:rsidR="001B7987" w:rsidRDefault="001B7987" w:rsidP="00B71F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B7987" w:rsidRDefault="001B7987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7987" w:rsidTr="00B71F29">
        <w:tc>
          <w:tcPr>
            <w:tcW w:w="1843" w:type="dxa"/>
            <w:tcBorders>
              <w:left w:val="single" w:sz="4" w:space="0" w:color="auto"/>
            </w:tcBorders>
          </w:tcPr>
          <w:p w:rsidR="001B7987" w:rsidRDefault="001B7987" w:rsidP="00B71F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B7987" w:rsidRDefault="001B7987" w:rsidP="00B71F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B7987" w:rsidTr="00B71F29">
        <w:tc>
          <w:tcPr>
            <w:tcW w:w="1843" w:type="dxa"/>
            <w:tcBorders>
              <w:left w:val="single" w:sz="4" w:space="0" w:color="auto"/>
            </w:tcBorders>
          </w:tcPr>
          <w:p w:rsidR="001B7987" w:rsidRDefault="001B7987" w:rsidP="00B71F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B7987" w:rsidRDefault="001B7987" w:rsidP="00B71F2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B7987" w:rsidTr="00B71F29">
        <w:tc>
          <w:tcPr>
            <w:tcW w:w="1843" w:type="dxa"/>
            <w:tcBorders>
              <w:left w:val="single" w:sz="4" w:space="0" w:color="auto"/>
            </w:tcBorders>
          </w:tcPr>
          <w:p w:rsidR="001B7987" w:rsidRDefault="001B7987" w:rsidP="00B71F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B7987" w:rsidRDefault="001B7987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7987" w:rsidTr="00B71F29">
        <w:tc>
          <w:tcPr>
            <w:tcW w:w="1843" w:type="dxa"/>
            <w:tcBorders>
              <w:left w:val="single" w:sz="4" w:space="0" w:color="auto"/>
            </w:tcBorders>
          </w:tcPr>
          <w:p w:rsidR="001B7987" w:rsidRDefault="001B7987" w:rsidP="00B71F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B7987" w:rsidRDefault="001B7987" w:rsidP="00B71F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B7987" w:rsidRDefault="001B7987" w:rsidP="00B71F2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B7987" w:rsidRDefault="001B7987" w:rsidP="00B71F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B7987" w:rsidRDefault="001B7987" w:rsidP="00B71F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2021-09-27</w:t>
            </w:r>
            <w:r>
              <w:rPr>
                <w:noProof/>
              </w:rPr>
              <w:fldChar w:fldCharType="end"/>
            </w:r>
          </w:p>
        </w:tc>
      </w:tr>
      <w:tr w:rsidR="001B7987" w:rsidTr="00B71F29">
        <w:tc>
          <w:tcPr>
            <w:tcW w:w="1843" w:type="dxa"/>
            <w:tcBorders>
              <w:left w:val="single" w:sz="4" w:space="0" w:color="auto"/>
            </w:tcBorders>
          </w:tcPr>
          <w:p w:rsidR="001B7987" w:rsidRDefault="001B7987" w:rsidP="00B71F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B7987" w:rsidRDefault="001B7987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B7987" w:rsidRDefault="001B7987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B7987" w:rsidRDefault="001B7987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B7987" w:rsidRDefault="001B7987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7987" w:rsidTr="00B71F2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B7987" w:rsidRDefault="001B7987" w:rsidP="00B71F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B7987" w:rsidRDefault="001B7987" w:rsidP="00B71F2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B7987" w:rsidRDefault="001B7987" w:rsidP="00B71F2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B7987" w:rsidRDefault="001B7987" w:rsidP="00B71F2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B7987" w:rsidRDefault="001B7987" w:rsidP="00B71F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B7987" w:rsidTr="00B71F2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B7987" w:rsidRDefault="001B7987" w:rsidP="00B71F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B7987" w:rsidRDefault="001B7987" w:rsidP="00B71F2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B7987" w:rsidRDefault="001B7987" w:rsidP="00B71F2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B7987" w:rsidRPr="007C2097" w:rsidRDefault="001B7987" w:rsidP="00B71F2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B7987" w:rsidTr="00B71F29">
        <w:tc>
          <w:tcPr>
            <w:tcW w:w="1843" w:type="dxa"/>
          </w:tcPr>
          <w:p w:rsidR="001B7987" w:rsidRDefault="001B7987" w:rsidP="00B71F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B7987" w:rsidRDefault="001B7987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7987" w:rsidTr="00B71F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B7987" w:rsidRDefault="001B7987" w:rsidP="001B7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B7987" w:rsidRPr="00430079" w:rsidRDefault="001B7987" w:rsidP="001B7987">
            <w:pPr>
              <w:pStyle w:val="CRCoverPage"/>
              <w:spacing w:after="0"/>
              <w:rPr>
                <w:noProof/>
              </w:rPr>
            </w:pPr>
            <w:r w:rsidRPr="00430079">
              <w:rPr>
                <w:noProof/>
              </w:rPr>
              <w:t>In this function f_NR_RRCReconfig_AddSCG_DRBs_NRDC, p_PDCP_Config is passed as a parameter and evaluated with isvalue to assign v_DRBToAddMod_SCG.</w:t>
            </w:r>
            <w:r w:rsidRPr="00430079">
              <w:rPr>
                <w:noProof/>
              </w:rPr>
              <w:br/>
              <w:t>In test cases the parameter is not passed and therefore v_DRBToAddMod_SCG results in uninitialized variable.</w:t>
            </w:r>
          </w:p>
          <w:p w:rsidR="001B7987" w:rsidRPr="00430079" w:rsidRDefault="001B7987" w:rsidP="001B7987">
            <w:pPr>
              <w:pStyle w:val="CRCoverPage"/>
              <w:spacing w:after="0"/>
              <w:rPr>
                <w:noProof/>
              </w:rPr>
            </w:pPr>
            <w:r w:rsidRPr="00430079">
              <w:rPr>
                <w:noProof/>
              </w:rPr>
              <w:t>The DRB configuration is required to setup NR-DC SCG and therefore in order avoit the uninitialized variable, it is proposed to change the default to cs_38508_PDCP_Config and where it is not required it has to be handled with omit as a parameter when calling the function.</w:t>
            </w:r>
          </w:p>
        </w:tc>
      </w:tr>
      <w:tr w:rsidR="001B798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B7987" w:rsidRDefault="001B7987" w:rsidP="001B7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B7987" w:rsidRPr="00CF39F2" w:rsidRDefault="001B7987" w:rsidP="001B7987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B798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B7987" w:rsidRDefault="001B7987" w:rsidP="001B7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B7987" w:rsidRPr="006316B2" w:rsidRDefault="001B7987" w:rsidP="001B7987">
            <w:pPr>
              <w:pStyle w:val="CRCoverPage"/>
              <w:spacing w:after="0"/>
              <w:rPr>
                <w:noProof/>
              </w:rPr>
            </w:pPr>
            <w:r w:rsidRPr="00430079">
              <w:rPr>
                <w:noProof/>
              </w:rPr>
              <w:t>Assigned p_PDCP_Config default value as cs_38508_PDCP_Config</w:t>
            </w:r>
          </w:p>
        </w:tc>
      </w:tr>
      <w:tr w:rsidR="001B798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B7987" w:rsidRDefault="001B7987" w:rsidP="001B7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B7987" w:rsidRPr="00CF39F2" w:rsidRDefault="001B7987" w:rsidP="001B7987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B7987" w:rsidTr="00B71F2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B7987" w:rsidRDefault="001B7987" w:rsidP="001B7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B7987" w:rsidRPr="00430079" w:rsidRDefault="001B7987" w:rsidP="001B7987">
            <w:pPr>
              <w:pStyle w:val="CRCoverPage"/>
              <w:spacing w:after="0"/>
              <w:rPr>
                <w:noProof/>
              </w:rPr>
            </w:pPr>
            <w:r w:rsidRPr="00430079">
              <w:rPr>
                <w:noProof/>
              </w:rPr>
              <w:t>Test execution will result in failure due to SCG configuration being incorrect</w:t>
            </w:r>
          </w:p>
        </w:tc>
      </w:tr>
      <w:tr w:rsidR="001B7987" w:rsidTr="00B71F29">
        <w:tc>
          <w:tcPr>
            <w:tcW w:w="2694" w:type="dxa"/>
            <w:gridSpan w:val="2"/>
          </w:tcPr>
          <w:p w:rsidR="001B7987" w:rsidRDefault="001B7987" w:rsidP="001B7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B7987" w:rsidRDefault="001B7987" w:rsidP="001B7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7987" w:rsidTr="00B71F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B7987" w:rsidRDefault="001B7987" w:rsidP="001B7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B7987" w:rsidRDefault="001B7987" w:rsidP="001B7987">
            <w:pPr>
              <w:pStyle w:val="CRCoverPage"/>
              <w:spacing w:after="0"/>
              <w:rPr>
                <w:noProof/>
              </w:rPr>
            </w:pPr>
            <w:r w:rsidRPr="00430079">
              <w:rPr>
                <w:noProof/>
              </w:rPr>
              <w:t>ALL NR-DC test cases</w:t>
            </w:r>
          </w:p>
        </w:tc>
      </w:tr>
      <w:tr w:rsidR="001B798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B7987" w:rsidRDefault="001B7987" w:rsidP="001B7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B7987" w:rsidRDefault="001B7987" w:rsidP="001B7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798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B7987" w:rsidRDefault="001B7987" w:rsidP="001B7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7987" w:rsidRDefault="001B7987" w:rsidP="001B7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B7987" w:rsidRDefault="001B7987" w:rsidP="001B7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B7987" w:rsidRDefault="001B7987" w:rsidP="001B79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B7987" w:rsidRDefault="001B7987" w:rsidP="001B79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B798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B7987" w:rsidRDefault="001B7987" w:rsidP="001B7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B7987" w:rsidRDefault="001B7987" w:rsidP="001B7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B7987" w:rsidRDefault="001B7987" w:rsidP="001B7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B7987" w:rsidRDefault="001B7987" w:rsidP="001B79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B7987" w:rsidRDefault="001B7987" w:rsidP="001B79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B798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B7987" w:rsidRDefault="001B7987" w:rsidP="001B79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B7987" w:rsidRDefault="001B7987" w:rsidP="001B7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B7987" w:rsidRDefault="001B7987" w:rsidP="001B7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B7987" w:rsidRDefault="001B7987" w:rsidP="001B79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B7987" w:rsidRDefault="001B7987" w:rsidP="001B79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B798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B7987" w:rsidRDefault="001B7987" w:rsidP="001B79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B7987" w:rsidRDefault="001B7987" w:rsidP="001B7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B7987" w:rsidRDefault="001B7987" w:rsidP="001B7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B7987" w:rsidRDefault="001B7987" w:rsidP="001B79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B7987" w:rsidRDefault="001B7987" w:rsidP="001B79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B798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B7987" w:rsidRDefault="001B7987" w:rsidP="001B798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B7987" w:rsidRDefault="001B7987" w:rsidP="001B7987">
            <w:pPr>
              <w:pStyle w:val="CRCoverPage"/>
              <w:spacing w:after="0"/>
              <w:rPr>
                <w:noProof/>
              </w:rPr>
            </w:pPr>
          </w:p>
        </w:tc>
      </w:tr>
      <w:tr w:rsidR="001B7987" w:rsidTr="00B71F2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B7987" w:rsidRDefault="001B7987" w:rsidP="001B7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B7987" w:rsidRDefault="001B7987" w:rsidP="001B79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B7987" w:rsidRPr="008863B9" w:rsidTr="00B71F2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7987" w:rsidRPr="008863B9" w:rsidRDefault="001B7987" w:rsidP="001B7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B7987" w:rsidRPr="008863B9" w:rsidRDefault="001B7987" w:rsidP="001B798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B7987" w:rsidTr="00B71F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7987" w:rsidRDefault="001B7987" w:rsidP="001B7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B7987" w:rsidRDefault="001B7987" w:rsidP="001B79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83626715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:rsidR="00EF2032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F2032" w:rsidRPr="003A7043">
        <w:rPr>
          <w:rFonts w:ascii="Arial" w:hAnsi="Arial" w:cs="Arial"/>
          <w:iCs/>
        </w:rPr>
        <w:t>Table of Contents</w:t>
      </w:r>
      <w:r w:rsidR="00EF2032">
        <w:tab/>
      </w:r>
      <w:r w:rsidR="00EF2032">
        <w:fldChar w:fldCharType="begin"/>
      </w:r>
      <w:r w:rsidR="00EF2032">
        <w:instrText xml:space="preserve"> PAGEREF _Toc83626715 \h </w:instrText>
      </w:r>
      <w:r w:rsidR="00EF2032">
        <w:fldChar w:fldCharType="separate"/>
      </w:r>
      <w:r w:rsidR="00EF2032">
        <w:t>2</w:t>
      </w:r>
      <w:r w:rsidR="00EF2032">
        <w:fldChar w:fldCharType="end"/>
      </w:r>
    </w:p>
    <w:p w:rsidR="00EF2032" w:rsidRDefault="00EF203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3A7043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3A7043">
        <w:rPr>
          <w:b/>
        </w:rPr>
        <w:t>Corrections required for NR-DC</w:t>
      </w:r>
      <w:r>
        <w:tab/>
      </w:r>
      <w:r>
        <w:fldChar w:fldCharType="begin"/>
      </w:r>
      <w:r>
        <w:instrText xml:space="preserve"> PAGEREF _Toc83626716 \h </w:instrText>
      </w:r>
      <w:r>
        <w:fldChar w:fldCharType="separate"/>
      </w:r>
      <w:r>
        <w:t>2</w:t>
      </w:r>
      <w:r>
        <w:fldChar w:fldCharType="end"/>
      </w:r>
    </w:p>
    <w:p w:rsidR="00EF2032" w:rsidRDefault="00EF203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3A7043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3A7043">
        <w:rPr>
          <w:rFonts w:cs="Arial"/>
          <w:b/>
          <w:color w:val="000000"/>
          <w:lang w:eastAsia="en-GB"/>
        </w:rPr>
        <w:t>Correction to f_NR_RRCReconfig_AddSCG_DRBs_NRDC</w:t>
      </w:r>
      <w:r>
        <w:tab/>
      </w:r>
      <w:r>
        <w:fldChar w:fldCharType="begin"/>
      </w:r>
      <w:r>
        <w:instrText xml:space="preserve"> PAGEREF _Toc83626717 \h </w:instrText>
      </w:r>
      <w:r>
        <w:fldChar w:fldCharType="separate"/>
      </w:r>
      <w:r>
        <w:t>2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83626716"/>
      <w:r w:rsidRPr="00854C55">
        <w:rPr>
          <w:b/>
        </w:rPr>
        <w:t>Corrections required</w:t>
      </w:r>
      <w:bookmarkEnd w:id="1"/>
      <w:bookmarkEnd w:id="2"/>
      <w:r w:rsidR="00430079">
        <w:rPr>
          <w:b/>
        </w:rPr>
        <w:t xml:space="preserve"> for NR-DC</w:t>
      </w:r>
      <w:bookmarkEnd w:id="3"/>
    </w:p>
    <w:p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" w:name="_Toc83626717"/>
      <w:r w:rsidRPr="00B52828">
        <w:rPr>
          <w:rFonts w:cs="Arial"/>
          <w:b/>
          <w:color w:val="000000"/>
          <w:lang w:eastAsia="en-GB"/>
        </w:rPr>
        <w:t xml:space="preserve">Correction to </w:t>
      </w:r>
      <w:proofErr w:type="spellStart"/>
      <w:r w:rsidR="00430079" w:rsidRPr="00430079">
        <w:rPr>
          <w:rFonts w:cs="Arial"/>
          <w:b/>
          <w:color w:val="000000"/>
          <w:lang w:eastAsia="en-GB"/>
        </w:rPr>
        <w:t>f_NR_RRCReconfig_AddSCG_DRBs_NRDC</w:t>
      </w:r>
      <w:bookmarkEnd w:id="4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CA" w:rsidRPr="00CC39F9" w:rsidRDefault="00430079" w:rsidP="005D27CA">
            <w:pPr>
              <w:rPr>
                <w:rFonts w:ascii="Arial" w:hAnsi="Arial" w:cs="Arial"/>
                <w:lang w:eastAsia="en-GB"/>
              </w:rPr>
            </w:pPr>
            <w:proofErr w:type="spellStart"/>
            <w:r w:rsidRPr="00430079">
              <w:rPr>
                <w:rFonts w:ascii="Arial" w:hAnsi="Arial" w:cs="Arial"/>
                <w:lang w:eastAsia="en-GB"/>
              </w:rPr>
              <w:t>f_NR_RRCReconfig_AddSCG_DRBs_NRDC</w:t>
            </w:r>
            <w:proofErr w:type="spellEnd"/>
          </w:p>
        </w:tc>
      </w:tr>
      <w:tr w:rsidR="00FA485A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79" w:rsidRDefault="00430079" w:rsidP="001E3D37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 xml:space="preserve">In this function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f_NR_RRCReconfig_AddSCG_DRBs_NRDC</w:t>
            </w:r>
            <w:proofErr w:type="spellEnd"/>
            <w:r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p_PDCP_Config</w:t>
            </w:r>
            <w:proofErr w:type="spellEnd"/>
            <w:r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 xml:space="preserve"> is passed as a parameter and evaluated with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isvalue</w:t>
            </w:r>
            <w:proofErr w:type="spellEnd"/>
            <w:r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 xml:space="preserve"> to assign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v_DRBToAddMod_SCG</w:t>
            </w:r>
            <w:proofErr w:type="spellEnd"/>
            <w:r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cs="Arial"/>
                <w:color w:val="000000"/>
                <w:sz w:val="18"/>
                <w:szCs w:val="18"/>
              </w:rPr>
              <w:br/>
            </w:r>
            <w:r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 xml:space="preserve">In test cases the parameter is not passed and therefore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v_DRBToAddMod_SCG</w:t>
            </w:r>
            <w:proofErr w:type="spellEnd"/>
            <w:r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 xml:space="preserve"> results in uninitialized variable.</w:t>
            </w:r>
          </w:p>
          <w:p w:rsidR="00FA485A" w:rsidRPr="009B0B50" w:rsidRDefault="00430079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The DRB configuration is required to setup NR-DC SCG and therefore in order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avoit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the uninitialized variable, it is proposed to </w:t>
            </w:r>
            <w:r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change the default to cs_38508_PDCP_Config and where it is not required it has to be handled with omit as a parameter when calling the function.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A72665" w:rsidRDefault="00430079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430079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 xml:space="preserve">Assigned </w:t>
            </w:r>
            <w:proofErr w:type="spellStart"/>
            <w:r w:rsidRPr="00430079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p_PDCP_Config</w:t>
            </w:r>
            <w:proofErr w:type="spellEnd"/>
            <w:r w:rsidRPr="00430079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 xml:space="preserve"> default value as cs_38508_PDCP_Config</w:t>
            </w:r>
          </w:p>
        </w:tc>
      </w:tr>
      <w:tr w:rsidR="00FA485A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CC39F9" w:rsidRDefault="00430079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 w:rsidRPr="00430079">
              <w:rPr>
                <w:rFonts w:ascii="Arial" w:hAnsi="Arial" w:cs="Arial"/>
                <w:lang w:eastAsia="en-GB"/>
              </w:rPr>
              <w:t>NR5GC_RRCSteps_NRDC</w:t>
            </w:r>
            <w:r w:rsidR="00EF2032">
              <w:rPr>
                <w:rFonts w:ascii="Arial" w:hAnsi="Arial" w:cs="Arial"/>
                <w:lang w:eastAsia="en-GB"/>
              </w:rPr>
              <w:t>.ttcn</w:t>
            </w:r>
            <w:bookmarkStart w:id="5" w:name="_GoBack"/>
            <w:bookmarkEnd w:id="5"/>
          </w:p>
        </w:tc>
      </w:tr>
      <w:tr w:rsidR="00220349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f_NR_RRCReconfig_AddSCG_DRBs_</w:t>
            </w:r>
            <w:proofErr w:type="gram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NRDC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(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NR</w:t>
            </w:r>
            <w:proofErr w:type="gram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_CellId_Type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p_SCG_CellId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NRDC_DRB_Configuration_Type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p_NRDC_DRB_Type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template(omit)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PDCP_Config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p_PDCP_</w:t>
            </w:r>
            <w:proofErr w:type="gram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Config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template(omit)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p_SS_</w:t>
            </w:r>
            <w:proofErr w:type="gram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ConfigMCG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template(omit)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p_SS_</w:t>
            </w:r>
            <w:proofErr w:type="gram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ConfigSCG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= omit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) runs on NR5GC_PTC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NR_SecurityParams_Type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SecurityParams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f_NR_Security_Get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v_RadioBearerConfig</w:t>
            </w:r>
            <w:proofErr w:type="gram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= omit;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v_RadioBearerConfig</w:t>
            </w:r>
            <w:proofErr w:type="gram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= omit;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CellGroupConfigMCG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= omit;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v_CellGroupConfigSCG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v_SS_</w:t>
            </w:r>
            <w:proofErr w:type="gram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ConfigMCG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= omit;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v_SS_</w:t>
            </w:r>
            <w:proofErr w:type="gram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ConfigSCG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= omit;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SDAP_Config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v_SDAP_ConfigSCG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v_SCG_DRB_</w:t>
            </w:r>
            <w:proofErr w:type="gram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Id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f_NR_GetNextSCGDRBId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v_IsFR1_</w:t>
            </w:r>
            <w:proofErr w:type="gram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SCG :</w:t>
            </w:r>
            <w:proofErr w:type="gram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= f_NR_CellInfo_GetIsFR1(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p_SCG_CellId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DRB_ToAddMod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v_DRBToAddMod_SCG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SDAP_Configuration_Type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v_SDAP_ConfigurationSCG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NRDC_SecurityActivation_Type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v_NRDC_SecurityActivation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RNTI_Value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v_RNTI_</w:t>
            </w:r>
            <w:proofErr w:type="gram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ValueSecondary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=  tsc_C_RNTI_Value4;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GSM_MobilityInfo_Type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v_GSM_</w:t>
            </w:r>
            <w:proofErr w:type="gram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MobilityInfo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= f_Get_PDUSessionForDNNType(f_NR5GC_MobileInfo_GetSessionInfoList(),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Internet_DNN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QoS_Flow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v_QoSFlow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NG_NAS_DL_Pdu_Type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v_NG_NAS_DL_Pdu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CellGroupId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CellGroupIdSCG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f_NR_CellInfo_Get_CellGroupId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p_SCG_CellId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v_GSM_MobilityInfo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QoSFlow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= cs_QoS_Flow5;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proofErr w:type="gram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v_QoSFlow.qfi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= '000101'B;  // QFI = 5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v_NG_NAS_DL_</w:t>
            </w:r>
            <w:proofErr w:type="gram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Pdu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= f_Get_NG_PDUSessionModificationCommand(v_GSM_MobilityInfo.SessionId, -, -, -, -, -,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f_BuildDefaultQoSRules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("5", '7A'O),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cs_QoSFlowDescr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({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v_QoSFlow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}));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// SDAP parameter for the new SCG DRB Id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// The SDAP needs to include the QFI of the QoS Flow of the SCG bearer.  This will never be a default bearer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v_SDAP_</w:t>
            </w:r>
            <w:proofErr w:type="gram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ConfigSCG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cs_SDAP_Config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(oct2int(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v_GSM_MobilityInfo.SessionId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)), false, {5});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v_SDAP_</w:t>
            </w:r>
            <w:proofErr w:type="gram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ConfigurationSCG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f_ReturnNR_SDAP_Configuration_FromSDAP_Config(valueof(v_SDAP_ConfigSCG));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__FILE__, __LINE__, "No internet PDU session found to modify");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select(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p_NRDC_DRB_Type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gram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case(</w:t>
            </w:r>
            <w:proofErr w:type="gram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MCG_SCG){  // Configure SCG DRB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 R5s210791 R5s210888 sic@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p_PDCP_Config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v_DRBToAddMod_</w:t>
            </w:r>
            <w:proofErr w:type="gram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SCG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= cs_38508_NRDRB_ToAddMod(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v_SDAP_ConfigSCG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v_SCG_DRB_Id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p_PDCP_Config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v_RadioBearerConfig</w:t>
            </w:r>
            <w:proofErr w:type="gram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= cs_38508_RadioBearerConfigDef(omit, {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v_DRBToAddMod_SCG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}, -, cs_38508_SecurityConfig(cs_38508_SecurityAlgorithmConfig(f_NR_AS_CipheringAlgorithm_Get_SCG(),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f_NR_AS_IntegrityAlgorithm_Get_SCG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()), secondary));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p_SS_ConfigSCG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v_SS_</w:t>
            </w:r>
            <w:proofErr w:type="gram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ConfigSCG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p_SS_ConfigSCG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} else {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v_SS_</w:t>
            </w:r>
            <w:proofErr w:type="gram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ConfigSCG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cs_NR_SS_DRB_Config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v_SCG_DRB_Id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cs_NR_PDCP_Configuration_RBTerminating(cs_NR_PDCP_RbConfig_ParamsDRB),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cs_NR_RlcBearerConfig_</w:t>
            </w:r>
            <w:proofErr w:type="gram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AM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v_IsFR1_SCG, -,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f_NR_LogicalChannelId_DRB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v_SCG_DRB_Id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)),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v_SDAP_ConfigurationSCG</w:t>
            </w:r>
            <w:proofErr w:type="spellEnd"/>
            <w:proofErr w:type="gram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) }</w:t>
            </w:r>
            <w:proofErr w:type="gram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CellGroupConfigSCG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f_NR_GetSCGConfigNRDC_SCG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p_SCG_CellId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v_SCG_DRB_Id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v_RNTI_ValueSecondary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v_NRDC_</w:t>
            </w:r>
            <w:proofErr w:type="gram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SecurityActivation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MCG_SCG_SecondaryKeys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72ED8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f_NR_RRCReconfig_AddSCG_DRBs_</w:t>
            </w:r>
            <w:proofErr w:type="gram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NRDC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(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NR</w:t>
            </w:r>
            <w:proofErr w:type="gram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_CellId_Type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p_SCG_CellId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NRDC_DRB_Configuration_Type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p_NRDC_DRB_Type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template(omit)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PDCP_Config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p_PDCP_</w:t>
            </w:r>
            <w:proofErr w:type="gram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Config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r w:rsidRPr="0043007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cs_38508_PDCP_Config</w:t>
            </w: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template(omit)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p_SS_</w:t>
            </w:r>
            <w:proofErr w:type="gram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ConfigMCG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template(omit)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p_SS_</w:t>
            </w:r>
            <w:proofErr w:type="gram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ConfigSCG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= omit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) runs on NR5GC_PTC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NR_SecurityParams_Type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SecurityParams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f_NR_Security_Get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v_RadioBearerConfig</w:t>
            </w:r>
            <w:proofErr w:type="gram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= omit;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v_RadioBearerConfig</w:t>
            </w:r>
            <w:proofErr w:type="gram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= omit;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CellGroupConfigMCG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= omit;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v_CellGroupConfigSCG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v_SS_</w:t>
            </w:r>
            <w:proofErr w:type="gram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ConfigMCG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= omit;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v_SS_</w:t>
            </w:r>
            <w:proofErr w:type="gram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ConfigSCG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= omit;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SDAP_Config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v_SDAP_ConfigSCG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v_SCG_DRB_</w:t>
            </w:r>
            <w:proofErr w:type="gram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Id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f_NR_GetNextSCGDRBId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v_IsFR1_</w:t>
            </w:r>
            <w:proofErr w:type="gram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SCG :</w:t>
            </w:r>
            <w:proofErr w:type="gram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= f_NR_CellInfo_GetIsFR1(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p_SCG_CellId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DRB_ToAddMod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v_DRBToAddMod_SCG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SDAP_Configuration_Type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v_SDAP_ConfigurationSCG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NRDC_SecurityActivation_Type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v_NRDC_SecurityActivation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RNTI_Value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v_RNTI_</w:t>
            </w:r>
            <w:proofErr w:type="gram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ValueSecondary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=  tsc_C_RNTI_Value4;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 (omit)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GSM_MobilityInfo_Type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v_GSM_</w:t>
            </w:r>
            <w:proofErr w:type="gram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MobilityInfo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= f_Get_PDUSessionForDNNType(f_NR5GC_MobileInfo_GetSessionInfoList(),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Internet_DNN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QoS_Flow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v_QoSFlow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NG_NAS_DL_Pdu_Type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v_NG_NAS_DL_Pdu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CellGroupId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CellGroupIdSCG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f_NR_CellInfo_Get_CellGroupId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p_SCG_CellId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v_GSM_MobilityInfo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QoSFlow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= cs_QoS_Flow5;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proofErr w:type="gram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v_QoSFlow.qfi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= '000101'B;  // QFI = 5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v_NG_NAS_DL_</w:t>
            </w:r>
            <w:proofErr w:type="gram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Pdu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= f_Get_NG_PDUSessionModificationCommand(v_GSM_MobilityInfo.SessionId, -, -, -, -, -,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f_BuildDefaultQoSRules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("5", '7A'O),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cs_QoSFlowDescr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({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v_QoSFlow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}));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// SDAP parameter for the new SCG DRB Id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// The SDAP needs to include the QFI of the QoS Flow of the SCG bearer.  This will never be a default bearer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v_SDAP_</w:t>
            </w:r>
            <w:proofErr w:type="gram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ConfigSCG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cs_SDAP_Config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(oct2int(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v_GSM_MobilityInfo.SessionId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)), false, {5});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v_SDAP_</w:t>
            </w:r>
            <w:proofErr w:type="gram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ConfigurationSCG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f_ReturnNR_SDAP_Configuration_FromSDAP_Config(valueof(v_SDAP_ConfigSCG));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__FILE__, __LINE__, "No internet PDU session found to modify");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select(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p_NRDC_DRB_Type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gram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case(</w:t>
            </w:r>
            <w:proofErr w:type="gram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MCG_SCG){  // Configure SCG DRB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 R5s210791 R5s210888 sic@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p_PDCP_Config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v_DRBToAddMod_</w:t>
            </w:r>
            <w:proofErr w:type="gram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SCG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= cs_38508_NRDRB_ToAddMod(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v_SDAP_ConfigSCG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v_SCG_DRB_Id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p_PDCP_Config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v_RadioBearerConfig</w:t>
            </w:r>
            <w:proofErr w:type="gram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= cs_38508_RadioBearerConfigDef(omit, {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v_DRBToAddMod_SCG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}, -, cs_38508_SecurityConfig(cs_38508_SecurityAlgorithmConfig(f_NR_AS_CipheringAlgorithm_Get_SCG(),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f_NR_AS_IntegrityAlgorithm_Get_SCG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()), secondary));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p_SS_ConfigSCG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v_SS_</w:t>
            </w:r>
            <w:proofErr w:type="gram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ConfigSCG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p_SS_ConfigSCG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} else {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v_SS_</w:t>
            </w:r>
            <w:proofErr w:type="gram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ConfigSCG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cs_NR_SS_DRB_Config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v_SCG_DRB_Id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cs_NR_PDCP_Configuration_RBTerminating(cs_NR_PDCP_RbConfig_ParamsDRB),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cs_NR_RlcBearerConfig_</w:t>
            </w:r>
            <w:proofErr w:type="gram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AM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v_IsFR1_SCG, -,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f_NR_LogicalChannelId_DRB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v_SCG_DRB_Id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)),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v_SDAP_ConfigurationSCG</w:t>
            </w:r>
            <w:proofErr w:type="spellEnd"/>
            <w:proofErr w:type="gram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) }</w:t>
            </w:r>
            <w:proofErr w:type="gram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CellGroupConfigSCG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f_NR_GetSCGConfigNRDC_SCG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p_SCG_CellId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v_SCG_DRB_Id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v_RNTI_ValueSecondary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430079" w:rsidRPr="00430079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v_NRDC_</w:t>
            </w:r>
            <w:proofErr w:type="gram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SecurityActivation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MCG_SCG_SecondaryKeys</w:t>
            </w:r>
            <w:proofErr w:type="spellEnd"/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E3D37" w:rsidRPr="00DA356D" w:rsidRDefault="00430079" w:rsidP="00430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007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}</w:t>
            </w:r>
          </w:p>
        </w:tc>
      </w:tr>
    </w:tbl>
    <w:p w:rsidR="005D27CA" w:rsidRDefault="005D27CA" w:rsidP="006E7773">
      <w:pPr>
        <w:rPr>
          <w:lang w:eastAsia="en-GB"/>
        </w:rPr>
      </w:pPr>
    </w:p>
    <w:sectPr w:rsidR="005D27CA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3758" w:rsidRDefault="00BC3758">
      <w:r>
        <w:separator/>
      </w:r>
    </w:p>
  </w:endnote>
  <w:endnote w:type="continuationSeparator" w:id="0">
    <w:p w:rsidR="00BC3758" w:rsidRDefault="00BC3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3758" w:rsidRDefault="00BC3758">
      <w:r>
        <w:separator/>
      </w:r>
    </w:p>
  </w:footnote>
  <w:footnote w:type="continuationSeparator" w:id="0">
    <w:p w:rsidR="00BC3758" w:rsidRDefault="00BC37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18D9" w:rsidRDefault="00941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9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4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4"/>
  </w:num>
  <w:num w:numId="5">
    <w:abstractNumId w:val="9"/>
  </w:num>
  <w:num w:numId="6">
    <w:abstractNumId w:val="15"/>
  </w:num>
  <w:num w:numId="7">
    <w:abstractNumId w:val="23"/>
  </w:num>
  <w:num w:numId="8">
    <w:abstractNumId w:val="6"/>
  </w:num>
  <w:num w:numId="9">
    <w:abstractNumId w:val="13"/>
  </w:num>
  <w:num w:numId="10">
    <w:abstractNumId w:val="25"/>
  </w:num>
  <w:num w:numId="11">
    <w:abstractNumId w:val="10"/>
  </w:num>
  <w:num w:numId="12">
    <w:abstractNumId w:val="16"/>
  </w:num>
  <w:num w:numId="13">
    <w:abstractNumId w:val="2"/>
  </w:num>
  <w:num w:numId="14">
    <w:abstractNumId w:val="12"/>
  </w:num>
  <w:num w:numId="15">
    <w:abstractNumId w:val="0"/>
  </w:num>
  <w:num w:numId="16">
    <w:abstractNumId w:val="1"/>
  </w:num>
  <w:num w:numId="17">
    <w:abstractNumId w:val="5"/>
  </w:num>
  <w:num w:numId="18">
    <w:abstractNumId w:val="17"/>
  </w:num>
  <w:num w:numId="19">
    <w:abstractNumId w:val="24"/>
  </w:num>
  <w:num w:numId="20">
    <w:abstractNumId w:val="22"/>
  </w:num>
  <w:num w:numId="21">
    <w:abstractNumId w:val="8"/>
  </w:num>
  <w:num w:numId="22">
    <w:abstractNumId w:val="19"/>
  </w:num>
  <w:num w:numId="23">
    <w:abstractNumId w:val="21"/>
  </w:num>
  <w:num w:numId="24">
    <w:abstractNumId w:val="11"/>
  </w:num>
  <w:num w:numId="25">
    <w:abstractNumId w:val="20"/>
  </w:num>
  <w:num w:numId="26">
    <w:abstractNumId w:val="3"/>
  </w:num>
  <w:num w:numId="27">
    <w:abstractNumId w:val="4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C14"/>
    <w:rsid w:val="00022E4A"/>
    <w:rsid w:val="00024866"/>
    <w:rsid w:val="0003629C"/>
    <w:rsid w:val="00036FE7"/>
    <w:rsid w:val="00054E62"/>
    <w:rsid w:val="00057DBD"/>
    <w:rsid w:val="000614B3"/>
    <w:rsid w:val="0006562C"/>
    <w:rsid w:val="000749BF"/>
    <w:rsid w:val="0009581D"/>
    <w:rsid w:val="00096F61"/>
    <w:rsid w:val="000A1C38"/>
    <w:rsid w:val="000A30FB"/>
    <w:rsid w:val="000A4903"/>
    <w:rsid w:val="000A4AB6"/>
    <w:rsid w:val="000A55CC"/>
    <w:rsid w:val="000A6394"/>
    <w:rsid w:val="000B70AF"/>
    <w:rsid w:val="000B7FED"/>
    <w:rsid w:val="000C038A"/>
    <w:rsid w:val="000C104F"/>
    <w:rsid w:val="000C6598"/>
    <w:rsid w:val="000D40AB"/>
    <w:rsid w:val="000F119F"/>
    <w:rsid w:val="000F34D6"/>
    <w:rsid w:val="001109AC"/>
    <w:rsid w:val="00112785"/>
    <w:rsid w:val="0011415B"/>
    <w:rsid w:val="001209DE"/>
    <w:rsid w:val="0012136E"/>
    <w:rsid w:val="00126237"/>
    <w:rsid w:val="001302CE"/>
    <w:rsid w:val="001373AB"/>
    <w:rsid w:val="00145D43"/>
    <w:rsid w:val="00146DCF"/>
    <w:rsid w:val="00164CFC"/>
    <w:rsid w:val="00173835"/>
    <w:rsid w:val="001901A2"/>
    <w:rsid w:val="00192C46"/>
    <w:rsid w:val="001A08B3"/>
    <w:rsid w:val="001A0D31"/>
    <w:rsid w:val="001A709A"/>
    <w:rsid w:val="001A7B60"/>
    <w:rsid w:val="001B52F0"/>
    <w:rsid w:val="001B7987"/>
    <w:rsid w:val="001B7A65"/>
    <w:rsid w:val="001C5C2A"/>
    <w:rsid w:val="001E3D37"/>
    <w:rsid w:val="001E41F3"/>
    <w:rsid w:val="001F1817"/>
    <w:rsid w:val="001F406A"/>
    <w:rsid w:val="002040A1"/>
    <w:rsid w:val="00220349"/>
    <w:rsid w:val="00221C5A"/>
    <w:rsid w:val="00241A66"/>
    <w:rsid w:val="00245CA4"/>
    <w:rsid w:val="002564C6"/>
    <w:rsid w:val="0026004D"/>
    <w:rsid w:val="00263668"/>
    <w:rsid w:val="002640DD"/>
    <w:rsid w:val="00275D12"/>
    <w:rsid w:val="00284FEB"/>
    <w:rsid w:val="002860C4"/>
    <w:rsid w:val="002901A3"/>
    <w:rsid w:val="002A4DCB"/>
    <w:rsid w:val="002B14D3"/>
    <w:rsid w:val="002B5741"/>
    <w:rsid w:val="002C7E01"/>
    <w:rsid w:val="002E008A"/>
    <w:rsid w:val="002F45F1"/>
    <w:rsid w:val="002F7D40"/>
    <w:rsid w:val="00305409"/>
    <w:rsid w:val="00310217"/>
    <w:rsid w:val="0031061D"/>
    <w:rsid w:val="003216F1"/>
    <w:rsid w:val="00322D46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792"/>
    <w:rsid w:val="003904E3"/>
    <w:rsid w:val="003926A3"/>
    <w:rsid w:val="00393BCA"/>
    <w:rsid w:val="003C2766"/>
    <w:rsid w:val="003D1466"/>
    <w:rsid w:val="003E1A36"/>
    <w:rsid w:val="003E51C2"/>
    <w:rsid w:val="003F3287"/>
    <w:rsid w:val="00410371"/>
    <w:rsid w:val="00411482"/>
    <w:rsid w:val="00412379"/>
    <w:rsid w:val="0041471B"/>
    <w:rsid w:val="004153A1"/>
    <w:rsid w:val="00415491"/>
    <w:rsid w:val="00416FA7"/>
    <w:rsid w:val="004242F1"/>
    <w:rsid w:val="00430079"/>
    <w:rsid w:val="0043163D"/>
    <w:rsid w:val="00433730"/>
    <w:rsid w:val="00440D0A"/>
    <w:rsid w:val="00446488"/>
    <w:rsid w:val="00460215"/>
    <w:rsid w:val="00461008"/>
    <w:rsid w:val="00461F12"/>
    <w:rsid w:val="004635E5"/>
    <w:rsid w:val="004717EA"/>
    <w:rsid w:val="00482B43"/>
    <w:rsid w:val="00495060"/>
    <w:rsid w:val="004976F0"/>
    <w:rsid w:val="004A2AED"/>
    <w:rsid w:val="004B01A5"/>
    <w:rsid w:val="004B2C2D"/>
    <w:rsid w:val="004B526E"/>
    <w:rsid w:val="004B75B7"/>
    <w:rsid w:val="004D455F"/>
    <w:rsid w:val="004D5164"/>
    <w:rsid w:val="004F661B"/>
    <w:rsid w:val="005045C7"/>
    <w:rsid w:val="005105E0"/>
    <w:rsid w:val="0051196A"/>
    <w:rsid w:val="005135A1"/>
    <w:rsid w:val="0051580D"/>
    <w:rsid w:val="005279F5"/>
    <w:rsid w:val="00532891"/>
    <w:rsid w:val="00547111"/>
    <w:rsid w:val="00550D59"/>
    <w:rsid w:val="00564EDF"/>
    <w:rsid w:val="0056673A"/>
    <w:rsid w:val="00566F6F"/>
    <w:rsid w:val="0058240F"/>
    <w:rsid w:val="00587F6A"/>
    <w:rsid w:val="00592D74"/>
    <w:rsid w:val="00596753"/>
    <w:rsid w:val="005B4127"/>
    <w:rsid w:val="005D27CA"/>
    <w:rsid w:val="005E18C6"/>
    <w:rsid w:val="005E2C44"/>
    <w:rsid w:val="005E42FB"/>
    <w:rsid w:val="005F12D6"/>
    <w:rsid w:val="005F391D"/>
    <w:rsid w:val="005F740E"/>
    <w:rsid w:val="006006C1"/>
    <w:rsid w:val="00610C5B"/>
    <w:rsid w:val="00613D6B"/>
    <w:rsid w:val="00617D68"/>
    <w:rsid w:val="00620F69"/>
    <w:rsid w:val="00621188"/>
    <w:rsid w:val="006257ED"/>
    <w:rsid w:val="00625935"/>
    <w:rsid w:val="006316B2"/>
    <w:rsid w:val="00642CCB"/>
    <w:rsid w:val="00644586"/>
    <w:rsid w:val="00652A36"/>
    <w:rsid w:val="0065364E"/>
    <w:rsid w:val="006537B5"/>
    <w:rsid w:val="00661E2C"/>
    <w:rsid w:val="00667016"/>
    <w:rsid w:val="0068444E"/>
    <w:rsid w:val="00695808"/>
    <w:rsid w:val="006A5853"/>
    <w:rsid w:val="006A6982"/>
    <w:rsid w:val="006A737E"/>
    <w:rsid w:val="006B46FB"/>
    <w:rsid w:val="006B7B2F"/>
    <w:rsid w:val="006D0191"/>
    <w:rsid w:val="006E21FB"/>
    <w:rsid w:val="006E4465"/>
    <w:rsid w:val="006E5627"/>
    <w:rsid w:val="006E7773"/>
    <w:rsid w:val="006F6B99"/>
    <w:rsid w:val="006F7B09"/>
    <w:rsid w:val="00704829"/>
    <w:rsid w:val="007101FB"/>
    <w:rsid w:val="0072522A"/>
    <w:rsid w:val="0073208D"/>
    <w:rsid w:val="0073742E"/>
    <w:rsid w:val="0073773F"/>
    <w:rsid w:val="00755C92"/>
    <w:rsid w:val="00762213"/>
    <w:rsid w:val="00763BA2"/>
    <w:rsid w:val="007656FE"/>
    <w:rsid w:val="007658A5"/>
    <w:rsid w:val="00792342"/>
    <w:rsid w:val="007977A8"/>
    <w:rsid w:val="007A73E5"/>
    <w:rsid w:val="007B512A"/>
    <w:rsid w:val="007C13F4"/>
    <w:rsid w:val="007C2097"/>
    <w:rsid w:val="007C28A7"/>
    <w:rsid w:val="007D6A07"/>
    <w:rsid w:val="007D6DB1"/>
    <w:rsid w:val="007D7566"/>
    <w:rsid w:val="007F0389"/>
    <w:rsid w:val="007F3701"/>
    <w:rsid w:val="007F7259"/>
    <w:rsid w:val="00800A71"/>
    <w:rsid w:val="00801700"/>
    <w:rsid w:val="00801CF0"/>
    <w:rsid w:val="008040A8"/>
    <w:rsid w:val="00824C2C"/>
    <w:rsid w:val="00825391"/>
    <w:rsid w:val="00825C07"/>
    <w:rsid w:val="008279FA"/>
    <w:rsid w:val="0085441A"/>
    <w:rsid w:val="008626E7"/>
    <w:rsid w:val="00870EE7"/>
    <w:rsid w:val="0087510D"/>
    <w:rsid w:val="00880F55"/>
    <w:rsid w:val="00883A39"/>
    <w:rsid w:val="008863B9"/>
    <w:rsid w:val="0089088C"/>
    <w:rsid w:val="008A45A6"/>
    <w:rsid w:val="008B2743"/>
    <w:rsid w:val="008D4141"/>
    <w:rsid w:val="008E6B1F"/>
    <w:rsid w:val="008F686C"/>
    <w:rsid w:val="00901400"/>
    <w:rsid w:val="00904EBA"/>
    <w:rsid w:val="00907B05"/>
    <w:rsid w:val="0091261A"/>
    <w:rsid w:val="00913E0B"/>
    <w:rsid w:val="009148DE"/>
    <w:rsid w:val="00916386"/>
    <w:rsid w:val="009418D9"/>
    <w:rsid w:val="00941E30"/>
    <w:rsid w:val="00943B96"/>
    <w:rsid w:val="00946424"/>
    <w:rsid w:val="009478EE"/>
    <w:rsid w:val="0095139C"/>
    <w:rsid w:val="00956250"/>
    <w:rsid w:val="00956A50"/>
    <w:rsid w:val="00973015"/>
    <w:rsid w:val="009777D9"/>
    <w:rsid w:val="00986821"/>
    <w:rsid w:val="00991B88"/>
    <w:rsid w:val="009A07BF"/>
    <w:rsid w:val="009A4E0F"/>
    <w:rsid w:val="009A5255"/>
    <w:rsid w:val="009A5753"/>
    <w:rsid w:val="009A579D"/>
    <w:rsid w:val="009B0B50"/>
    <w:rsid w:val="009B5164"/>
    <w:rsid w:val="009C1018"/>
    <w:rsid w:val="009C22FE"/>
    <w:rsid w:val="009D476E"/>
    <w:rsid w:val="009D7147"/>
    <w:rsid w:val="009E24DE"/>
    <w:rsid w:val="009E3297"/>
    <w:rsid w:val="009F734F"/>
    <w:rsid w:val="009F7D81"/>
    <w:rsid w:val="00A00487"/>
    <w:rsid w:val="00A0746C"/>
    <w:rsid w:val="00A230E4"/>
    <w:rsid w:val="00A246B6"/>
    <w:rsid w:val="00A40634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C5820"/>
    <w:rsid w:val="00AD1CD8"/>
    <w:rsid w:val="00AD7555"/>
    <w:rsid w:val="00B05D84"/>
    <w:rsid w:val="00B10E9C"/>
    <w:rsid w:val="00B17EC1"/>
    <w:rsid w:val="00B258BB"/>
    <w:rsid w:val="00B3074E"/>
    <w:rsid w:val="00B51BA6"/>
    <w:rsid w:val="00B52828"/>
    <w:rsid w:val="00B5725C"/>
    <w:rsid w:val="00B67B97"/>
    <w:rsid w:val="00B7315D"/>
    <w:rsid w:val="00B75E77"/>
    <w:rsid w:val="00B76E16"/>
    <w:rsid w:val="00B84F41"/>
    <w:rsid w:val="00B918AC"/>
    <w:rsid w:val="00B91C30"/>
    <w:rsid w:val="00B9335B"/>
    <w:rsid w:val="00B968C8"/>
    <w:rsid w:val="00BA048E"/>
    <w:rsid w:val="00BA2CD7"/>
    <w:rsid w:val="00BA3EC5"/>
    <w:rsid w:val="00BA51D9"/>
    <w:rsid w:val="00BB1BF6"/>
    <w:rsid w:val="00BB5645"/>
    <w:rsid w:val="00BB5DFC"/>
    <w:rsid w:val="00BC3758"/>
    <w:rsid w:val="00BC40B1"/>
    <w:rsid w:val="00BD279D"/>
    <w:rsid w:val="00BD5479"/>
    <w:rsid w:val="00BD6BB8"/>
    <w:rsid w:val="00BE47A2"/>
    <w:rsid w:val="00BE4DD2"/>
    <w:rsid w:val="00BF1721"/>
    <w:rsid w:val="00BF53F2"/>
    <w:rsid w:val="00BF60DF"/>
    <w:rsid w:val="00C01A4C"/>
    <w:rsid w:val="00C07A7D"/>
    <w:rsid w:val="00C1082F"/>
    <w:rsid w:val="00C10D23"/>
    <w:rsid w:val="00C23C46"/>
    <w:rsid w:val="00C259BF"/>
    <w:rsid w:val="00C30A15"/>
    <w:rsid w:val="00C34763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7A12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D00537"/>
    <w:rsid w:val="00D03582"/>
    <w:rsid w:val="00D03F9A"/>
    <w:rsid w:val="00D05437"/>
    <w:rsid w:val="00D06D51"/>
    <w:rsid w:val="00D17487"/>
    <w:rsid w:val="00D235D8"/>
    <w:rsid w:val="00D24991"/>
    <w:rsid w:val="00D25A5F"/>
    <w:rsid w:val="00D32B66"/>
    <w:rsid w:val="00D34E67"/>
    <w:rsid w:val="00D50255"/>
    <w:rsid w:val="00D52BD7"/>
    <w:rsid w:val="00D63444"/>
    <w:rsid w:val="00D66520"/>
    <w:rsid w:val="00D720E3"/>
    <w:rsid w:val="00D7237E"/>
    <w:rsid w:val="00D7387B"/>
    <w:rsid w:val="00D86DC8"/>
    <w:rsid w:val="00DA0394"/>
    <w:rsid w:val="00DA356D"/>
    <w:rsid w:val="00DB3570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32E48"/>
    <w:rsid w:val="00E34898"/>
    <w:rsid w:val="00E37029"/>
    <w:rsid w:val="00E541FB"/>
    <w:rsid w:val="00E716C1"/>
    <w:rsid w:val="00E717C5"/>
    <w:rsid w:val="00E777D7"/>
    <w:rsid w:val="00E77B87"/>
    <w:rsid w:val="00E814FE"/>
    <w:rsid w:val="00E83DFE"/>
    <w:rsid w:val="00E8742B"/>
    <w:rsid w:val="00E9504A"/>
    <w:rsid w:val="00EA6BD9"/>
    <w:rsid w:val="00EA7E97"/>
    <w:rsid w:val="00EB09B7"/>
    <w:rsid w:val="00EB0DD2"/>
    <w:rsid w:val="00EB40F5"/>
    <w:rsid w:val="00EC34D8"/>
    <w:rsid w:val="00EC51B2"/>
    <w:rsid w:val="00EE16C4"/>
    <w:rsid w:val="00EE7D7C"/>
    <w:rsid w:val="00EF2028"/>
    <w:rsid w:val="00EF2032"/>
    <w:rsid w:val="00F0098D"/>
    <w:rsid w:val="00F11469"/>
    <w:rsid w:val="00F173A4"/>
    <w:rsid w:val="00F25D98"/>
    <w:rsid w:val="00F300FB"/>
    <w:rsid w:val="00F510C9"/>
    <w:rsid w:val="00F637A3"/>
    <w:rsid w:val="00F65E51"/>
    <w:rsid w:val="00F73479"/>
    <w:rsid w:val="00F75DFD"/>
    <w:rsid w:val="00F76F15"/>
    <w:rsid w:val="00F770AB"/>
    <w:rsid w:val="00F83E9A"/>
    <w:rsid w:val="00F95DCB"/>
    <w:rsid w:val="00FA1F4E"/>
    <w:rsid w:val="00FA2C28"/>
    <w:rsid w:val="00FA485A"/>
    <w:rsid w:val="00FB4454"/>
    <w:rsid w:val="00FB598F"/>
    <w:rsid w:val="00FB6386"/>
    <w:rsid w:val="00FC3E53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4073585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A525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5FD849-59D8-4524-B41C-4009DD056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937</Words>
  <Characters>11074</Characters>
  <Application>Microsoft Office Word</Application>
  <DocSecurity>0</DocSecurity>
  <Lines>92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11988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1900-01-01T00:00:00Z</cp:lastPrinted>
  <dcterms:created xsi:type="dcterms:W3CDTF">2021-09-27T08:18:00Z</dcterms:created>
  <dcterms:modified xsi:type="dcterms:W3CDTF">2021-09-27T08:18:00Z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