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5867A2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7A20BE">
        <w:rPr>
          <w:b/>
          <w:i/>
          <w:noProof/>
          <w:sz w:val="28"/>
        </w:rPr>
        <w:t>2</w:t>
      </w:r>
      <w:r w:rsidR="0001711F">
        <w:rPr>
          <w:b/>
          <w:i/>
          <w:noProof/>
          <w:sz w:val="28"/>
        </w:rPr>
        <w:t>9</w:t>
      </w:r>
    </w:p>
    <w:p w14:paraId="5D6FC58C" w14:textId="307A0302" w:rsidR="001A09A3" w:rsidRDefault="001C40A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AD9969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</w:t>
            </w:r>
            <w:r w:rsidR="000171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DCC38FE" w:rsidR="001E41F3" w:rsidRDefault="0001711F" w:rsidP="00715499">
            <w:pPr>
              <w:pStyle w:val="CRCoverPage"/>
              <w:spacing w:after="0"/>
            </w:pPr>
            <w:r w:rsidRPr="0001711F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CFAAA3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CCB9C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Rel-16 TS 24.501 cl. 5.5.1.2.5, after receving a REGISTRATION REJECT with cause #73 the UE shall delete the ngKSI. Therefore the following REGISTRATION REQUEST message should be transmited without integrity protection in Step 14 for a Rel-16 UE.</w:t>
            </w:r>
          </w:p>
          <w:p w14:paraId="3C8C1FF3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66B285EA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#73</w:t>
            </w:r>
            <w:r>
              <w:rPr>
                <w:noProof/>
              </w:rPr>
              <w:tab/>
              <w:t>(Serving network not authorized).</w:t>
            </w:r>
          </w:p>
          <w:p w14:paraId="69C85DA3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ab/>
              <w:t>This cause value received from a cell belonging to an SNPN is considered as an abnormal case and the behaviour of the UE is specified in subclause 5.5.1.2.7.</w:t>
            </w:r>
          </w:p>
          <w:p w14:paraId="46BD2B2E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ab/>
              <w:t>The UE shall set the 5GS update status to 5U3 ROAMING NOT ALLOWED (and shall store it according to subclause 5.1.3.2.2) and shall delete any 5G-GUTI, last visited registered TAI, TAI list and ngKSI.</w:t>
            </w:r>
          </w:p>
          <w:p w14:paraId="622E4BF1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25243A4A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Currently the check at step 14 is incorrect as it sends the message with integrity protection for a Rel16 UE</w:t>
            </w:r>
          </w:p>
          <w:p w14:paraId="79DCE546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2A5497B5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5AF4B22" w:rsidR="006408D7" w:rsidRDefault="006408D7" w:rsidP="0001711F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E1F985" w:rsidR="008150DE" w:rsidRPr="00D3537B" w:rsidRDefault="0001711F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UE release check at step 14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AA7114" w:rsidR="006408D7" w:rsidRDefault="0001711F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9.1.5.1.8</w:t>
            </w:r>
            <w:r w:rsidR="00D52135"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51A925AA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405EA051" w14:textId="77777777" w:rsidR="0001711F" w:rsidRDefault="0001711F" w:rsidP="0001711F">
      <w:pPr>
        <w:pStyle w:val="Heading2"/>
        <w:numPr>
          <w:ilvl w:val="1"/>
          <w:numId w:val="1"/>
        </w:numPr>
        <w:tabs>
          <w:tab w:val="clear" w:pos="576"/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711F" w14:paraId="272F6657" w14:textId="77777777" w:rsidTr="00950EBB">
        <w:trPr>
          <w:trHeight w:val="447"/>
        </w:trPr>
        <w:tc>
          <w:tcPr>
            <w:tcW w:w="1985" w:type="dxa"/>
          </w:tcPr>
          <w:p w14:paraId="0939170D" w14:textId="77777777" w:rsidR="0001711F" w:rsidRDefault="0001711F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5F61B" w14:textId="77777777" w:rsidR="0001711F" w:rsidRDefault="0001711F" w:rsidP="00950EBB">
            <w:pPr>
              <w:spacing w:after="0"/>
            </w:pPr>
            <w:r>
              <w:t>fl_TC_9_1_5_1_8_TestBody</w:t>
            </w:r>
          </w:p>
        </w:tc>
      </w:tr>
      <w:tr w:rsidR="0001711F" w14:paraId="64571F81" w14:textId="77777777" w:rsidTr="00950EBB">
        <w:trPr>
          <w:trHeight w:val="452"/>
        </w:trPr>
        <w:tc>
          <w:tcPr>
            <w:tcW w:w="1985" w:type="dxa"/>
          </w:tcPr>
          <w:p w14:paraId="6075ED3F" w14:textId="77777777" w:rsidR="0001711F" w:rsidRDefault="0001711F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9B6540" w14:textId="3618E263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 w:rsidRPr="0001711F">
              <w:rPr>
                <w:rFonts w:ascii="Arial" w:eastAsia="SimSun" w:hAnsi="Arial"/>
                <w:lang w:val="en-US" w:eastAsia="zh-CN"/>
              </w:rPr>
              <w:t xml:space="preserve">According to Rel-16 TS 24.501 cl. 5.5.1.2.5, after </w:t>
            </w:r>
            <w:proofErr w:type="spellStart"/>
            <w:r w:rsidRPr="0001711F">
              <w:rPr>
                <w:rFonts w:ascii="Arial" w:eastAsia="SimSun" w:hAnsi="Arial"/>
                <w:lang w:val="en-US" w:eastAsia="zh-CN"/>
              </w:rPr>
              <w:t>receving</w:t>
            </w:r>
            <w:proofErr w:type="spellEnd"/>
            <w:r w:rsidRPr="0001711F">
              <w:rPr>
                <w:rFonts w:ascii="Arial" w:eastAsia="SimSun" w:hAnsi="Arial"/>
                <w:lang w:val="en-US" w:eastAsia="zh-CN"/>
              </w:rPr>
              <w:t xml:space="preserve"> a REGISTRATION REJECT with cause #73 the UE shall delete the </w:t>
            </w:r>
            <w:proofErr w:type="spellStart"/>
            <w:r w:rsidRPr="0001711F">
              <w:rPr>
                <w:rFonts w:ascii="Arial" w:eastAsia="SimSun" w:hAnsi="Arial"/>
                <w:lang w:val="en-US" w:eastAsia="zh-CN"/>
              </w:rPr>
              <w:t>ngKSI</w:t>
            </w:r>
            <w:proofErr w:type="spellEnd"/>
            <w:r w:rsidRPr="0001711F">
              <w:rPr>
                <w:rFonts w:ascii="Arial" w:eastAsia="SimSun" w:hAnsi="Arial"/>
                <w:lang w:val="en-US" w:eastAsia="zh-CN"/>
              </w:rPr>
              <w:t xml:space="preserve">. </w:t>
            </w:r>
            <w:proofErr w:type="gramStart"/>
            <w:r w:rsidRPr="0001711F">
              <w:rPr>
                <w:rFonts w:ascii="Arial" w:eastAsia="SimSun" w:hAnsi="Arial"/>
                <w:lang w:val="en-US" w:eastAsia="zh-CN"/>
              </w:rPr>
              <w:t>Therefore</w:t>
            </w:r>
            <w:proofErr w:type="gramEnd"/>
            <w:r w:rsidRPr="0001711F">
              <w:rPr>
                <w:rFonts w:ascii="Arial" w:eastAsia="SimSun" w:hAnsi="Arial"/>
                <w:lang w:val="en-US" w:eastAsia="zh-CN"/>
              </w:rPr>
              <w:t xml:space="preserve"> the following REGISTRATION REQUEST message </w:t>
            </w:r>
            <w:r>
              <w:rPr>
                <w:rFonts w:ascii="Arial" w:eastAsia="SimSun" w:hAnsi="Arial"/>
                <w:lang w:val="en-US" w:eastAsia="zh-CN"/>
              </w:rPr>
              <w:t>should</w:t>
            </w:r>
            <w:r w:rsidRPr="0001711F">
              <w:rPr>
                <w:rFonts w:ascii="Arial" w:eastAsia="SimSun" w:hAnsi="Arial"/>
                <w:lang w:val="en-US" w:eastAsia="zh-CN"/>
              </w:rPr>
              <w:t xml:space="preserve"> be </w:t>
            </w:r>
            <w:proofErr w:type="spellStart"/>
            <w:r w:rsidRPr="0001711F">
              <w:rPr>
                <w:rFonts w:ascii="Arial" w:eastAsia="SimSun" w:hAnsi="Arial"/>
                <w:lang w:val="en-US" w:eastAsia="zh-CN"/>
              </w:rPr>
              <w:t>transmited</w:t>
            </w:r>
            <w:proofErr w:type="spellEnd"/>
            <w:r w:rsidRPr="0001711F">
              <w:rPr>
                <w:rFonts w:ascii="Arial" w:eastAsia="SimSun" w:hAnsi="Arial"/>
                <w:lang w:val="en-US" w:eastAsia="zh-CN"/>
              </w:rPr>
              <w:t xml:space="preserve"> without integrity protection in Step 14 for a Rel-16 UE.</w:t>
            </w:r>
          </w:p>
          <w:p w14:paraId="70883950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</w:p>
          <w:p w14:paraId="350BB603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 w:rsidRPr="0001711F">
              <w:rPr>
                <w:rFonts w:ascii="Arial" w:eastAsia="SimSun" w:hAnsi="Arial"/>
                <w:lang w:val="en-US" w:eastAsia="zh-CN"/>
              </w:rPr>
              <w:t>#73</w:t>
            </w:r>
            <w:r w:rsidRPr="0001711F">
              <w:rPr>
                <w:rFonts w:ascii="Arial" w:eastAsia="SimSun" w:hAnsi="Arial"/>
                <w:lang w:val="en-US" w:eastAsia="zh-CN"/>
              </w:rPr>
              <w:tab/>
              <w:t>(Serving network not authorized).</w:t>
            </w:r>
          </w:p>
          <w:p w14:paraId="1D5265FC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 w:rsidRPr="0001711F">
              <w:rPr>
                <w:rFonts w:ascii="Arial" w:eastAsia="SimSun" w:hAnsi="Arial"/>
                <w:lang w:val="en-US" w:eastAsia="zh-CN"/>
              </w:rPr>
              <w:tab/>
              <w:t xml:space="preserve">This </w:t>
            </w:r>
            <w:proofErr w:type="gramStart"/>
            <w:r w:rsidRPr="0001711F">
              <w:rPr>
                <w:rFonts w:ascii="Arial" w:eastAsia="SimSun" w:hAnsi="Arial"/>
                <w:lang w:val="en-US" w:eastAsia="zh-CN"/>
              </w:rPr>
              <w:t>cause</w:t>
            </w:r>
            <w:proofErr w:type="gramEnd"/>
            <w:r w:rsidRPr="0001711F">
              <w:rPr>
                <w:rFonts w:ascii="Arial" w:eastAsia="SimSun" w:hAnsi="Arial"/>
                <w:lang w:val="en-US" w:eastAsia="zh-CN"/>
              </w:rPr>
              <w:t xml:space="preserve"> value received from a cell belonging to an SNPN is considered as an abnormal case and the </w:t>
            </w:r>
            <w:proofErr w:type="spellStart"/>
            <w:r w:rsidRPr="0001711F">
              <w:rPr>
                <w:rFonts w:ascii="Arial" w:eastAsia="SimSun" w:hAnsi="Arial"/>
                <w:lang w:val="en-US" w:eastAsia="zh-CN"/>
              </w:rPr>
              <w:t>behaviour</w:t>
            </w:r>
            <w:proofErr w:type="spellEnd"/>
            <w:r w:rsidRPr="0001711F">
              <w:rPr>
                <w:rFonts w:ascii="Arial" w:eastAsia="SimSun" w:hAnsi="Arial"/>
                <w:lang w:val="en-US" w:eastAsia="zh-CN"/>
              </w:rPr>
              <w:t xml:space="preserve"> of the UE is specified in subclause 5.5.1.2.7.</w:t>
            </w:r>
          </w:p>
          <w:p w14:paraId="7D1F46AA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 w:rsidRPr="0001711F">
              <w:rPr>
                <w:rFonts w:ascii="Arial" w:eastAsia="SimSun" w:hAnsi="Arial"/>
                <w:lang w:val="en-US" w:eastAsia="zh-CN"/>
              </w:rPr>
              <w:tab/>
              <w:t xml:space="preserve">The UE shall set the 5GS update status to 5U3 ROAMING NOT ALLOWED (and shall store it according to subclause 5.1.3.2.2) and shall delete any 5G-GUTI, last visited registered TAI, TAI list and </w:t>
            </w:r>
            <w:proofErr w:type="spellStart"/>
            <w:r w:rsidRPr="0001711F">
              <w:rPr>
                <w:rFonts w:ascii="Arial" w:eastAsia="SimSun" w:hAnsi="Arial"/>
                <w:lang w:val="en-US" w:eastAsia="zh-CN"/>
              </w:rPr>
              <w:t>ngKSI</w:t>
            </w:r>
            <w:proofErr w:type="spellEnd"/>
            <w:r w:rsidRPr="0001711F">
              <w:rPr>
                <w:rFonts w:ascii="Arial" w:eastAsia="SimSun" w:hAnsi="Arial"/>
                <w:lang w:val="en-US" w:eastAsia="zh-CN"/>
              </w:rPr>
              <w:t>.</w:t>
            </w:r>
          </w:p>
          <w:p w14:paraId="33E6EAF5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</w:p>
          <w:p w14:paraId="3CD094F1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 w:rsidRPr="0001711F">
              <w:rPr>
                <w:rFonts w:ascii="Arial" w:eastAsia="SimSun" w:hAnsi="Arial"/>
                <w:lang w:val="en-US" w:eastAsia="zh-CN"/>
              </w:rPr>
              <w:t>Currently the check at step 14 is incorrect as it sends the message with integrity protection for a Rel16 UE</w:t>
            </w:r>
          </w:p>
          <w:p w14:paraId="28EEB685" w14:textId="77777777" w:rsidR="0001711F" w:rsidRPr="0001711F" w:rsidRDefault="0001711F" w:rsidP="0001711F">
            <w:pPr>
              <w:spacing w:after="0"/>
              <w:rPr>
                <w:rFonts w:ascii="Arial" w:eastAsia="SimSun" w:hAnsi="Arial"/>
                <w:lang w:val="en-US" w:eastAsia="zh-CN"/>
              </w:rPr>
            </w:pPr>
          </w:p>
          <w:p w14:paraId="271B7B54" w14:textId="10149AE7" w:rsidR="0001711F" w:rsidRDefault="0001711F" w:rsidP="0001711F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01711F" w14:paraId="7EF990DB" w14:textId="77777777" w:rsidTr="00950EBB">
        <w:tc>
          <w:tcPr>
            <w:tcW w:w="1985" w:type="dxa"/>
          </w:tcPr>
          <w:p w14:paraId="7D607778" w14:textId="77777777" w:rsidR="0001711F" w:rsidRDefault="0001711F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D42E1A" w14:textId="290F4033" w:rsidR="0001711F" w:rsidRDefault="0001711F" w:rsidP="00950EB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01711F">
              <w:rPr>
                <w:rFonts w:eastAsia="SimSun"/>
                <w:lang w:val="en-US" w:eastAsia="zh-CN"/>
              </w:rPr>
              <w:t>Correct the UE release check at step 14</w:t>
            </w:r>
          </w:p>
        </w:tc>
      </w:tr>
      <w:tr w:rsidR="0001711F" w14:paraId="77D52267" w14:textId="77777777" w:rsidTr="00950EBB">
        <w:tc>
          <w:tcPr>
            <w:tcW w:w="1985" w:type="dxa"/>
          </w:tcPr>
          <w:p w14:paraId="473713AD" w14:textId="07D80623" w:rsidR="0001711F" w:rsidRDefault="0001711F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module</w:t>
            </w:r>
          </w:p>
        </w:tc>
        <w:tc>
          <w:tcPr>
            <w:tcW w:w="7654" w:type="dxa"/>
          </w:tcPr>
          <w:p w14:paraId="26FA9FE7" w14:textId="77777777" w:rsidR="0001711F" w:rsidRDefault="0001711F" w:rsidP="00950EB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Initial_Registration_NR5GC</w:t>
            </w:r>
          </w:p>
        </w:tc>
      </w:tr>
      <w:tr w:rsidR="0001711F" w14:paraId="1945FF5D" w14:textId="77777777" w:rsidTr="00950EBB">
        <w:tc>
          <w:tcPr>
            <w:tcW w:w="1985" w:type="dxa"/>
          </w:tcPr>
          <w:p w14:paraId="4695C02E" w14:textId="77777777" w:rsidR="0001711F" w:rsidRDefault="0001711F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FA7ACD" w14:textId="77777777" w:rsidR="0001711F" w:rsidRDefault="0001711F" w:rsidP="00950EBB">
            <w:pPr>
              <w:rPr>
                <w:rFonts w:ascii="Arial" w:hAnsi="Arial"/>
                <w:highlight w:val="cyan"/>
              </w:rPr>
            </w:pPr>
          </w:p>
        </w:tc>
      </w:tr>
    </w:tbl>
    <w:p w14:paraId="2D62540D" w14:textId="77777777" w:rsidR="0001711F" w:rsidRDefault="0001711F" w:rsidP="0001711F">
      <w:pPr>
        <w:rPr>
          <w:lang w:val="en-US"/>
        </w:rPr>
      </w:pPr>
    </w:p>
    <w:p w14:paraId="303F3238" w14:textId="77777777" w:rsidR="0001711F" w:rsidRDefault="0001711F" w:rsidP="0001711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1711F" w14:paraId="1F8F3A3D" w14:textId="77777777" w:rsidTr="00950EBB">
        <w:tc>
          <w:tcPr>
            <w:tcW w:w="9855" w:type="dxa"/>
          </w:tcPr>
          <w:p w14:paraId="03764A5E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>function fl_TC_9_1_5_1_8_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6C0F9837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2D4F6C4B" w14:textId="77777777" w:rsidR="0001711F" w:rsidRDefault="0001711F" w:rsidP="00950EBB">
            <w:r>
              <w:rPr>
                <w:lang w:val="en-US"/>
              </w:rPr>
              <w:t xml:space="preserve">    </w:t>
            </w:r>
            <w:r>
              <w:t>…………….</w:t>
            </w:r>
          </w:p>
          <w:p w14:paraId="5AFA4BE4" w14:textId="77777777" w:rsidR="0001711F" w:rsidRDefault="0001711F" w:rsidP="00950EBB">
            <w:pPr>
              <w:rPr>
                <w:lang w:val="en-US"/>
              </w:rPr>
            </w:pPr>
          </w:p>
          <w:p w14:paraId="4F3E5114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//@siclog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configures-NGC Cell A as "Serving Cell"?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v_NGC_NASCellA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//Check: Does the UE perform Registration procedure on NGC Cell A as specified in TS 38.508-1 [4] subclause 4.5.2?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v_AccessStratumRelease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f_NR_MobileInfo_NRCap_Get_AccessStratumRelease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();//@sic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v_AccessStratumRelease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==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rel16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){//@sic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tsc_SHT_IntegrityProtected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v_RegType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Initial_Secure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tsc_SHT_NoSecurityProtection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v_RegType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Initial_NoSecurity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v_ReceivedMsg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f_NR_RRC_ConnEst_DefWithNas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v_NGC_NASCellA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?,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);//@sic R5 200154 sic@//@sic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 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f_Check_NG_RegistrationReqMsg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v_GMM_MobilityInfo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v_ReceivedMsg.Pdu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v_RegType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 {//@sic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"Registration Request Message Failed");</w:t>
            </w:r>
          </w:p>
          <w:p w14:paraId="24B951A5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47DF790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54B9F16D" w14:textId="77777777" w:rsidR="0001711F" w:rsidRDefault="0001711F" w:rsidP="0001711F">
      <w:pPr>
        <w:rPr>
          <w:lang w:val="en-US"/>
        </w:rPr>
      </w:pPr>
    </w:p>
    <w:p w14:paraId="7C6FD66F" w14:textId="77777777" w:rsidR="0001711F" w:rsidRDefault="0001711F" w:rsidP="0001711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1711F" w14:paraId="0B5DAD42" w14:textId="77777777" w:rsidTr="00950EBB">
        <w:tc>
          <w:tcPr>
            <w:tcW w:w="9855" w:type="dxa"/>
          </w:tcPr>
          <w:p w14:paraId="6982597B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>function fl_TC_9_1_5_1_8_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48AFB8F2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18570005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5CA88D11" w14:textId="77777777" w:rsidR="0001711F" w:rsidRDefault="0001711F" w:rsidP="00950EBB">
            <w:r>
              <w:t>………….</w:t>
            </w:r>
          </w:p>
          <w:p w14:paraId="4938A96E" w14:textId="77777777" w:rsidR="0001711F" w:rsidRDefault="0001711F" w:rsidP="00950EBB">
            <w:pPr>
              <w:rPr>
                <w:lang w:val="en-US"/>
              </w:rPr>
            </w:pPr>
          </w:p>
          <w:p w14:paraId="1DC8BC27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//@siclog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configures-NGC Cell A as "Serving Cell"?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v_NGC_NASCellA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//Check: Does the UE perform Registration procedure on NGC Cell A as specified in TS 38.508-1 [4] subclause 4.5.2?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v_AccessStratumRelease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f_NR_MobileInfo_NRCap_Get_AccessStratumRelease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();//@sic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v_AccessStratumRelease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==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rel15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){//@sic R5s210768 sic@ 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tsc_SHT_IntegrityProtected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v_RegType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Initial_Secure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tsc_SHT_NoSecurityProtection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v_RegType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Initial_NoSecurity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v_ReceivedMsg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f_NR_RRC_ConnEst_DefWithNas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v_NGC_NASCellA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?,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);//@sic R5 200154 sic@//@sic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 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f_Check_NG_RegistrationReqMsg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v_GMM_MobilityInfo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v_ReceivedMsg.Pdu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v_RegType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 {//@sic R5s210768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"Registration Request Message Failed");</w:t>
            </w:r>
          </w:p>
          <w:p w14:paraId="38E6D9D1" w14:textId="77777777" w:rsidR="0001711F" w:rsidRDefault="0001711F" w:rsidP="00950EBB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0B3F02DE" w14:textId="77777777" w:rsidR="0001711F" w:rsidRDefault="0001711F" w:rsidP="00950EBB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23CC6FB4" w14:textId="77777777" w:rsidR="0001711F" w:rsidRDefault="0001711F" w:rsidP="0001711F">
      <w:pPr>
        <w:rPr>
          <w:lang w:val="en-US"/>
        </w:rPr>
      </w:pPr>
    </w:p>
    <w:p w14:paraId="74E6251A" w14:textId="77777777" w:rsidR="0001711F" w:rsidRDefault="0001711F" w:rsidP="0001711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6116BD07" w14:textId="77777777" w:rsidR="0001711F" w:rsidRPr="0001711F" w:rsidRDefault="0001711F" w:rsidP="0001711F"/>
    <w:sectPr w:rsidR="0001711F" w:rsidRPr="000171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3B407" w14:textId="77777777" w:rsidR="001C40AC" w:rsidRDefault="001C40AC">
      <w:r>
        <w:separator/>
      </w:r>
    </w:p>
  </w:endnote>
  <w:endnote w:type="continuationSeparator" w:id="0">
    <w:p w14:paraId="60C3877C" w14:textId="77777777" w:rsidR="001C40AC" w:rsidRDefault="001C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CD832" w14:textId="77777777" w:rsidR="001C40AC" w:rsidRDefault="001C40AC">
      <w:r>
        <w:separator/>
      </w:r>
    </w:p>
  </w:footnote>
  <w:footnote w:type="continuationSeparator" w:id="0">
    <w:p w14:paraId="1AC447C7" w14:textId="77777777" w:rsidR="001C40AC" w:rsidRDefault="001C4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6</Pages>
  <Words>948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52</cp:revision>
  <cp:lastPrinted>1900-01-01T00:00:00Z</cp:lastPrinted>
  <dcterms:created xsi:type="dcterms:W3CDTF">2021-06-29T12:40:00Z</dcterms:created>
  <dcterms:modified xsi:type="dcterms:W3CDTF">2021-10-01T12:47:00Z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