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C89" w:rsidRDefault="00FE3C89" w:rsidP="00FE3C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R5s211307</w:t>
      </w:r>
      <w:r>
        <w:rPr>
          <w:b/>
          <w:i/>
          <w:noProof/>
          <w:sz w:val="28"/>
        </w:rPr>
        <w:fldChar w:fldCharType="end"/>
      </w:r>
    </w:p>
    <w:p w:rsidR="00FE3C89" w:rsidRDefault="00FE3C89" w:rsidP="00FE3C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3C89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C89" w:rsidRDefault="00FE3C89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E3C89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C89" w:rsidRDefault="00FE3C89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3C89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:rsidTr="00B71F29">
        <w:tc>
          <w:tcPr>
            <w:tcW w:w="142" w:type="dxa"/>
            <w:tcBorders>
              <w:left w:val="single" w:sz="4" w:space="0" w:color="auto"/>
            </w:tcBorders>
          </w:tcPr>
          <w:p w:rsidR="00FE3C89" w:rsidRDefault="00FE3C89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E3C89" w:rsidRPr="00410371" w:rsidRDefault="00FE3C89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E3C89" w:rsidRDefault="00FE3C89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3C89" w:rsidRPr="00410371" w:rsidRDefault="00FE3C89" w:rsidP="00B71F2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E3C89" w:rsidRDefault="00FE3C89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E3C89" w:rsidRPr="00410371" w:rsidRDefault="00FE3C89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E3C89" w:rsidRDefault="00FE3C89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E3C89" w:rsidRPr="00410371" w:rsidRDefault="00FE3C89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3C89" w:rsidRDefault="00FE3C89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FE3C89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3C89" w:rsidRDefault="00FE3C89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FE3C89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E3C89" w:rsidRPr="00F25D98" w:rsidRDefault="00FE3C89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3C89" w:rsidTr="00B71F29">
        <w:tc>
          <w:tcPr>
            <w:tcW w:w="9641" w:type="dxa"/>
            <w:gridSpan w:val="9"/>
          </w:tcPr>
          <w:p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E3C89" w:rsidRDefault="00FE3C89" w:rsidP="00FE3C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3C89" w:rsidTr="00B71F29">
        <w:tc>
          <w:tcPr>
            <w:tcW w:w="2835" w:type="dxa"/>
          </w:tcPr>
          <w:p w:rsidR="00FE3C89" w:rsidRDefault="00FE3C89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E3C89" w:rsidRDefault="00FE3C89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E3C89" w:rsidRDefault="00FE3C89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E3C89" w:rsidRDefault="00FE3C89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3C89" w:rsidRDefault="00FE3C89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E3C89" w:rsidRDefault="00FE3C89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E3C89" w:rsidRDefault="00FE3C89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E3C89" w:rsidRDefault="00FE3C89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3C89" w:rsidRDefault="00FE3C89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E3C89" w:rsidRDefault="00FE3C89" w:rsidP="00FE3C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3C89" w:rsidTr="00B71F29">
        <w:tc>
          <w:tcPr>
            <w:tcW w:w="9640" w:type="dxa"/>
            <w:gridSpan w:val="11"/>
          </w:tcPr>
          <w:p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3C89" w:rsidRDefault="00FE3C89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3C89" w:rsidRDefault="00FE3C89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POS_Parameters</w:t>
            </w:r>
            <w:proofErr w:type="spellEnd"/>
            <w:r>
              <w:fldChar w:fldCharType="end"/>
            </w:r>
          </w:p>
        </w:tc>
      </w:tr>
      <w:tr w:rsidR="00FE3C89" w:rsidTr="00B71F29">
        <w:tc>
          <w:tcPr>
            <w:tcW w:w="1843" w:type="dxa"/>
            <w:tcBorders>
              <w:left w:val="single" w:sz="4" w:space="0" w:color="auto"/>
            </w:tcBorders>
          </w:tcPr>
          <w:p w:rsidR="00FE3C89" w:rsidRDefault="00FE3C89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:rsidTr="00B71F29">
        <w:tc>
          <w:tcPr>
            <w:tcW w:w="1843" w:type="dxa"/>
            <w:tcBorders>
              <w:left w:val="single" w:sz="4" w:space="0" w:color="auto"/>
            </w:tcBorders>
          </w:tcPr>
          <w:p w:rsidR="00FE3C89" w:rsidRDefault="00FE3C89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3C89" w:rsidRDefault="00FE3C89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E3C89" w:rsidTr="00B71F29">
        <w:tc>
          <w:tcPr>
            <w:tcW w:w="1843" w:type="dxa"/>
            <w:tcBorders>
              <w:left w:val="single" w:sz="4" w:space="0" w:color="auto"/>
            </w:tcBorders>
          </w:tcPr>
          <w:p w:rsidR="00FE3C89" w:rsidRDefault="00FE3C89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3C89" w:rsidRDefault="00FE3C89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E3C89" w:rsidTr="00B71F29">
        <w:tc>
          <w:tcPr>
            <w:tcW w:w="1843" w:type="dxa"/>
            <w:tcBorders>
              <w:left w:val="single" w:sz="4" w:space="0" w:color="auto"/>
            </w:tcBorders>
          </w:tcPr>
          <w:p w:rsidR="00FE3C89" w:rsidRDefault="00FE3C89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:rsidTr="00B71F29">
        <w:tc>
          <w:tcPr>
            <w:tcW w:w="1843" w:type="dxa"/>
            <w:tcBorders>
              <w:left w:val="single" w:sz="4" w:space="0" w:color="auto"/>
            </w:tcBorders>
          </w:tcPr>
          <w:p w:rsidR="00FE3C89" w:rsidRDefault="00FE3C89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E3C89" w:rsidRDefault="00FE3C89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E3C89" w:rsidRDefault="00FE3C89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3C89" w:rsidRDefault="00FE3C89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3C89" w:rsidRDefault="00FE3C89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2021-09-23</w:t>
            </w:r>
            <w:r>
              <w:rPr>
                <w:noProof/>
              </w:rPr>
              <w:fldChar w:fldCharType="end"/>
            </w:r>
          </w:p>
        </w:tc>
      </w:tr>
      <w:tr w:rsidR="00FE3C89" w:rsidTr="00B71F29">
        <w:tc>
          <w:tcPr>
            <w:tcW w:w="1843" w:type="dxa"/>
            <w:tcBorders>
              <w:left w:val="single" w:sz="4" w:space="0" w:color="auto"/>
            </w:tcBorders>
          </w:tcPr>
          <w:p w:rsidR="00FE3C89" w:rsidRDefault="00FE3C89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3C89" w:rsidRDefault="00FE3C89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E3C89" w:rsidRDefault="00FE3C89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E3C89" w:rsidRDefault="00FE3C89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3C89" w:rsidRDefault="00FE3C89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3C89" w:rsidRDefault="00FE3C89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E3C89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3C89" w:rsidRDefault="00FE3C89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E3C89" w:rsidRDefault="00FE3C89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E3C89" w:rsidRDefault="00FE3C89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3C89" w:rsidRPr="007C2097" w:rsidRDefault="00FE3C89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E3C89" w:rsidTr="00B71F29">
        <w:tc>
          <w:tcPr>
            <w:tcW w:w="1843" w:type="dxa"/>
          </w:tcPr>
          <w:p w:rsidR="00FE3C89" w:rsidRDefault="00FE3C89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3C89" w:rsidRDefault="00FE3C89" w:rsidP="00FE3C8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</w:t>
            </w:r>
          </w:p>
          <w:p w:rsidR="00FE3C89" w:rsidRDefault="00FE3C89" w:rsidP="00FE3C8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However, R5-215711 allows a transition period until September 2023 in which either new GNSS scenario (from 2020) and old scenario (from 2012) could be used. </w:t>
            </w:r>
          </w:p>
          <w:p w:rsidR="00FE3C89" w:rsidRDefault="00FE3C89" w:rsidP="00FE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In order to accommodate both options, the TTCN needs to have a mechanism to choose the preferred scenario to be used, and which SVIDs will be included in the assistance data.</w:t>
            </w:r>
          </w:p>
        </w:tc>
      </w:tr>
      <w:tr w:rsidR="00FE3C89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3C89" w:rsidRDefault="00FE3C89" w:rsidP="00FE3C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3C89" w:rsidRDefault="00FE3C89" w:rsidP="00FE3C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It is proposed to introduce a new </w:t>
            </w:r>
            <w:proofErr w:type="spellStart"/>
            <w:r>
              <w:rPr>
                <w:rFonts w:cs="Arial"/>
                <w:lang w:eastAsia="en-GB"/>
              </w:rPr>
              <w:t>pixit</w:t>
            </w:r>
            <w:proofErr w:type="spellEnd"/>
            <w:r>
              <w:rPr>
                <w:rFonts w:cs="Arial"/>
                <w:lang w:eastAsia="en-GB"/>
              </w:rPr>
              <w:t xml:space="preserve"> px_GnssScenario2020 based on which a the TTCN will decide which templates are used to form the assistance data. </w:t>
            </w:r>
          </w:p>
          <w:p w:rsidR="00FE3C89" w:rsidRDefault="00FE3C89" w:rsidP="00FE3C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If px_GnssScenario2020 is true then SVIDs from scenario with date in 2020 will be used. If px_GnssScenario2020 is false then SVIDs from scenario with date in 2012 would be used.</w:t>
            </w:r>
          </w:p>
          <w:p w:rsidR="00FE3C89" w:rsidRDefault="00FE3C89" w:rsidP="00FE3C89">
            <w:pPr>
              <w:pStyle w:val="CRCoverPage"/>
              <w:spacing w:after="0"/>
              <w:rPr>
                <w:noProof/>
              </w:rPr>
            </w:pPr>
          </w:p>
          <w:p w:rsidR="00FE3C89" w:rsidRDefault="00FE3C89" w:rsidP="00FE3C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way, the TTCN can accommodate both alternatives.</w:t>
            </w:r>
          </w:p>
        </w:tc>
      </w:tr>
      <w:tr w:rsidR="00FE3C89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3C89" w:rsidRDefault="00FE3C89" w:rsidP="00FE3C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3C89" w:rsidRDefault="00FE3C89" w:rsidP="00FE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FE3C89" w:rsidTr="00B71F29">
        <w:tc>
          <w:tcPr>
            <w:tcW w:w="2694" w:type="dxa"/>
            <w:gridSpan w:val="2"/>
          </w:tcPr>
          <w:p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3C89" w:rsidRDefault="00FE3C89" w:rsidP="00FE3C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3C89" w:rsidRDefault="00FE3C89" w:rsidP="00FE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9.3.4.1.15s.NR5GC, 9.3.4.2.15s.NR5GC , 9.3.4.3.15s.NR5GC, 9.3.4.4.15s.NR5GC, 9.3.1.2.15s.NR5GC</w:t>
            </w:r>
          </w:p>
        </w:tc>
      </w:tr>
      <w:tr w:rsidR="00FE3C89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3C89" w:rsidRDefault="00FE3C89" w:rsidP="00FE3C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E3C89" w:rsidRDefault="00FE3C89" w:rsidP="00FE3C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E3C89" w:rsidRDefault="00FE3C89" w:rsidP="00FE3C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3C89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3C89" w:rsidRDefault="00FE3C89" w:rsidP="00FE3C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3C89" w:rsidRDefault="00FE3C89" w:rsidP="00FE3C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3C89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E3C89" w:rsidRDefault="00FE3C89" w:rsidP="00FE3C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3C89" w:rsidRDefault="00FE3C89" w:rsidP="00FE3C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34.123-3</w:t>
            </w:r>
          </w:p>
        </w:tc>
      </w:tr>
      <w:tr w:rsidR="00FE3C89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3C89" w:rsidRDefault="00FE3C89" w:rsidP="00FE3C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3C89" w:rsidRDefault="00FE3C89" w:rsidP="00FE3C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3C89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3C89" w:rsidRDefault="00FE3C89" w:rsidP="00FE3C89">
            <w:pPr>
              <w:pStyle w:val="CRCoverPage"/>
              <w:spacing w:after="0"/>
              <w:rPr>
                <w:noProof/>
              </w:rPr>
            </w:pPr>
          </w:p>
        </w:tc>
      </w:tr>
      <w:tr w:rsidR="00FE3C89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3C89" w:rsidRDefault="00FE3C89" w:rsidP="00FE3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3C89" w:rsidRPr="008863B9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3C89" w:rsidRPr="008863B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E3C89" w:rsidRPr="008863B9" w:rsidRDefault="00FE3C89" w:rsidP="00FE3C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3C89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3C89" w:rsidRDefault="00FE3C89" w:rsidP="00FE3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E3C89" w:rsidRDefault="00FE3C89" w:rsidP="00FE3C89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329813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:rsidR="00BA772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BA7723" w:rsidRPr="00773F70">
        <w:rPr>
          <w:rFonts w:ascii="Arial" w:hAnsi="Arial" w:cs="Arial"/>
          <w:iCs/>
        </w:rPr>
        <w:t>Table of Contents</w:t>
      </w:r>
      <w:r w:rsidR="00BA7723">
        <w:tab/>
      </w:r>
      <w:r w:rsidR="00BA7723">
        <w:fldChar w:fldCharType="begin"/>
      </w:r>
      <w:r w:rsidR="00BA7723">
        <w:instrText xml:space="preserve"> PAGEREF _Toc83298138 \h </w:instrText>
      </w:r>
      <w:r w:rsidR="00BA7723">
        <w:fldChar w:fldCharType="separate"/>
      </w:r>
      <w:r w:rsidR="00BA7723">
        <w:t>3</w:t>
      </w:r>
      <w:r w:rsidR="00BA7723">
        <w:fldChar w:fldCharType="end"/>
      </w:r>
    </w:p>
    <w:p w:rsidR="00BA7723" w:rsidRDefault="00BA772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3F70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3F70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_Toc83298139 \h </w:instrText>
      </w:r>
      <w:r>
        <w:fldChar w:fldCharType="separate"/>
      </w:r>
      <w:r>
        <w:t>3</w:t>
      </w:r>
      <w:r>
        <w:fldChar w:fldCharType="end"/>
      </w:r>
    </w:p>
    <w:p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Adding px_GnssScenario2020 to POS_Parameters.ttcn</w:t>
      </w:r>
      <w:r>
        <w:tab/>
      </w:r>
      <w:r>
        <w:fldChar w:fldCharType="begin"/>
      </w:r>
      <w:r>
        <w:instrText xml:space="preserve"> PAGEREF _Toc83298140 \h </w:instrText>
      </w:r>
      <w:r>
        <w:fldChar w:fldCharType="separate"/>
      </w:r>
      <w:r>
        <w:t>3</w:t>
      </w:r>
      <w:r>
        <w:fldChar w:fldCharType="end"/>
      </w:r>
    </w:p>
    <w:p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Adding lists to LPP_Templates.ttcn</w:t>
      </w:r>
      <w:r>
        <w:tab/>
      </w:r>
      <w:r>
        <w:fldChar w:fldCharType="begin"/>
      </w:r>
      <w:r>
        <w:instrText xml:space="preserve"> PAGEREF _Toc83298141 \h </w:instrText>
      </w:r>
      <w:r>
        <w:fldChar w:fldCharType="separate"/>
      </w:r>
      <w:r>
        <w:t>4</w:t>
      </w:r>
      <w:r>
        <w:fldChar w:fldCharType="end"/>
      </w:r>
    </w:p>
    <w:p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Adding Navigation Model templates to LPP_Templates.ttcn</w:t>
      </w:r>
      <w:r>
        <w:tab/>
      </w:r>
      <w:r>
        <w:fldChar w:fldCharType="begin"/>
      </w:r>
      <w:r>
        <w:instrText xml:space="preserve"> PAGEREF _Toc83298142 \h </w:instrText>
      </w:r>
      <w:r>
        <w:fldChar w:fldCharType="separate"/>
      </w:r>
      <w:r>
        <w:t>5</w:t>
      </w:r>
      <w:r>
        <w:fldChar w:fldCharType="end"/>
      </w:r>
    </w:p>
    <w:p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Correction to f_POS_SelectTemplate_GenericAssistDataElement_GPS</w:t>
      </w:r>
      <w:r>
        <w:tab/>
      </w:r>
      <w:r>
        <w:fldChar w:fldCharType="begin"/>
      </w:r>
      <w:r>
        <w:instrText xml:space="preserve"> PAGEREF _Toc83298143 \h </w:instrText>
      </w:r>
      <w:r>
        <w:fldChar w:fldCharType="separate"/>
      </w:r>
      <w:r>
        <w:t>8</w:t>
      </w:r>
      <w:r>
        <w:fldChar w:fldCharType="end"/>
      </w:r>
    </w:p>
    <w:p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Correction to f_POS_SelectTemplate_GenericAssistDataElement_GLONASS</w:t>
      </w:r>
      <w:r>
        <w:tab/>
      </w:r>
      <w:r>
        <w:fldChar w:fldCharType="begin"/>
      </w:r>
      <w:r>
        <w:instrText xml:space="preserve"> PAGEREF _Toc83298144 \h </w:instrText>
      </w:r>
      <w:r>
        <w:fldChar w:fldCharType="separate"/>
      </w:r>
      <w:r>
        <w:t>11</w:t>
      </w:r>
      <w:r>
        <w:fldChar w:fldCharType="end"/>
      </w:r>
    </w:p>
    <w:p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Correction to f_POS_SelectTemplate_GenericAssistDataElement_Galileo</w:t>
      </w:r>
      <w:r>
        <w:tab/>
      </w:r>
      <w:r>
        <w:fldChar w:fldCharType="begin"/>
      </w:r>
      <w:r>
        <w:instrText xml:space="preserve"> PAGEREF _Toc83298145 \h </w:instrText>
      </w:r>
      <w:r>
        <w:fldChar w:fldCharType="separate"/>
      </w:r>
      <w:r>
        <w:t>13</w:t>
      </w:r>
      <w:r>
        <w:fldChar w:fldCharType="end"/>
      </w:r>
    </w:p>
    <w:p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Correction to f_POS_SelectTemplate_GenericAssistDataElement_BDS</w:t>
      </w:r>
      <w:r>
        <w:tab/>
      </w:r>
      <w:r>
        <w:fldChar w:fldCharType="begin"/>
      </w:r>
      <w:r>
        <w:instrText xml:space="preserve"> PAGEREF _Toc83298146 \h </w:instrText>
      </w:r>
      <w:r>
        <w:fldChar w:fldCharType="separate"/>
      </w:r>
      <w:r>
        <w:t>16</w:t>
      </w:r>
      <w:r>
        <w:fldChar w:fldCharType="end"/>
      </w:r>
    </w:p>
    <w:p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Correction to f_POS_SelectTemplateProv_ReferenceTime</w:t>
      </w:r>
      <w:r>
        <w:tab/>
      </w:r>
      <w:r>
        <w:fldChar w:fldCharType="begin"/>
      </w:r>
      <w:r>
        <w:instrText xml:space="preserve"> PAGEREF _Toc83298147 \h </w:instrText>
      </w:r>
      <w:r>
        <w:fldChar w:fldCharType="separate"/>
      </w:r>
      <w:r>
        <w:t>18</w:t>
      </w:r>
      <w:r>
        <w:fldChar w:fldCharType="end"/>
      </w:r>
    </w:p>
    <w:p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8"/>
      <w:bookmarkStart w:id="3" w:name="_Toc295288959"/>
      <w:bookmarkStart w:id="4" w:name="_Toc83298139"/>
      <w:r w:rsidRPr="00E24250">
        <w:rPr>
          <w:rFonts w:cs="Arial"/>
          <w:b/>
        </w:rPr>
        <w:t>Corrections required</w:t>
      </w:r>
      <w:bookmarkEnd w:id="2"/>
      <w:bookmarkEnd w:id="3"/>
      <w:bookmarkEnd w:id="4"/>
    </w:p>
    <w:p w:rsidR="001C2B3A" w:rsidRDefault="001C2B3A" w:rsidP="001C2B3A">
      <w:pPr>
        <w:pStyle w:val="Heading2"/>
      </w:pPr>
      <w:bookmarkStart w:id="5" w:name="_Toc122434493"/>
      <w:bookmarkStart w:id="6" w:name="_Toc295288970"/>
      <w:bookmarkStart w:id="7" w:name="_Toc325725665"/>
      <w:bookmarkStart w:id="8" w:name="_Toc83298140"/>
      <w:r>
        <w:t xml:space="preserve">Adding px_GnssScenario2020 to </w:t>
      </w:r>
      <w:proofErr w:type="spellStart"/>
      <w:r>
        <w:t>POS_Parameters.ttcn</w:t>
      </w:r>
      <w:bookmarkEnd w:id="8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C2B3A" w:rsidRPr="00324DE3" w:rsidTr="00635E9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Pr="00404C74" w:rsidRDefault="001C2B3A" w:rsidP="00635E96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404C74">
              <w:rPr>
                <w:rFonts w:ascii="Arial" w:hAnsi="Arial" w:cs="Arial"/>
              </w:rPr>
              <w:t>POS_Parameters.ttcn</w:t>
            </w:r>
            <w:proofErr w:type="spellEnd"/>
          </w:p>
        </w:tc>
      </w:tr>
      <w:tr w:rsidR="001C2B3A" w:rsidRPr="002B0BE5" w:rsidTr="00635E9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Pr="00404C74" w:rsidRDefault="001C2B3A" w:rsidP="00635E9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04C74">
              <w:rPr>
                <w:rFonts w:cs="Arial"/>
                <w:lang w:eastAsia="en-GB"/>
              </w:rPr>
              <w:t xml:space="preserve">In the current TTCN implementation, 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</w:t>
            </w:r>
            <w:proofErr w:type="spellStart"/>
            <w:r w:rsidRPr="00404C74">
              <w:rPr>
                <w:rFonts w:cs="Arial"/>
                <w:lang w:eastAsia="en-GB"/>
              </w:rPr>
              <w:t>thefore</w:t>
            </w:r>
            <w:proofErr w:type="spellEnd"/>
            <w:r w:rsidRPr="00404C74">
              <w:rPr>
                <w:rFonts w:cs="Arial"/>
                <w:lang w:eastAsia="en-GB"/>
              </w:rPr>
              <w:t>, which SVIDs will be included in the assistance data</w:t>
            </w:r>
          </w:p>
        </w:tc>
      </w:tr>
      <w:tr w:rsidR="001C2B3A" w:rsidTr="00635E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Pr="00404C74" w:rsidRDefault="001C2B3A" w:rsidP="00635E96">
            <w:pPr>
              <w:pStyle w:val="CRCoverPage"/>
              <w:spacing w:after="0"/>
              <w:rPr>
                <w:rFonts w:cs="Arial"/>
                <w:noProof/>
              </w:rPr>
            </w:pPr>
            <w:r w:rsidRPr="00404C74">
              <w:rPr>
                <w:rFonts w:cs="Arial"/>
                <w:lang w:eastAsia="en-GB"/>
              </w:rPr>
              <w:t xml:space="preserve">New </w:t>
            </w:r>
            <w:proofErr w:type="spellStart"/>
            <w:r w:rsidRPr="00404C74">
              <w:rPr>
                <w:rFonts w:cs="Arial"/>
                <w:lang w:eastAsia="en-GB"/>
              </w:rPr>
              <w:t>pixit</w:t>
            </w:r>
            <w:proofErr w:type="spellEnd"/>
            <w:r w:rsidRPr="00404C74">
              <w:rPr>
                <w:rFonts w:cs="Arial"/>
                <w:lang w:eastAsia="en-GB"/>
              </w:rPr>
              <w:t xml:space="preserve"> </w:t>
            </w:r>
            <w:r w:rsidRPr="00404C74">
              <w:rPr>
                <w:rFonts w:cs="Arial"/>
              </w:rPr>
              <w:t>px_GnssScenario2020 is added to control which GNSS scenario is used</w:t>
            </w:r>
            <w:proofErr w:type="gramStart"/>
            <w:r w:rsidRPr="00404C74">
              <w:rPr>
                <w:rFonts w:cs="Arial"/>
              </w:rPr>
              <w:t xml:space="preserve">. </w:t>
            </w:r>
            <w:r w:rsidRPr="00404C74">
              <w:rPr>
                <w:rFonts w:cs="Arial"/>
                <w:lang w:eastAsia="en-GB"/>
              </w:rPr>
              <w:t>.</w:t>
            </w:r>
            <w:proofErr w:type="gramEnd"/>
            <w:r w:rsidRPr="00404C74">
              <w:rPr>
                <w:rFonts w:cs="Arial"/>
                <w:lang w:eastAsia="en-GB"/>
              </w:rPr>
              <w:t xml:space="preserve"> If px_GnssScenario2020 is true we use SVIDs from scenario with date in 2020. If px_GnssScenario2020 is false we use SVIDs from scenario with date in 2012.</w:t>
            </w: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1C2B3A" w:rsidRPr="00795A32" w:rsidTr="00635E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Pr="00404C74" w:rsidRDefault="001C2B3A" w:rsidP="00635E96">
            <w:pPr>
              <w:rPr>
                <w:rFonts w:ascii="Arial" w:hAnsi="Arial" w:cs="Arial"/>
              </w:rPr>
            </w:pPr>
            <w:proofErr w:type="spellStart"/>
            <w:r w:rsidRPr="00404C74">
              <w:rPr>
                <w:rFonts w:ascii="Arial" w:hAnsi="Arial" w:cs="Arial"/>
              </w:rPr>
              <w:t>POS_Parameters.ttcn</w:t>
            </w:r>
            <w:proofErr w:type="spellEnd"/>
          </w:p>
        </w:tc>
      </w:tr>
      <w:tr w:rsidR="001C2B3A" w:rsidTr="00635E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Default="001C2B3A" w:rsidP="00635E96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3A" w:rsidRDefault="001C2B3A" w:rsidP="00635E96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1C2B3A" w:rsidRDefault="001C2B3A" w:rsidP="001C2B3A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1C2B3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:rsidR="001C2B3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charstring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px_LcsClientAddressDigits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= "0123456";       // @desc  LCS Client external address Digits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other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Spec: 37.571-4 Table B.1.13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B4_Type   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px_LcsClientAddressNPI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= '0001'B;         // @desc  LCS Client external address NPI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other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Spec: 37.571-4 Table B.1.13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B4_Type   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px_LcsClientAddressTOA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= '1001'B;         // @desc  LCS Client external address TOA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other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Spec: 37.571-4 Table B.1.13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charstring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px_LcsClientName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= "OPERATOR";      // @desc  LCS Client name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other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Spec: 37.571-4 Table B.1.13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px_ResetStoredInfo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= false;           // @desc  Support of RESETUEPOSITIONINGSTOREDINFORMATION command as defined in 3GPP TS 34.109 cl. 6.10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other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Spec: 34.109 cl. 6.10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integer   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px_UeLcsNotification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= 20;              // @desc  Value for UE LCS Notification timeout timer (in seconds)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other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Spec: 37.571-4 Table B.1.13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</w:p>
    <w:p w:rsidR="001C2B3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1C2B3A" w:rsidRPr="004619F4" w:rsidRDefault="001C2B3A" w:rsidP="001C2B3A">
      <w:pPr>
        <w:spacing w:after="0"/>
        <w:rPr>
          <w:rFonts w:ascii="Arial" w:hAnsi="Arial" w:cs="Arial"/>
          <w:b/>
          <w:bCs/>
          <w:lang w:val="en-US" w:eastAsia="zh-CN"/>
        </w:rPr>
      </w:pPr>
    </w:p>
    <w:p w:rsidR="001C2B3A" w:rsidRDefault="001C2B3A" w:rsidP="001C2B3A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1C2B3A" w:rsidRDefault="001C2B3A" w:rsidP="001C2B3A">
      <w:pPr>
        <w:spacing w:after="0"/>
        <w:rPr>
          <w:rFonts w:ascii="Arial" w:hAnsi="Arial" w:cs="Arial"/>
          <w:b/>
          <w:bCs/>
          <w:lang w:eastAsia="zh-CN"/>
        </w:rPr>
      </w:pP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charstring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px_LcsClientAddressDigits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= "0123456";       // @desc  LCS Client external address Digits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other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Spec: 37.571-4 Table B.1.13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B4_Type   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px_LcsClientAddressNPI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= '0001'B;         // @desc  LCS Client external address NPI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other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Spec: 37.571-4 Table B.1.13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B4_Type   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px_LcsClientAddressTOA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= '1001'B;         // @desc  LCS Client external address TOA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other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Spec: 37.571-4 Table B.1.13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charstring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px_LcsClientName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= "OPERATOR";      // @desc  LCS Client name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other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Spec: 37.571-4 Table B.1.13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px_ResetStoredInfo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= false;           // @desc  Support of RESETUEPOSITIONINGSTOREDINFORMATION command as defined in 3GPP TS 34.109 cl. 6.10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other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Spec: 34.109 cl. 6.10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integer                   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px_UeLcsNotification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= 20;              // @desc  Value for UE LCS Notification timeout timer (in seconds)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other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Spec: 37.571-4 Table B.1.13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modulepar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  <w:proofErr w:type="spellStart"/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boolean</w:t>
      </w:r>
      <w:proofErr w:type="spellEnd"/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px_GnssScenario2020     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: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= false;            // @desc  Usage of GNSS scenarios with date in 2020 from 3GPP TS 37.571-5 16.6.0</w:t>
      </w:r>
    </w:p>
    <w:p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// Reference to </w:t>
      </w:r>
      <w:proofErr w:type="gramStart"/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other</w:t>
      </w:r>
      <w:proofErr w:type="gramEnd"/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Spec: 34.123-3 Table B.1.13</w:t>
      </w:r>
    </w:p>
    <w:p w:rsidR="001C2B3A" w:rsidRPr="00D93DB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D93DBA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365AD1" w:rsidRPr="009D0706" w:rsidRDefault="00324DE3" w:rsidP="009D0706">
      <w:pPr>
        <w:pStyle w:val="Heading2"/>
      </w:pPr>
      <w:bookmarkStart w:id="9" w:name="_Toc83298141"/>
      <w:r>
        <w:t>Adding lists</w:t>
      </w:r>
      <w:r w:rsidR="002B4108" w:rsidRPr="002B4108">
        <w:t xml:space="preserve"> to </w:t>
      </w:r>
      <w:proofErr w:type="spellStart"/>
      <w:r w:rsidR="007C2C2B">
        <w:t>LPP_Templates.ttcn</w:t>
      </w:r>
      <w:bookmarkEnd w:id="9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:rsidTr="00EB092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D1" w:rsidRPr="00324DE3" w:rsidRDefault="00324DE3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324DE3">
              <w:rPr>
                <w:rFonts w:ascii="Arial" w:hAnsi="Arial" w:cs="Arial"/>
              </w:rPr>
              <w:t>LPP_Templates.ttcn</w:t>
            </w:r>
            <w:proofErr w:type="spellEnd"/>
          </w:p>
        </w:tc>
      </w:tr>
      <w:tr w:rsidR="002B0BE5" w:rsidTr="00EB092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Pr="002B0BE5" w:rsidRDefault="00324DE3" w:rsidP="002B0BE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</w:t>
            </w:r>
            <w:proofErr w:type="spellStart"/>
            <w:r>
              <w:rPr>
                <w:rFonts w:cs="Arial"/>
                <w:lang w:eastAsia="en-GB"/>
              </w:rPr>
              <w:t>thefore</w:t>
            </w:r>
            <w:proofErr w:type="spellEnd"/>
            <w:r>
              <w:rPr>
                <w:rFonts w:cs="Arial"/>
                <w:lang w:eastAsia="en-GB"/>
              </w:rPr>
              <w:t>, which SVIDs will be included in the assistance data</w:t>
            </w:r>
          </w:p>
        </w:tc>
      </w:tr>
      <w:tr w:rsidR="002B0BE5" w:rsidTr="00EB09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324DE3" w:rsidP="002B0BE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Adding SVID list for 2012 GNSS scenarios (GPS, GLONASS, BEIDOU, GALILEO)</w:t>
            </w:r>
          </w:p>
        </w:tc>
      </w:tr>
      <w:tr w:rsidR="002B0BE5" w:rsidTr="00EB09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Pr="00795A32" w:rsidRDefault="00324DE3" w:rsidP="002B0BE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LPP_Templates</w:t>
            </w:r>
            <w:r w:rsidR="002B0BE5">
              <w:rPr>
                <w:rFonts w:ascii="Arial" w:hAnsi="Arial" w:cs="Arial"/>
                <w:bCs/>
              </w:rPr>
              <w:t>.ttcn</w:t>
            </w:r>
            <w:proofErr w:type="spellEnd"/>
          </w:p>
        </w:tc>
      </w:tr>
      <w:tr w:rsidR="002B0BE5" w:rsidTr="00EB09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proofErr w:type="spellStart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tsc_IntList_8_11_17_19_27_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28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= {7, 10, 16, 18, 26, 27};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tsc_IntList_3_4_5_10_18_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19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= {3, 4, 5, 10, 18, 19};       /* @status    APPROVED (POS)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R5s130914, R5-215711 change in SV-ID sic@ */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tsc_IntList_3_4_6_17_19_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28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= {3, 4, 6, 17, 19, 28};  /* @status    APPROVED (POS)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                                                                                  @sic R5s130914, R5-215711 change in SV-ID sic@ */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tsc_IntList_3_5_13_15_21_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27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= {3, 5, 13, 15, 21, 27};  /* @status    APPROVED (POS)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R5-144138, R5s170177, R5-215711 change in SV-ID sic@ */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tsc_IntList_38_40_42_43_59_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60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= {38, 40, 42, 43, 59, 60};      /* @status    APPROVED (POS)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R5-145098, R5s170177 sic@ */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:rsidR="00365AD1" w:rsidRPr="00324DE3" w:rsidRDefault="00365AD1" w:rsidP="00365AD1">
      <w:pPr>
        <w:spacing w:after="0"/>
        <w:rPr>
          <w:rFonts w:ascii="Arial" w:hAnsi="Arial" w:cs="Arial"/>
          <w:b/>
          <w:bCs/>
          <w:lang w:val="de-DE" w:eastAsia="zh-CN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5"/>
    <w:bookmarkEnd w:id="6"/>
    <w:bookmarkEnd w:id="7"/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proofErr w:type="spellStart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tsc_IntList_8_11_17_19_27_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28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= {7, 10, 16, 18, 26, 27};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tsc_IntList_3_4_5_10_18_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19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= {3, 4, 5, 10, 18, 19};       /* @status    APPROVED (POS)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R5s130914, R5-215711 change in SV-ID sic@ */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tsc_IntList_3_4_6_17_19_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28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= {3, 4, 6, 17, 19, 28};  /* @status    APPROVED (POS)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R5s130914, R5-215711 change in SV-ID sic@ */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tsc_IntList_3_5_13_15_21_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27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= {3, 5, 13, 15, 21, 27};  /* @status    APPROVED (POS)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R5-144138, R5s170177, R5-215711 change in SV-ID sic@ */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tsc_IntList_38_40_42_43_59_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60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= {38, 40, 42, 43, 59, 60};      /* @status    APPROVED (POS)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R5-145098, R5s170177 sic@ */</w:t>
      </w:r>
    </w:p>
    <w:p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spellStart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const</w:t>
      </w:r>
      <w:proofErr w:type="spellEnd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</w:t>
      </w:r>
      <w:proofErr w:type="spellStart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IntegerList_Type</w:t>
      </w:r>
      <w:proofErr w:type="spellEnd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tsc_IntList_3_4_9_10_18_</w:t>
      </w:r>
      <w:proofErr w:type="gramStart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20 :</w:t>
      </w:r>
      <w:proofErr w:type="gramEnd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= {2, 3, 8, 9, 17, 19}; </w:t>
      </w:r>
    </w:p>
    <w:p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      </w:t>
      </w:r>
    </w:p>
    <w:p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</w:t>
      </w:r>
      <w:proofErr w:type="spellStart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const</w:t>
      </w:r>
      <w:proofErr w:type="spellEnd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</w:t>
      </w:r>
      <w:proofErr w:type="spellStart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IntegerList_Type</w:t>
      </w:r>
      <w:proofErr w:type="spellEnd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tsc_IntList_1_11_17_20_23_</w:t>
      </w:r>
      <w:proofErr w:type="gramStart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28 :</w:t>
      </w:r>
      <w:proofErr w:type="gramEnd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= {0, 10, 16, 19, 22, 27}; </w:t>
      </w:r>
    </w:p>
    <w:p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</w:t>
      </w:r>
    </w:p>
    <w:p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</w:t>
      </w:r>
      <w:proofErr w:type="spellStart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const</w:t>
      </w:r>
      <w:proofErr w:type="spellEnd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</w:t>
      </w:r>
      <w:proofErr w:type="spellStart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IntegerList_Type</w:t>
      </w:r>
      <w:proofErr w:type="spellEnd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tsc_IntList_5_10_11_18_19_</w:t>
      </w:r>
      <w:proofErr w:type="gramStart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20 :</w:t>
      </w:r>
      <w:proofErr w:type="gramEnd"/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= {4, 9, 10, 17, 18, 19};  </w:t>
      </w:r>
    </w:p>
    <w:p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const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IntegerList_Type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tsc_IntList_1_2_7_18_21_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27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= {0, 1, 6, 17, 20, 26};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D93DBA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2B0BE5" w:rsidRPr="00D93DBA" w:rsidRDefault="002B0BE5" w:rsidP="002B0BE5">
      <w:pPr>
        <w:rPr>
          <w:lang w:val="en-US"/>
        </w:rPr>
      </w:pPr>
    </w:p>
    <w:p w:rsidR="00324DE3" w:rsidRPr="009D0706" w:rsidRDefault="00324DE3" w:rsidP="00324DE3">
      <w:pPr>
        <w:pStyle w:val="Heading2"/>
      </w:pPr>
      <w:bookmarkStart w:id="10" w:name="_Toc83298142"/>
      <w:r>
        <w:t>Adding Navigation Model templates</w:t>
      </w:r>
      <w:r w:rsidRPr="002B4108">
        <w:t xml:space="preserve"> to </w:t>
      </w:r>
      <w:proofErr w:type="spellStart"/>
      <w:r>
        <w:t>LPP_Templates.ttcn</w:t>
      </w:r>
      <w:bookmarkEnd w:id="10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24DE3" w:rsidTr="002C27D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Pr="00324DE3" w:rsidRDefault="00324DE3" w:rsidP="002C27D9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324DE3">
              <w:rPr>
                <w:rFonts w:ascii="Arial" w:hAnsi="Arial" w:cs="Arial"/>
              </w:rPr>
              <w:t>LPP_Templates.ttcn</w:t>
            </w:r>
            <w:proofErr w:type="spellEnd"/>
          </w:p>
        </w:tc>
      </w:tr>
      <w:tr w:rsidR="00324DE3" w:rsidTr="002C27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Pr="002B0BE5" w:rsidRDefault="00324DE3" w:rsidP="002C27D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</w:t>
            </w:r>
            <w:proofErr w:type="spellStart"/>
            <w:r>
              <w:rPr>
                <w:rFonts w:cs="Arial"/>
                <w:lang w:eastAsia="en-GB"/>
              </w:rPr>
              <w:t>thefore</w:t>
            </w:r>
            <w:proofErr w:type="spellEnd"/>
            <w:r>
              <w:rPr>
                <w:rFonts w:cs="Arial"/>
                <w:lang w:eastAsia="en-GB"/>
              </w:rPr>
              <w:t>, which SVIDs will be included in the assistance data</w:t>
            </w:r>
          </w:p>
        </w:tc>
      </w:tr>
      <w:tr w:rsidR="00324DE3" w:rsidTr="002C27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Default="00324DE3" w:rsidP="002C27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Adding Navigation model templates for 2012 GNSS scenarios (GPS, GLONASS, BEIDOU, GALILEO)</w:t>
            </w:r>
          </w:p>
        </w:tc>
      </w:tr>
      <w:tr w:rsidR="00324DE3" w:rsidTr="002C27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Pr="00795A32" w:rsidRDefault="00324DE3" w:rsidP="002C27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LPP_Templates.ttcn</w:t>
            </w:r>
            <w:proofErr w:type="spellEnd"/>
          </w:p>
        </w:tc>
      </w:tr>
      <w:tr w:rsidR="00324DE3" w:rsidTr="002C27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Default="00324DE3" w:rsidP="002C27D9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Default="00324DE3" w:rsidP="002C27D9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</w:p>
    <w:p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</w:p>
    <w:p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cs_NavigationModel_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* @status    APPROVED (POS) */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nonBroadcastIndFlag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= 0,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= {  //@sic R5s130618, R5-215711 (change in SV-IDs) sic@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3,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[0]),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4,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[1]),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6,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[2]),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17,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[3]),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19,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[4]),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28,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[5])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cs_NavigationModel_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* @status    APPROVED (POS) */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nonBroadcastIndFlag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= 0,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= { //@sic R5-215711 (change in SV-IDs)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3,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[0]), //@sic R5s150345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4,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[1]), //@sic R5s150345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5,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[2]), //@sic R5s150345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10,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[3]),  //@sic R5s150345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18,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[4]), //@sic R5s150345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19,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[5])  //@sic R5s150345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24DE3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  <w:r w:rsidR="00324DE3"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cs_NavigationModel_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* @status    APPROVED (POS) */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nonBroadcastIndFlag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= 0,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= {  //@sic R5-215711 (change in SV-IDs)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(3,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0]), //@sic R5s170177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(5,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1]),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(13,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2]),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(15,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3]),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(21,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4]),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(27,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5])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cs_NavigationModel_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* @status    APPROVED (POS) */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/* @sic R5-145098 sic@ */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proofErr w:type="gramStart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nonBroadcastIndFlag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= 0,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= {  //@sic R5-215711 (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change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in SV-IDs) sic@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(38,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0]), //@sic R5s170177 sic@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(40,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1]),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(42,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2]),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(43,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3]),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(59,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4]),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(60,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5])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0B719E" w:rsidRPr="00324DE3" w:rsidRDefault="000B719E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324DE3" w:rsidRPr="00324DE3" w:rsidRDefault="00324DE3" w:rsidP="00324DE3">
      <w:pPr>
        <w:spacing w:after="0"/>
        <w:rPr>
          <w:rFonts w:ascii="Arial" w:hAnsi="Arial" w:cs="Arial"/>
          <w:b/>
          <w:bCs/>
          <w:lang w:val="en-US" w:eastAsia="zh-CN"/>
        </w:rPr>
      </w:pPr>
    </w:p>
    <w:p w:rsidR="00324DE3" w:rsidRDefault="00324DE3" w:rsidP="00324DE3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324DE3" w:rsidRDefault="00324DE3" w:rsidP="00324DE3">
      <w:pPr>
        <w:spacing w:after="0"/>
        <w:rPr>
          <w:rFonts w:ascii="Arial" w:hAnsi="Arial" w:cs="Arial"/>
          <w:b/>
          <w:bCs/>
          <w:lang w:eastAsia="zh-CN"/>
        </w:rPr>
      </w:pP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cs_NavigationModel_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* @status    APPROVED (POS) */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nonBroadcastIndFlag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= 0,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= {  //@sic R5s130618, R5-215711 (change in SV-IDs) sic@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3,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[0]),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4,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[1]),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6,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[2]),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17,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[3]),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19,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[4]),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28,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[5])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template (value)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cs_NavigationModel_Gps2012(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</w:t>
      </w:r>
      <w:proofErr w:type="spellEnd"/>
      <w:proofErr w:type="gram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=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{ /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* @status    APPROVED (POS) */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proofErr w:type="spellStart"/>
      <w:proofErr w:type="gram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nonBroadcastIndFlag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= 0,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{  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0,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10,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[1]),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16,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[2]),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19,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[3]),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22,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[4]),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Gps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27,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[5])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r w:rsidRPr="00324DE3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}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};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cs_NavigationModel_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Glonass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* @status    APPROVED (POS) */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nonBroadcastIndFlag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= 0,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= { //@sic R5-215711 (change in SV-IDs) sic@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Glonass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3,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[0]), //@sic R5s150345 sic@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Glonass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4,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[1]), //@sic R5s150345 sic@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Glonass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5,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[2]), //@sic R5s150345 sic@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Glonass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10,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[3]),  //@sic R5s150345 sic@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Glonass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18,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[4]), //@sic R5s150345 sic@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Glonass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19,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[5])  //@sic R5s150345 sic@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:rsidR="000B719E" w:rsidRDefault="000B719E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template (value)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cs_NavigationModel_Glonass2012(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</w:t>
      </w:r>
      <w:proofErr w:type="spellEnd"/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 :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=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{ /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* @status    APPROVED (POS) */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proofErr w:type="spellStart"/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nonBroadcastIndFlag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= 0,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= { //@sic R5-215711 (change in SV-IDs)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2,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 //@sic R5s150345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3,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[1]), //@sic R5s150345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8,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[2]), //@sic R5s150345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9,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[3]),  //@sic R5s150345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17,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[4]), //@sic R5s150345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Glonass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19,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[5])  //@sic R5s150345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};</w:t>
      </w:r>
    </w:p>
    <w:p w:rsidR="00324DE3" w:rsidRPr="000B719E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cs_NavigationModel_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Galileo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* @status    APPROVED (POS) */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nonBroadcastIndFlag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= 0,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= {  //@sic R5-215711 (change in SV-IDs) sic@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(3,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0]), //@sic R5s170177 sic@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(5,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1]),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(13,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2]),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(15,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3]),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(21,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4]),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cs_GNSS_NavModelSatelliteElement_Galileo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(27,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5])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:rsidR="000B719E" w:rsidRDefault="000B719E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template (value)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cs_NavigationModel_Galileo2012(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</w:t>
      </w:r>
      <w:proofErr w:type="spellEnd"/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 :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=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{ /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* @status    APPROVED (POS) */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proofErr w:type="spellStart"/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nonBroadcastIndFlag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= 0,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= {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(4,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0]), //@sic R5s170177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(9,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1]),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(10,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2]),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(17,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3]),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(18,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4]),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cs_GNSS_NavModelSatelliteElement_Galileo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(19,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5])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};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D93DBA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cs_NavigationModel_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* @status    APPROVED (POS) */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/* @sic R5-145098 sic@ */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proofErr w:type="gramStart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nonBroadcastIndFlag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= 0,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: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= {  //@sic R5-215711 (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change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in SV-IDs) sic@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(38,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0]), //@sic R5s170177 sic@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(40,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1]),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(42,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2]),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(43,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3]),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(59,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4]),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(60, </w:t>
      </w:r>
      <w:proofErr w:type="spell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</w:t>
      </w:r>
      <w:proofErr w:type="gramStart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gramEnd"/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5])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:rsidR="000B719E" w:rsidRDefault="000B719E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template (value)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cs_NavigationModel_Bds2012(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GNSS_NavigationModel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</w:t>
      </w:r>
      <w:proofErr w:type="spellEnd"/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 :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=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{ /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* @status    APPROVED (POS) */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/* @sic R5-145098 sic@ */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proofErr w:type="spellStart"/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nonBroadcastIndFlag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= 0,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= {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cs_GNSS_NavModelSatelliteElement_Bds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(0,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0]), //@sic R5s170177 sic@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cs_GNSS_NavModelSatelliteElement_Bds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(1,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1]),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cs_GNSS_NavModelSatelliteElement_Bds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(6,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2]),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cs_GNSS_NavModelSatelliteElement_Bds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(17,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3]),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cs_GNSS_NavModelSatelliteElement_Bds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(20,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4]),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cs_GNSS_NavModelSatelliteElement_Bds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(26, </w:t>
      </w:r>
      <w:proofErr w:type="spell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p_NavModel.gnss_</w:t>
      </w:r>
      <w:proofErr w:type="gramStart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SatelliteList</w:t>
      </w:r>
      <w:proofErr w:type="spell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gramEnd"/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5])</w:t>
      </w:r>
    </w:p>
    <w:p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324DE3" w:rsidRPr="009C1B82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C1B82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324DE3" w:rsidRPr="009D0706" w:rsidRDefault="00324DE3" w:rsidP="00324DE3">
      <w:pPr>
        <w:pStyle w:val="Heading2"/>
      </w:pPr>
      <w:bookmarkStart w:id="11" w:name="_Toc83298143"/>
      <w:r>
        <w:t>Correction to</w:t>
      </w:r>
      <w:r w:rsidR="003119E9">
        <w:t xml:space="preserve"> </w:t>
      </w:r>
      <w:proofErr w:type="spellStart"/>
      <w:r w:rsidRPr="00324DE3">
        <w:t>f_POS_SelectTemplate_GenericAssistDataElement_GPS</w:t>
      </w:r>
      <w:bookmarkEnd w:id="11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24DE3" w:rsidTr="002C27D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Pr="00324DE3" w:rsidRDefault="00324DE3" w:rsidP="002C27D9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324DE3">
              <w:rPr>
                <w:rFonts w:ascii="Arial" w:hAnsi="Arial" w:cs="Arial"/>
              </w:rPr>
              <w:t>f_POS_SelectTemplate_GenericAssistDataElement_GPS</w:t>
            </w:r>
            <w:proofErr w:type="spellEnd"/>
          </w:p>
        </w:tc>
      </w:tr>
      <w:tr w:rsidR="00324DE3" w:rsidTr="002C27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Pr="002B0BE5" w:rsidRDefault="00324DE3" w:rsidP="002C27D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</w:t>
            </w:r>
            <w:proofErr w:type="spellStart"/>
            <w:r>
              <w:rPr>
                <w:rFonts w:cs="Arial"/>
                <w:lang w:eastAsia="en-GB"/>
              </w:rPr>
              <w:t>thefore</w:t>
            </w:r>
            <w:proofErr w:type="spellEnd"/>
            <w:r>
              <w:rPr>
                <w:rFonts w:cs="Arial"/>
                <w:lang w:eastAsia="en-GB"/>
              </w:rPr>
              <w:t>, which SVIDs will be included in the assistance data</w:t>
            </w:r>
          </w:p>
        </w:tc>
      </w:tr>
      <w:tr w:rsidR="00324DE3" w:rsidTr="002C27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Default="003119E9" w:rsidP="002C27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Allow to choose between new or old GNSS SVIDs depending on the value of </w:t>
            </w:r>
            <w:r w:rsidRPr="003119E9">
              <w:rPr>
                <w:rFonts w:cs="Arial"/>
                <w:lang w:eastAsia="en-GB"/>
              </w:rPr>
              <w:t>px_GnssScenario2020</w:t>
            </w:r>
          </w:p>
        </w:tc>
      </w:tr>
      <w:tr w:rsidR="00324DE3" w:rsidTr="002C27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Pr="00795A32" w:rsidRDefault="00324DE3" w:rsidP="002C27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CommonPOS_Functions.ttcn</w:t>
            </w:r>
            <w:proofErr w:type="spellEnd"/>
          </w:p>
        </w:tc>
      </w:tr>
      <w:tr w:rsidR="00324DE3" w:rsidTr="002C27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Default="00324DE3" w:rsidP="002C27D9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lastRenderedPageBreak/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E3" w:rsidRDefault="00324DE3" w:rsidP="002C27D9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</w:p>
    <w:p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</w:p>
    <w:p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for A-GPS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GPS(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GNSS_GenericAssistData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f_POS_FindIndexForGNSSMethod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); //Indicates the position of the GPS data in the retrieved data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-1) {//GPS element was not found in the list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"); // This function is only called if PICS indicate GPS support. If GPS assistance data is not there, it is 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//Include all possible elements in the template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-,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cs_NavigationModel_Gps(p_RetrievedGenericAssistData[i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_NavigationModel),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cs_GNSS_AcquisitionAssistance(cs_GNSS_SignalID(fl_DetermineGPS_SignalID_GNSS_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AcquAssist(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)), // GPS L1 C/A or GPS L5 @sic R5-186628 sic@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AcquisitionAssistList(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tsc_IntList_3_4_6_17_19_28, // @sic R5-215711 sic@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_AcquisitionAssistance.gnss_AcquisitionAssistList),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_AcquisitionAssistance.confidence_r10),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cs_GNSS_Almanac_GPS(p_RetrievedGenericAssistData[i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_Almanac),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cs_GNSS_UTC_Model_1(p_RetrievedGenericAssistData[i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_UTC_Model),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AuxiliaryInformation(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tsc_IntList_3_4_6_17_19_28, // @sic R5-215711 sic@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));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{// UTC-Model provided only if GLONASS and at least one other GNSS supported by the UE.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v_GenericAssistDataElement.gnss_UTC_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pc_A_GPS_L1C_A_MGPS)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does not supports multiple GPS signals -&gt; Do not include Auxiliary Information (37.571-2, Table 5.4.1.1-1)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UE-Based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/UE-Assisted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pc_GNSS_AA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supports GNSS Acquisition Assistance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NavigationModel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does not supports GNSS Acquisition Assistance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324DE3" w:rsidRPr="00324DE3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:rsidR="00324DE3" w:rsidRPr="00324DE3" w:rsidRDefault="00324DE3" w:rsidP="00324DE3">
      <w:pPr>
        <w:spacing w:after="0"/>
        <w:rPr>
          <w:rFonts w:ascii="Arial" w:hAnsi="Arial" w:cs="Arial"/>
          <w:b/>
          <w:bCs/>
          <w:lang w:val="en-US" w:eastAsia="zh-CN"/>
        </w:rPr>
      </w:pPr>
    </w:p>
    <w:p w:rsidR="00324DE3" w:rsidRDefault="00324DE3" w:rsidP="00324DE3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324DE3" w:rsidRDefault="00324DE3" w:rsidP="00324DE3">
      <w:pPr>
        <w:spacing w:after="0"/>
        <w:rPr>
          <w:rFonts w:ascii="Arial" w:hAnsi="Arial" w:cs="Arial"/>
          <w:b/>
          <w:bCs/>
          <w:lang w:eastAsia="zh-CN"/>
        </w:rPr>
      </w:pP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for A-GPS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GPS(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GNSS_GenericAssistData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f_POS_FindIndexForGNSSMethod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); //Indicates the position of the GPS data in the retrieved data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-1) {//GPS element was not found in the list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"); // This function is only called if PICS indicate GPS support. If GPS assistance data is not there, it is 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if(px_GnssScenario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2020){</w:t>
      </w:r>
      <w:proofErr w:type="gram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//Include all possible elements in the template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-,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cs_NavigationModel_Gps(p_RetrievedGenericAssistData[i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_NavigationModel),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cs_GNSS_AcquisitionAssistance(cs_GNSS_SignalID(fl_DetermineGPS_SignalID_GNSS_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AcquAssist(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)), // GPS L1 C/A or GPS L5 @sic R5-186628 sic@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AcquisitionAssistList(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tsc_IntList_3_4_6_17_19_28, // @sic R5-215711 sic@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_AcquisitionAssistance.gnss_AcquisitionAssistList),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_AcquisitionAssistance.confidence_r10),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cs_GNSS_Almanac_GPS(p_RetrievedGenericAssistData[i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_Almanac),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cs_GNSS_UTC_Model_1(p_RetrievedGenericAssistData[i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_UTC_Model),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AuxiliaryInformation(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tsc_IntList_3_4_6_17_19_28, // @sic R5-215711 sic@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else{</w:t>
      </w:r>
      <w:proofErr w:type="gram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-,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cs_NavigationModel_Gps2012(p_RetrievedGenericAssistData[i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_NavigationModel),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cs_GNSS_AcquisitionAssistance(cs_GNSS_SignalID(fl_DetermineGPS_SignalID_GNSS_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AcquAssist(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)), // GPS L1 C/A or GPS L5 @sic R5-186628 sic@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AcquisitionAssistList(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tsc_IntList_1_11_17_20_23_28, // {1, 11, 17, 20, 23, 28},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_AcquisitionAssistance.gnss_AcquisitionAssistList),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_AcquisitionAssistance.confidence_r10),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cs_GNSS_Almanac_GPS(p_RetrievedGenericAssistData[i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_Almanac),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cs_GNSS_UTC_Model_1(p_RetrievedGenericAssistData[i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_UTC_Model),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AuxiliaryInformation(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tsc_IntList_1_11_17_20_23_28, // {1, 11, 17, 20, 23, 28},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 {// UTC-Model provided only if GLONASS and at least one other GNSS supported by the UE.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v_GenericAssistDataElement.gnss_UTC_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pc_A_GPS_L1C_A_MGPS)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does not supports multiple GPS signals -&gt; Do not include Auxiliary Information (37.571-2, Table 5.4.1.1-1)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UE-Based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/UE-Assisted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pc_GNSS_AA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supports GNSS Acquisition Assistance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NavigationModel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does not supports GNSS Acquisition Assistance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3119E9" w:rsidRPr="00324DE3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:rsidR="00324DE3" w:rsidRDefault="00324DE3" w:rsidP="002B0BE5">
      <w:pPr>
        <w:rPr>
          <w:lang w:val="en-US"/>
        </w:rPr>
      </w:pPr>
    </w:p>
    <w:p w:rsidR="003119E9" w:rsidRPr="009D0706" w:rsidRDefault="003119E9" w:rsidP="003119E9">
      <w:pPr>
        <w:pStyle w:val="Heading2"/>
      </w:pPr>
      <w:bookmarkStart w:id="12" w:name="_Toc83298144"/>
      <w:r>
        <w:t xml:space="preserve">Correction to </w:t>
      </w:r>
      <w:proofErr w:type="spellStart"/>
      <w:r w:rsidRPr="00324DE3">
        <w:t>f_POS_SelectTemplate_GenericAssistDataElement_G</w:t>
      </w:r>
      <w:r>
        <w:t>LONASS</w:t>
      </w:r>
      <w:bookmarkEnd w:id="12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19E9" w:rsidTr="002C27D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Pr="00324DE3" w:rsidRDefault="003119E9" w:rsidP="002C27D9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3119E9">
              <w:rPr>
                <w:rFonts w:ascii="Arial" w:eastAsia="SimSun" w:hAnsi="Arial" w:cs="Arial"/>
                <w:color w:val="000000"/>
                <w:lang w:eastAsia="zh-CN"/>
              </w:rPr>
              <w:t>f_POS_SelectTemplate_GenericAssistDataElement_GLONASS</w:t>
            </w:r>
            <w:proofErr w:type="spellEnd"/>
          </w:p>
        </w:tc>
      </w:tr>
      <w:tr w:rsidR="003119E9" w:rsidTr="002C27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Pr="002B0BE5" w:rsidRDefault="003119E9" w:rsidP="002C27D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</w:t>
            </w:r>
            <w:proofErr w:type="spellStart"/>
            <w:r>
              <w:rPr>
                <w:rFonts w:cs="Arial"/>
                <w:lang w:eastAsia="en-GB"/>
              </w:rPr>
              <w:t>thefore</w:t>
            </w:r>
            <w:proofErr w:type="spellEnd"/>
            <w:r>
              <w:rPr>
                <w:rFonts w:cs="Arial"/>
                <w:lang w:eastAsia="en-GB"/>
              </w:rPr>
              <w:t>, which SVIDs will be included in the assistance data</w:t>
            </w:r>
          </w:p>
        </w:tc>
      </w:tr>
      <w:tr w:rsidR="003119E9" w:rsidTr="002C27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Allow to choose between new or old GNSS SVIDs depending on the value of </w:t>
            </w:r>
            <w:r w:rsidRPr="003119E9">
              <w:rPr>
                <w:rFonts w:cs="Arial"/>
                <w:lang w:eastAsia="en-GB"/>
              </w:rPr>
              <w:t>px_GnssScenario2020</w:t>
            </w:r>
          </w:p>
        </w:tc>
      </w:tr>
      <w:tr w:rsidR="003119E9" w:rsidTr="002C27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Pr="00795A32" w:rsidRDefault="003119E9" w:rsidP="002C27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CommonPOS_Functions.ttcn</w:t>
            </w:r>
            <w:proofErr w:type="spellEnd"/>
          </w:p>
        </w:tc>
      </w:tr>
      <w:tr w:rsidR="003119E9" w:rsidTr="002C27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for A-GLONASS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GLONASS(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GNSS_GenericAssistData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f_POS_FindIndexForGNSSMethod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cs_GNSS_ID_Glonass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); //Indicates the position of the GLONASS data in the retrieved data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-1) {//GLONASS element was not found in the list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"); // This function is only called if GLONASS indicate GPS support. If GLONASS assistance data is not there, it is 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//Include all possible elements in the template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cs_GNSS_ID_Glonass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[0]),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cs_NavigationModel_Glonass(p_RetrievedGenericAssistData[i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_NavigationModel),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SignalID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0), // GLONASS G1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AcquisitionAssistList(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tsc_IntList_3_4_5_10_18_19, //@sic R5-215711 sic@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_AcquisitionAssistance.gnss_AcquisitionAssistList),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_AcquisitionAssistance.confidence_r10),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cs_GNSS_Almanac_GLONASS(p_RetrievedGenericAssistData[i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_Almanac),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cs_GNSS_UTC_Model_1(p_RetrievedGenericAssistData[i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_UTC_Model),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AuxiliaryInformation(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tsc_IntList_3_4_5_10_18_19,  //@sic R5-215711 sic@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));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 xml:space="preserve">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/if GPS is not supported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 //Only present if GPS is also supported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v_GenericAssistDataElement.gnss_UTC_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 // UTC-Model provided only if GLONASS and at least one other GNSS supported by the UE.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UE-Based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/UE-Assisted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pc_GNSS_AA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supports GNSS Acquisition Assistance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NavigationModel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does not supports GNSS Acquisition Assistance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3119E9" w:rsidRPr="00324DE3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 </w:t>
      </w:r>
    </w:p>
    <w:p w:rsidR="003119E9" w:rsidRPr="00324DE3" w:rsidRDefault="003119E9" w:rsidP="003119E9">
      <w:pPr>
        <w:spacing w:after="0"/>
        <w:rPr>
          <w:rFonts w:ascii="Arial" w:hAnsi="Arial" w:cs="Arial"/>
          <w:b/>
          <w:bCs/>
          <w:lang w:val="en-US" w:eastAsia="zh-CN"/>
        </w:rPr>
      </w:pPr>
    </w:p>
    <w:p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for A-GLONASS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GLONASS(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GNSS_GenericAssistData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f_POS_FindIndexForGNSSMethod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cs_GNSS_ID_Glonass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); //Indicates the position of the GLONASS data in the retrieved data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-1) {//GLONASS element was not found in the list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"); // This function is only called if GLONASS indicate GPS support. If GLONASS assistance data is not there, it is 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if(px_GnssScenario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2020){</w:t>
      </w:r>
      <w:proofErr w:type="gram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//Include all possible elements in the template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cs_GNSS_ID_Glonass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cs_NavigationModel_Glonass(p_RetrievedGenericAssistData[i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_NavigationModel),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SignalID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0), // GLONASS G1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AcquisitionAssistList(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tsc_IntList_3_4_5_10_18_19, //@sic R5-215711 sic@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lastRenderedPageBreak/>
        <w:t xml:space="preserve">                                     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_AcquisitionAssistance.gnss_AcquisitionAssistList),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_AcquisitionAssistance.confidence_r10),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cs_GNSS_Almanac_GLONASS(p_RetrievedGenericAssistData[i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_Almanac),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cs_GNSS_UTC_Model_1(p_RetrievedGenericAssistData[i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_UTC_Model),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AuxiliaryInformation(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tsc_IntList_3_4_5_10_18_19,  //@sic R5-215711 sic@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else{</w:t>
      </w:r>
      <w:proofErr w:type="gram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cs_GNSS_ID_Glonass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cs_NavigationModel_Glonass2012(p_RetrievedGenericAssistData[i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_NavigationModel),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SignalID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0), // GLONASS G1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AcquisitionAssistList(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tsc_IntList_3_4_9_10_18_20, //{3, 4, 9, 10, 18, 20},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_AcquisitionAssistance.gnss_AcquisitionAssistList),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_AcquisitionAssistance.confidence_r10),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cs_GNSS_Almanac_GLONASS(p_RetrievedGenericAssistData[i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_Almanac),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cs_GNSS_UTC_Model_1(p_RetrievedGenericAssistData[i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_UTC_Model),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AuxiliaryInformation(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tsc_IntList_3_4_9_10_18_20, //{3, 4, 9, 10, 18, 20},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/if GPS is not supported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 //Only present if GPS is also supported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v_GenericAssistDataElement.gnss_UTC_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 // UTC-Model provided only if GLONASS and at least one other GNSS supported by the UE.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UE-Based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/UE-Assisted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pc_GNSS_AA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supports GNSS Acquisition Assistance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NavigationModel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does not supports GNSS Acquisition Assistance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:rsidR="003119E9" w:rsidRDefault="003119E9" w:rsidP="002B0BE5">
      <w:pPr>
        <w:rPr>
          <w:lang w:val="en-US"/>
        </w:rPr>
      </w:pPr>
    </w:p>
    <w:p w:rsidR="003119E9" w:rsidRPr="009D0706" w:rsidRDefault="003119E9" w:rsidP="003119E9">
      <w:pPr>
        <w:pStyle w:val="Heading2"/>
      </w:pPr>
      <w:bookmarkStart w:id="13" w:name="_Toc83298145"/>
      <w:r>
        <w:t xml:space="preserve">Correction to </w:t>
      </w:r>
      <w:proofErr w:type="spellStart"/>
      <w:r w:rsidRPr="00324DE3">
        <w:t>f_POS_SelectTemplate_GenericAssistDataElement_G</w:t>
      </w:r>
      <w:r>
        <w:t>alileo</w:t>
      </w:r>
      <w:bookmarkEnd w:id="13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19E9" w:rsidTr="002C27D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Pr="00324DE3" w:rsidRDefault="003119E9" w:rsidP="002C27D9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3119E9">
              <w:rPr>
                <w:rFonts w:ascii="Arial" w:eastAsia="SimSun" w:hAnsi="Arial" w:cs="Arial"/>
                <w:color w:val="000000"/>
                <w:lang w:eastAsia="zh-CN"/>
              </w:rPr>
              <w:t>f_POS_SelectTemplate_GenericAssistDataElement_G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>alileo</w:t>
            </w:r>
            <w:proofErr w:type="spellEnd"/>
          </w:p>
        </w:tc>
      </w:tr>
      <w:tr w:rsidR="003119E9" w:rsidTr="002C27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Pr="002B0BE5" w:rsidRDefault="003119E9" w:rsidP="002C27D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</w:t>
            </w:r>
            <w:r>
              <w:rPr>
                <w:rFonts w:cs="Arial"/>
                <w:lang w:eastAsia="en-GB"/>
              </w:rPr>
              <w:lastRenderedPageBreak/>
              <w:t xml:space="preserve">be a way to control which scenario to be used, and </w:t>
            </w:r>
            <w:proofErr w:type="spellStart"/>
            <w:r>
              <w:rPr>
                <w:rFonts w:cs="Arial"/>
                <w:lang w:eastAsia="en-GB"/>
              </w:rPr>
              <w:t>thefore</w:t>
            </w:r>
            <w:proofErr w:type="spellEnd"/>
            <w:r>
              <w:rPr>
                <w:rFonts w:cs="Arial"/>
                <w:lang w:eastAsia="en-GB"/>
              </w:rPr>
              <w:t>, which SVIDs will be included in the assistance data</w:t>
            </w:r>
          </w:p>
        </w:tc>
      </w:tr>
      <w:tr w:rsidR="003119E9" w:rsidTr="002C27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Allow to choose between new or old GNSS SVIDs depending on the value of </w:t>
            </w:r>
            <w:r w:rsidRPr="003119E9">
              <w:rPr>
                <w:rFonts w:cs="Arial"/>
                <w:lang w:eastAsia="en-GB"/>
              </w:rPr>
              <w:t>px_GnssScenario2020</w:t>
            </w:r>
          </w:p>
        </w:tc>
      </w:tr>
      <w:tr w:rsidR="003119E9" w:rsidTr="002C27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Pr="00795A32" w:rsidRDefault="003119E9" w:rsidP="002C27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CommonPOS_Functions.ttcn</w:t>
            </w:r>
            <w:proofErr w:type="spellEnd"/>
          </w:p>
        </w:tc>
      </w:tr>
      <w:tr w:rsidR="003119E9" w:rsidTr="002C27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for A-Galileo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Galileo(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GNSS_GenericAssistData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f_POS_FindIndexForGNSSMethod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cs_GNSS_ID_Galileo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); //Indicates the position of the Galileo data in the retrieved data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-1) {//Galileo element was not found in the list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"); // This function is only called if PICS indicate Galileo support. If Galileo assistance data is not there, it is 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//Include all possible elements in the template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cs_GNSS_ID_Galileo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[0]),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cs_NavigationModel_Galileo(p_RetrievedGenericAssistData[i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_NavigationModel),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cs_GNSS_AcquisitionAssistance(cs_GNSS_SignalID(fl_DetermineGalileo_SignalID_GNSS_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AcquAssist(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)), // Galileo E1 or E5A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AcquisitionAssistList(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tsc_IntList_3_5_13_15_21_27, //@sic R5-215711 sic@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_AcquisitionAssistance.gnss_AcquisitionAssistList),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_AcquisitionAssistance.confidence_r10),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cs_GNSS_Almanac_Galileo(p_RetrievedGenericAssistData[i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_Almanac));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 xml:space="preserve"> 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 xml:space="preserve"> 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/Only present if GPS is also supported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UE-Based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/UE-Assisted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pc_GNSS_AA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supports GNSS Acquisition Assistance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NavigationModel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does not supports GNSS Acquisition Assistance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3119E9" w:rsidRPr="00324DE3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 </w:t>
      </w:r>
    </w:p>
    <w:p w:rsidR="003119E9" w:rsidRPr="00324DE3" w:rsidRDefault="003119E9" w:rsidP="003119E9">
      <w:pPr>
        <w:spacing w:after="0"/>
        <w:rPr>
          <w:rFonts w:ascii="Arial" w:hAnsi="Arial" w:cs="Arial"/>
          <w:b/>
          <w:bCs/>
          <w:lang w:val="en-US" w:eastAsia="zh-CN"/>
        </w:rPr>
      </w:pPr>
    </w:p>
    <w:p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for A-Galileo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Galileo(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GNSS_GenericAssistData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f_POS_FindIndexForGNSSMethod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cs_GNSS_ID_Galileo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); //Indicates the position of the Galileo data in the retrieved data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-1) {//Galileo element was not found in the list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"); // This function is only called if PICS indicate Galileo support. If Galileo assistance data is not there, it is 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if(px_GnssScenario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2020){</w:t>
      </w:r>
      <w:proofErr w:type="gram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//Include all possible elements in the template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cs_GNSS_ID_Galileo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cs_NavigationModel_Galileo(p_RetrievedGenericAssistData[i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_NavigationModel),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cs_GNSS_AcquisitionAssistance(cs_GNSS_SignalID(fl_DetermineGalileo_SignalID_GNSS_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AcquAssist(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)), // Galileo E1 or E5A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AcquisitionAssistList(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tsc_IntList_3_5_13_15_21_27, //@sic R5-215711 sic@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_AcquisitionAssistance.gnss_AcquisitionAssistList),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_AcquisitionAssistance.confidence_r10),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cs_GNSS_Almanac_Galileo(p_RetrievedGenericAssistData[i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_Almanac));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else{</w:t>
      </w:r>
      <w:proofErr w:type="gram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cs_GNSS_ID_Galileo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cs_NavigationModel_Galileo2012(p_RetrievedGenericAssistData[i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_NavigationModel),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cs_GNSS_AcquisitionAssistance(cs_GNSS_SignalID(fl_DetermineGalileo_SignalID_GNSS_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AcquAssist(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)), // Galileo E1 or E5A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AcquisitionAssistList(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tsc_IntList_5_10_11_18_19_20, //{5, 10, 11, 18, 19, 20}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_AcquisitionAssistance.gnss_AcquisitionAssistList),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_AcquisitionAssistance.confidence_r10),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cs_GNSS_Almanac_Galileo(p_RetrievedGenericAssistData[i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_Almanac));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 xml:space="preserve"> 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 xml:space="preserve"> 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/Only present if GPS is also supported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UE-Based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/UE-Assisted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pc_GNSS_AA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supports GNSS Acquisition Assistance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NavigationModel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does not supports GNSS Acquisition Assistance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 </w:t>
      </w:r>
    </w:p>
    <w:p w:rsidR="003119E9" w:rsidRDefault="003119E9" w:rsidP="002B0BE5">
      <w:pPr>
        <w:rPr>
          <w:lang w:val="en-US"/>
        </w:rPr>
      </w:pPr>
    </w:p>
    <w:p w:rsidR="003119E9" w:rsidRPr="009D0706" w:rsidRDefault="003119E9" w:rsidP="003119E9">
      <w:pPr>
        <w:pStyle w:val="Heading2"/>
      </w:pPr>
      <w:bookmarkStart w:id="14" w:name="_Toc83298146"/>
      <w:r>
        <w:t xml:space="preserve">Correction to </w:t>
      </w:r>
      <w:proofErr w:type="spellStart"/>
      <w:r w:rsidRPr="00324DE3">
        <w:t>f_POS_SelectTemplate_GenericAssistDataElement_</w:t>
      </w:r>
      <w:r>
        <w:t>BDS</w:t>
      </w:r>
      <w:bookmarkEnd w:id="14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19E9" w:rsidTr="002C27D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Pr="00324DE3" w:rsidRDefault="003119E9" w:rsidP="002C27D9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3119E9">
              <w:rPr>
                <w:rFonts w:ascii="Arial" w:eastAsia="SimSun" w:hAnsi="Arial" w:cs="Arial"/>
                <w:color w:val="000000"/>
                <w:lang w:eastAsia="zh-CN"/>
              </w:rPr>
              <w:t>f_POS_SelectTemplate_GenericAssistDataElement_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>BDS</w:t>
            </w:r>
            <w:proofErr w:type="spellEnd"/>
          </w:p>
        </w:tc>
      </w:tr>
      <w:tr w:rsidR="003119E9" w:rsidTr="002C27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Pr="002B0BE5" w:rsidRDefault="003119E9" w:rsidP="002C27D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</w:t>
            </w:r>
            <w:proofErr w:type="spellStart"/>
            <w:r>
              <w:rPr>
                <w:rFonts w:cs="Arial"/>
                <w:lang w:eastAsia="en-GB"/>
              </w:rPr>
              <w:t>thefore</w:t>
            </w:r>
            <w:proofErr w:type="spellEnd"/>
            <w:r>
              <w:rPr>
                <w:rFonts w:cs="Arial"/>
                <w:lang w:eastAsia="en-GB"/>
              </w:rPr>
              <w:t>, which SVIDs will be included in the assistance data</w:t>
            </w:r>
          </w:p>
        </w:tc>
      </w:tr>
      <w:tr w:rsidR="003119E9" w:rsidTr="002C27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Allow to choose between new or old GNSS SVIDs depending on the value of </w:t>
            </w:r>
            <w:r w:rsidRPr="003119E9">
              <w:rPr>
                <w:rFonts w:cs="Arial"/>
                <w:lang w:eastAsia="en-GB"/>
              </w:rPr>
              <w:t>px_GnssScenario2020</w:t>
            </w:r>
          </w:p>
        </w:tc>
      </w:tr>
      <w:tr w:rsidR="003119E9" w:rsidTr="002C27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Pr="00795A32" w:rsidRDefault="003119E9" w:rsidP="002C27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CommonPOS_Functions.ttcn</w:t>
            </w:r>
            <w:proofErr w:type="spellEnd"/>
          </w:p>
        </w:tc>
      </w:tr>
      <w:tr w:rsidR="003119E9" w:rsidTr="002C27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E9" w:rsidRDefault="003119E9" w:rsidP="002C27D9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for A-BDS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BDS(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GNSS_GenericAssistData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f_POS_FindIndexForGNSSMethod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cs_GNSS_ID_Bds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); //Indicates the position of the BDS data in the retrieved data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-1) {//BDS element was not found in the list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"); // This function is only called if PICS indicate BDS support. If BDS assistance data is not there, it is 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//Include all possible elements in the template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cs_GNSS_ID_Bds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[0]),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cs_NavigationModel_Bds(p_RetrievedGenericAssistData[i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_NavigationModel),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cs_GNSS_AcquisitionAssistance(cs_GNSS_SignalID(fl_DetermineBDS_SignalID_GNSS_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AcquAssist(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)), //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Beidou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B1I or B1C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AcquisitionAssistList(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tsc_IntList_38_40_42_43_59_60, //@sic R5-215711 sic@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_AcquisitionAssistance.gnss_AcquisitionAssistList),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_AcquisitionAssistance.confidence_r10),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cs_GNSS_Almanac_Bds(p_RetrievedGenericAssistData[i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_Almanac));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/Only present if GPS is also supported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 R5-206424 sic@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pc_BDS_B1C)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does not supports multiple BDS signals -&gt; Do not include Auxiliary Information (37.571-2, Table 5.4.1.1-1)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UE-Based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/UE-Assisted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pc_GNSS_AA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supports GNSS Acquisition Assistance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NavigationModel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does not supports GNSS Acquisition Assistance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3119E9" w:rsidRPr="00324DE3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  </w:t>
      </w:r>
    </w:p>
    <w:p w:rsidR="003119E9" w:rsidRPr="00324DE3" w:rsidRDefault="003119E9" w:rsidP="003119E9">
      <w:pPr>
        <w:spacing w:after="0"/>
        <w:rPr>
          <w:rFonts w:ascii="Arial" w:hAnsi="Arial" w:cs="Arial"/>
          <w:b/>
          <w:bCs/>
          <w:lang w:val="en-US" w:eastAsia="zh-CN"/>
        </w:rPr>
      </w:pPr>
    </w:p>
    <w:p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for A-BDS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BDS(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GNSS_GenericAssistData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f_POS_FindIndexForGNSSMethod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cs_GNSS_ID_Bds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); //Indicates the position of the BDS data in the retrieved data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-1) {//BDS element was not found in the list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"); // This function is only called if PICS indicate BDS support. If BDS assistance data is not there, it is a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if(px_GnssScenario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2020){</w:t>
      </w:r>
      <w:proofErr w:type="gramEnd"/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//Include all possible elements in the template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cs_GNSS_ID_Bds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cs_NavigationModel_Bds(p_RetrievedGenericAssistData[i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_NavigationModel),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cs_GNSS_AcquisitionAssistance(cs_GNSS_SignalID(fl_DetermineBDS_SignalID_GNSS_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AcquAssist(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)), //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Beidou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B1I or B1C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AcquisitionAssistList(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tsc_IntList_38_40_42_43_59_60, //@sic R5-215711 sic@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_AcquisitionAssistance.gnss_AcquisitionAssistList),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_AcquisitionAssistance.confidence_r10),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cs_GNSS_Almanac_Bds(p_RetrievedGenericAssistData[i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_Almanac));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else{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cs_GNSS_ID_Bds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TimeModelList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tsc_GNSS_TO_ID_GPS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p_RetrievedGenericAssistData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gnss_TimeModels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cs_NavigationModel_Bds2012(p_RetrievedGenericAssistData[i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_NavigationModel),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cs_GNSS_AcquisitionAssistance(cs_GNSS_SignalID(fl_DetermineBDS_SignalID_GNSS_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AcquAssist(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)), //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Beidou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B1I or B1C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AcquisitionAssistList(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tsc_IntList_1_2_7_18_21_27,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_AcquisitionAssistance.gnss_AcquisitionAssistList),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_AcquisitionAssistance.confidence_r10),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lastRenderedPageBreak/>
        <w:t xml:space="preserve">                                                                     cs_GNSS_Almanac_Bds(p_RetrievedGenericAssistData[i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].gnss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_Almanac));</w:t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   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/Only present if GPS is also supported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TimeModels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 R5-206424 sic@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pc_BDS_B1C)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does not supports multiple BDS signals -&gt; Do not include Auxiliary Information (37.571-2, Table 5.4.1.1-1)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AuxiliaryInformation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p_UEB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UE-Based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/UE-Assisted case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pc_GNSS_AA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supports GNSS Acquisition Assistance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NavigationModel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Almanac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 UE does not supports GNSS Acquisition Assistance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v_GenericAssistDataElement.gnss_</w:t>
      </w:r>
      <w:proofErr w:type="gram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AcquisitionAssistance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= omit;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v_GenericAssistDataElement</w:t>
      </w:r>
      <w:proofErr w:type="spellEnd"/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  </w:t>
      </w:r>
    </w:p>
    <w:p w:rsidR="003119E9" w:rsidRPr="00324DE3" w:rsidRDefault="003119E9" w:rsidP="003119E9">
      <w:pPr>
        <w:rPr>
          <w:lang w:val="en-US"/>
        </w:rPr>
      </w:pPr>
    </w:p>
    <w:p w:rsidR="009E47F7" w:rsidRPr="009D0706" w:rsidRDefault="009E47F7" w:rsidP="009E47F7">
      <w:pPr>
        <w:pStyle w:val="Heading2"/>
      </w:pPr>
      <w:bookmarkStart w:id="15" w:name="_Toc83298147"/>
      <w:r>
        <w:t xml:space="preserve">Correction to </w:t>
      </w:r>
      <w:proofErr w:type="spellStart"/>
      <w:r w:rsidRPr="009E47F7">
        <w:t>f_POS_SelectTemplateProv_ReferenceTime</w:t>
      </w:r>
      <w:bookmarkEnd w:id="15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E47F7" w:rsidTr="00774A6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F7" w:rsidRDefault="009E47F7" w:rsidP="00774A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F7" w:rsidRPr="00324DE3" w:rsidRDefault="009E47F7" w:rsidP="00774A6B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9E47F7">
              <w:rPr>
                <w:rFonts w:ascii="Arial" w:eastAsia="SimSun" w:hAnsi="Arial" w:cs="Arial"/>
                <w:color w:val="000000"/>
                <w:lang w:eastAsia="zh-CN"/>
              </w:rPr>
              <w:t>f_POS_SelectTemplateProv_ReferenceTime</w:t>
            </w:r>
            <w:proofErr w:type="spellEnd"/>
          </w:p>
        </w:tc>
      </w:tr>
      <w:tr w:rsidR="009E47F7" w:rsidTr="00774A6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F7" w:rsidRDefault="009E47F7" w:rsidP="00774A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F7" w:rsidRPr="002B0BE5" w:rsidRDefault="009E47F7" w:rsidP="00774A6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</w:t>
            </w:r>
            <w:proofErr w:type="spellStart"/>
            <w:r>
              <w:rPr>
                <w:rFonts w:cs="Arial"/>
                <w:lang w:eastAsia="en-GB"/>
              </w:rPr>
              <w:t>thefore</w:t>
            </w:r>
            <w:proofErr w:type="spellEnd"/>
            <w:r>
              <w:rPr>
                <w:rFonts w:cs="Arial"/>
                <w:lang w:eastAsia="en-GB"/>
              </w:rPr>
              <w:t>, which SVIDs will be included in the assistance data</w:t>
            </w:r>
          </w:p>
        </w:tc>
      </w:tr>
      <w:tr w:rsidR="009E47F7" w:rsidTr="00774A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F7" w:rsidRDefault="009E47F7" w:rsidP="00774A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F7" w:rsidRDefault="009E47F7" w:rsidP="00774A6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Allow to choose between new or old GNSS SVIDs depending on the value of </w:t>
            </w:r>
            <w:r w:rsidRPr="003119E9">
              <w:rPr>
                <w:rFonts w:cs="Arial"/>
                <w:lang w:eastAsia="en-GB"/>
              </w:rPr>
              <w:t>px_GnssScenario2020</w:t>
            </w:r>
          </w:p>
        </w:tc>
      </w:tr>
      <w:tr w:rsidR="009E47F7" w:rsidTr="00774A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F7" w:rsidRDefault="009E47F7" w:rsidP="00774A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F7" w:rsidRPr="00795A32" w:rsidRDefault="009E47F7" w:rsidP="00774A6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CommonPOS_Functions.ttcn</w:t>
            </w:r>
            <w:proofErr w:type="spellEnd"/>
          </w:p>
        </w:tc>
      </w:tr>
      <w:tr w:rsidR="009E47F7" w:rsidTr="00774A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F7" w:rsidRDefault="009E47F7" w:rsidP="00774A6B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F7" w:rsidRDefault="009E47F7" w:rsidP="00774A6B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9E47F7" w:rsidRDefault="009E47F7" w:rsidP="009E47F7">
      <w:pPr>
        <w:spacing w:after="0"/>
        <w:rPr>
          <w:rFonts w:ascii="Arial" w:hAnsi="Arial" w:cs="Arial"/>
          <w:b/>
          <w:lang w:eastAsia="en-GB"/>
        </w:rPr>
      </w:pPr>
    </w:p>
    <w:p w:rsidR="009E47F7" w:rsidRDefault="009E47F7" w:rsidP="009E47F7">
      <w:pPr>
        <w:spacing w:after="0"/>
        <w:rPr>
          <w:rFonts w:ascii="Arial" w:hAnsi="Arial" w:cs="Arial"/>
          <w:b/>
          <w:lang w:eastAsia="en-GB"/>
        </w:rPr>
      </w:pPr>
    </w:p>
    <w:p w:rsidR="009E47F7" w:rsidRDefault="009E47F7" w:rsidP="009E47F7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depending on supported GNSSs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p_ProvideAssistData</w:t>
      </w:r>
      <w:proofErr w:type="spellEnd"/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f_POS_SelectTemplateProv_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ReferenceTime(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ProvideAssistanceData_r9_IEs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p_ProvideAssistData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= p_ProvideAssistData.a_gnss_ProvideAssistanceData.gnss_CommonAssistData.gnss_ReferenceTime;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(pc_A_GPS_L1C_A or pc_A_GPS_L1C_A_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MGPS){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//GPS supported by the UE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cs_GNSS_ReferenceTime_Gps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, {4, 5, 7, 18, 20, 29}); //@sic R5-215711 sic@ SV-ID = PRN-1, for SV-ID {3, 4, 6, 17, 19, 28} -&gt; PRN {4, 5, 7, 18, 20, 29}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/GLONASS is the only GNSS supported by the UE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cs_GNSS_ReferenceTime_Glonass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}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/Galileo is the only GNSS supported by the UE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cs_GNSS_ReferenceTime_Galileo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/BDS is the only GNSS supported by the UE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cs_GNSS_ReferenceTime_Bds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"GNSS method combination not supported by the code");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9E47F7" w:rsidRPr="00324DE3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</w:t>
      </w:r>
    </w:p>
    <w:p w:rsidR="009E47F7" w:rsidRPr="00324DE3" w:rsidRDefault="009E47F7" w:rsidP="009E47F7">
      <w:pPr>
        <w:spacing w:after="0"/>
        <w:rPr>
          <w:rFonts w:ascii="Arial" w:hAnsi="Arial" w:cs="Arial"/>
          <w:b/>
          <w:bCs/>
          <w:lang w:val="en-US" w:eastAsia="zh-CN"/>
        </w:rPr>
      </w:pPr>
    </w:p>
    <w:p w:rsidR="009E47F7" w:rsidRDefault="009E47F7" w:rsidP="009E47F7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9E47F7" w:rsidRDefault="009E47F7" w:rsidP="009E47F7">
      <w:pPr>
        <w:spacing w:after="0"/>
        <w:rPr>
          <w:rFonts w:ascii="Arial" w:hAnsi="Arial" w:cs="Arial"/>
          <w:b/>
          <w:bCs/>
          <w:lang w:eastAsia="zh-CN"/>
        </w:rPr>
      </w:pP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depending on supported GNSSs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p_ProvideAssistData</w:t>
      </w:r>
      <w:proofErr w:type="spellEnd"/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f_POS_SelectTemplateProv_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ReferenceTime(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ProvideAssistanceData_r9_IEs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p_ProvideAssistData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= p_ProvideAssistData.a_gnss_ProvideAssistanceData.gnss_CommonAssistData.gnss_ReferenceTime;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(pc_A_GPS_L1C_A or pc_A_GPS_L1C_A_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MGPS){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//GPS supported by the UE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if(px_GnssScenario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2020){</w:t>
      </w:r>
      <w:proofErr w:type="gramEnd"/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cs_GNSS_ReferenceTime_Gps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 {4, 5, 7, 18, 20, 29}); //@sic R5-215711 sic@ SV-ID = PRN-1, for SV-ID {3, 4, 6, 17, 19, 28} -&gt; PRN {4, 5, 7, 18, 20, 29}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else{</w:t>
      </w:r>
      <w:proofErr w:type="gramEnd"/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cs_GNSS_ReferenceTime_Gps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 {1, 11, 17, 20, 23, 28});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/GLONASS is the only GNSS supported by the UE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cs_GNSS_ReferenceTime_Glonass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/Galileo is the only GNSS supported by the UE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cs_GNSS_ReferenceTime_Galileo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/BDS is the only GNSS supported by the UE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cs_GNSS_ReferenceTime_Bds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"GNSS method combination not supported by the code");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9E47F7" w:rsidRPr="00324DE3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</w:t>
      </w:r>
    </w:p>
    <w:p w:rsidR="009E47F7" w:rsidRPr="003119E9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:rsidR="003119E9" w:rsidRPr="00324DE3" w:rsidRDefault="003119E9" w:rsidP="002B0BE5">
      <w:pPr>
        <w:rPr>
          <w:lang w:val="en-US"/>
        </w:rPr>
      </w:pPr>
    </w:p>
    <w:sectPr w:rsidR="003119E9" w:rsidRPr="00324D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233" w:rsidRDefault="00F00233">
      <w:r>
        <w:separator/>
      </w:r>
    </w:p>
  </w:endnote>
  <w:endnote w:type="continuationSeparator" w:id="0">
    <w:p w:rsidR="00F00233" w:rsidRDefault="00F00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233" w:rsidRDefault="00F00233">
      <w:r>
        <w:separator/>
      </w:r>
    </w:p>
  </w:footnote>
  <w:footnote w:type="continuationSeparator" w:id="0">
    <w:p w:rsidR="00F00233" w:rsidRDefault="00F00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DBA" w:rsidRDefault="00D93D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DBA" w:rsidRDefault="00D93D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DBA" w:rsidRDefault="00D93D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DBA" w:rsidRDefault="00D93D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3464"/>
    <w:rsid w:val="00071F52"/>
    <w:rsid w:val="00073B2F"/>
    <w:rsid w:val="000A1B8F"/>
    <w:rsid w:val="000A1C38"/>
    <w:rsid w:val="000A23BB"/>
    <w:rsid w:val="000A6394"/>
    <w:rsid w:val="000B0A16"/>
    <w:rsid w:val="000B719E"/>
    <w:rsid w:val="000B7FED"/>
    <w:rsid w:val="000C038A"/>
    <w:rsid w:val="000C0936"/>
    <w:rsid w:val="000C110A"/>
    <w:rsid w:val="000C35E5"/>
    <w:rsid w:val="000C4C3D"/>
    <w:rsid w:val="000C6598"/>
    <w:rsid w:val="000D1BD4"/>
    <w:rsid w:val="000F3122"/>
    <w:rsid w:val="000F4C0F"/>
    <w:rsid w:val="001140A3"/>
    <w:rsid w:val="00124321"/>
    <w:rsid w:val="001247BA"/>
    <w:rsid w:val="00135459"/>
    <w:rsid w:val="00145D43"/>
    <w:rsid w:val="00147597"/>
    <w:rsid w:val="001530D6"/>
    <w:rsid w:val="00153BB7"/>
    <w:rsid w:val="001548E6"/>
    <w:rsid w:val="0015712C"/>
    <w:rsid w:val="001616C7"/>
    <w:rsid w:val="001620FE"/>
    <w:rsid w:val="00164295"/>
    <w:rsid w:val="00171602"/>
    <w:rsid w:val="00174F39"/>
    <w:rsid w:val="001849D4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30082A"/>
    <w:rsid w:val="00300C03"/>
    <w:rsid w:val="00305409"/>
    <w:rsid w:val="00310586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DD4"/>
    <w:rsid w:val="0039458F"/>
    <w:rsid w:val="003A0660"/>
    <w:rsid w:val="003C244B"/>
    <w:rsid w:val="003D31FC"/>
    <w:rsid w:val="003D350C"/>
    <w:rsid w:val="003E1305"/>
    <w:rsid w:val="003E190F"/>
    <w:rsid w:val="003E1A36"/>
    <w:rsid w:val="003F457E"/>
    <w:rsid w:val="004026B1"/>
    <w:rsid w:val="00404C74"/>
    <w:rsid w:val="00410371"/>
    <w:rsid w:val="00412C82"/>
    <w:rsid w:val="004222C6"/>
    <w:rsid w:val="004242F1"/>
    <w:rsid w:val="00427E79"/>
    <w:rsid w:val="00430354"/>
    <w:rsid w:val="00440DD3"/>
    <w:rsid w:val="00444367"/>
    <w:rsid w:val="00445EB9"/>
    <w:rsid w:val="00446488"/>
    <w:rsid w:val="004619F4"/>
    <w:rsid w:val="00461F12"/>
    <w:rsid w:val="00467CA6"/>
    <w:rsid w:val="00480E1E"/>
    <w:rsid w:val="00492A1B"/>
    <w:rsid w:val="004932AE"/>
    <w:rsid w:val="004B75B7"/>
    <w:rsid w:val="004C3F6A"/>
    <w:rsid w:val="004E652A"/>
    <w:rsid w:val="004F69EA"/>
    <w:rsid w:val="004F7D61"/>
    <w:rsid w:val="0051580D"/>
    <w:rsid w:val="00521986"/>
    <w:rsid w:val="005232B2"/>
    <w:rsid w:val="005245B9"/>
    <w:rsid w:val="00547111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202F"/>
    <w:rsid w:val="006039DF"/>
    <w:rsid w:val="006074DF"/>
    <w:rsid w:val="0061215C"/>
    <w:rsid w:val="00614BF9"/>
    <w:rsid w:val="00615EC0"/>
    <w:rsid w:val="00617D68"/>
    <w:rsid w:val="00621188"/>
    <w:rsid w:val="006257ED"/>
    <w:rsid w:val="00632E3F"/>
    <w:rsid w:val="00635E96"/>
    <w:rsid w:val="0063674D"/>
    <w:rsid w:val="00641AA9"/>
    <w:rsid w:val="00656E20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5E16"/>
    <w:rsid w:val="00710028"/>
    <w:rsid w:val="00715DCE"/>
    <w:rsid w:val="00724479"/>
    <w:rsid w:val="00730028"/>
    <w:rsid w:val="0073784E"/>
    <w:rsid w:val="007449AC"/>
    <w:rsid w:val="00754554"/>
    <w:rsid w:val="00760F43"/>
    <w:rsid w:val="00771DEC"/>
    <w:rsid w:val="00780D4E"/>
    <w:rsid w:val="00792342"/>
    <w:rsid w:val="007977A8"/>
    <w:rsid w:val="007A4F50"/>
    <w:rsid w:val="007A52C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5E62"/>
    <w:rsid w:val="007F7259"/>
    <w:rsid w:val="008040A8"/>
    <w:rsid w:val="008047D3"/>
    <w:rsid w:val="00804E18"/>
    <w:rsid w:val="00804E4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19E9"/>
    <w:rsid w:val="00941E30"/>
    <w:rsid w:val="009458F4"/>
    <w:rsid w:val="00957C31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C1B82"/>
    <w:rsid w:val="009D0706"/>
    <w:rsid w:val="009D742B"/>
    <w:rsid w:val="009E3297"/>
    <w:rsid w:val="009E47F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F6F"/>
    <w:rsid w:val="00A62F21"/>
    <w:rsid w:val="00A639EA"/>
    <w:rsid w:val="00A7671C"/>
    <w:rsid w:val="00A93136"/>
    <w:rsid w:val="00AA2CBC"/>
    <w:rsid w:val="00AB3F52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A7723"/>
    <w:rsid w:val="00BB5DFC"/>
    <w:rsid w:val="00BC3DB9"/>
    <w:rsid w:val="00BD279D"/>
    <w:rsid w:val="00BD6BB8"/>
    <w:rsid w:val="00BE6728"/>
    <w:rsid w:val="00BF1B54"/>
    <w:rsid w:val="00BF28E1"/>
    <w:rsid w:val="00BF7283"/>
    <w:rsid w:val="00C01C94"/>
    <w:rsid w:val="00C02CAA"/>
    <w:rsid w:val="00C131A5"/>
    <w:rsid w:val="00C15688"/>
    <w:rsid w:val="00C259BF"/>
    <w:rsid w:val="00C31799"/>
    <w:rsid w:val="00C33A7F"/>
    <w:rsid w:val="00C5117D"/>
    <w:rsid w:val="00C51E37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4967"/>
    <w:rsid w:val="00D76276"/>
    <w:rsid w:val="00D878D7"/>
    <w:rsid w:val="00D939E2"/>
    <w:rsid w:val="00D93DBA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0233"/>
    <w:rsid w:val="00F06A73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E3C89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606346"/>
  <w15:docId w15:val="{0B2B3CC2-68E7-4A73-8E02-CF93AA22C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47F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10C4D-DF2C-43E8-B39E-012C20B28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19</Pages>
  <Words>9721</Words>
  <Characters>55414</Characters>
  <Application>Microsoft Office Word</Application>
  <DocSecurity>0</DocSecurity>
  <Lines>461</Lines>
  <Paragraphs>130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65005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2021-09-23T13:01:00Z</dcterms:created>
  <dcterms:modified xsi:type="dcterms:W3CDTF">2021-09-23T13:02:00Z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