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942" w:rsidRPr="00960942" w:rsidRDefault="00960942" w:rsidP="00960942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960942">
        <w:rPr>
          <w:rFonts w:ascii="Arial" w:hAnsi="Arial" w:cs="Arial"/>
          <w:b/>
          <w:noProof/>
          <w:sz w:val="24"/>
        </w:rPr>
        <w:t>3GPP TSG-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TSG/WGRef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RAN5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  <w:b/>
          <w:noProof/>
          <w:sz w:val="24"/>
        </w:rPr>
        <w:t xml:space="preserve"> Meeting #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MtgSeq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2021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MtgTitle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-TTCN email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  <w:b/>
          <w:i/>
          <w:noProof/>
          <w:sz w:val="28"/>
        </w:rPr>
        <w:tab/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Tdoc#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i/>
          <w:noProof/>
          <w:sz w:val="28"/>
        </w:rPr>
        <w:t>R5s211281</w:t>
      </w:r>
      <w:r w:rsidRPr="00960942">
        <w:rPr>
          <w:rFonts w:ascii="Arial" w:hAnsi="Arial" w:cs="Arial"/>
          <w:b/>
          <w:i/>
          <w:noProof/>
          <w:sz w:val="28"/>
        </w:rPr>
        <w:fldChar w:fldCharType="end"/>
      </w:r>
    </w:p>
    <w:p w:rsidR="00960942" w:rsidRPr="00960942" w:rsidRDefault="00960942" w:rsidP="00960942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Location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Online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  <w:b/>
          <w:noProof/>
          <w:sz w:val="24"/>
        </w:rPr>
        <w:t xml:space="preserve">, 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Country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</w:rPr>
        <w:fldChar w:fldCharType="end"/>
      </w:r>
      <w:r w:rsidRPr="00960942">
        <w:rPr>
          <w:rFonts w:ascii="Arial" w:hAnsi="Arial" w:cs="Arial"/>
          <w:b/>
          <w:noProof/>
          <w:sz w:val="24"/>
        </w:rPr>
        <w:t xml:space="preserve">, 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StartDate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7th Dec 2020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  <w:b/>
          <w:noProof/>
          <w:sz w:val="24"/>
        </w:rPr>
        <w:t xml:space="preserve"> - 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EndDate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31st Dec 2021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0942" w:rsidRPr="00960942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960942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960942" w:rsidRPr="00960942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960942" w:rsidRPr="00960942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142" w:type="dxa"/>
            <w:tcBorders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Spec#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Cr#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t>2043</w:t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0942" w:rsidRPr="00960942" w:rsidRDefault="00960942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Revision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60942" w:rsidRPr="00960942" w:rsidRDefault="00960942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Version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t>17.0.0</w:t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60942" w:rsidRPr="00960942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60942" w:rsidRPr="00960942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6094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60942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60942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60942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96094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6094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6094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60942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96094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60942" w:rsidRPr="00960942" w:rsidTr="00B71F29">
        <w:tc>
          <w:tcPr>
            <w:tcW w:w="9641" w:type="dxa"/>
            <w:gridSpan w:val="9"/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960942" w:rsidRPr="00960942" w:rsidRDefault="00960942" w:rsidP="00960942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0942" w:rsidRPr="00960942" w:rsidTr="00B71F29">
        <w:tc>
          <w:tcPr>
            <w:tcW w:w="2835" w:type="dxa"/>
          </w:tcPr>
          <w:p w:rsidR="00960942" w:rsidRPr="00960942" w:rsidRDefault="00960942" w:rsidP="00B71F2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960942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960942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960942" w:rsidRPr="00960942" w:rsidRDefault="00960942" w:rsidP="00960942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0942" w:rsidRPr="00960942" w:rsidTr="00B71F29">
        <w:tc>
          <w:tcPr>
            <w:tcW w:w="9640" w:type="dxa"/>
            <w:gridSpan w:val="11"/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Title:</w:t>
            </w:r>
            <w:r w:rsidRPr="00960942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CrTitle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</w:rPr>
              <w:t>Correction to NR test case 8.1.6.1.4.4</w:t>
            </w:r>
            <w:r w:rsidRPr="00960942">
              <w:rPr>
                <w:rFonts w:ascii="Arial" w:hAnsi="Arial" w:cs="Arial"/>
              </w:rPr>
              <w:fldChar w:fldCharType="end"/>
            </w:r>
          </w:p>
        </w:tc>
      </w:tr>
      <w:tr w:rsidR="00960942" w:rsidRPr="00960942" w:rsidTr="00B71F29">
        <w:tc>
          <w:tcPr>
            <w:tcW w:w="1843" w:type="dxa"/>
            <w:tcBorders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1843" w:type="dxa"/>
            <w:tcBorders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SourceIfWg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noProof/>
              </w:rPr>
              <w:t>ROHDE &amp; SCHWARZ</w:t>
            </w:r>
            <w:r w:rsidRPr="00960942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60942" w:rsidRPr="00960942" w:rsidTr="00B71F29">
        <w:tc>
          <w:tcPr>
            <w:tcW w:w="1843" w:type="dxa"/>
            <w:tcBorders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0942" w:rsidRPr="00960942" w:rsidRDefault="00FA1959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bookmarkStart w:id="1" w:name="_GoBack"/>
            <w:bookmarkEnd w:id="1"/>
            <w:r w:rsidR="00960942" w:rsidRPr="00960942">
              <w:rPr>
                <w:rFonts w:ascii="Arial" w:hAnsi="Arial" w:cs="Arial"/>
              </w:rPr>
              <w:fldChar w:fldCharType="begin"/>
            </w:r>
            <w:r w:rsidR="00960942" w:rsidRPr="00960942">
              <w:rPr>
                <w:rFonts w:ascii="Arial" w:hAnsi="Arial" w:cs="Arial"/>
              </w:rPr>
              <w:instrText xml:space="preserve"> DOCPROPERTY  SourceIfTsg  \* MERGEFORMAT </w:instrText>
            </w:r>
            <w:r w:rsidR="00960942" w:rsidRPr="00960942">
              <w:rPr>
                <w:rFonts w:ascii="Arial" w:hAnsi="Arial" w:cs="Arial"/>
              </w:rPr>
              <w:fldChar w:fldCharType="separate"/>
            </w:r>
            <w:r w:rsidR="00960942" w:rsidRPr="00960942">
              <w:rPr>
                <w:rFonts w:ascii="Arial" w:hAnsi="Arial" w:cs="Arial"/>
              </w:rPr>
              <w:fldChar w:fldCharType="end"/>
            </w:r>
          </w:p>
        </w:tc>
      </w:tr>
      <w:tr w:rsidR="00960942" w:rsidRPr="00960942" w:rsidTr="00B71F29">
        <w:tc>
          <w:tcPr>
            <w:tcW w:w="1843" w:type="dxa"/>
            <w:tcBorders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1843" w:type="dxa"/>
            <w:tcBorders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RelatedWis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noProof/>
              </w:rPr>
              <w:t>NR_SON_MDT-UEConTest</w:t>
            </w:r>
            <w:r w:rsidRPr="00960942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60942" w:rsidRPr="00960942" w:rsidRDefault="00960942" w:rsidP="00B71F2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ResDate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noProof/>
              </w:rPr>
              <w:t>2021-09-22</w:t>
            </w:r>
            <w:r w:rsidRPr="00960942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60942" w:rsidRPr="00960942" w:rsidTr="00B71F29">
        <w:tc>
          <w:tcPr>
            <w:tcW w:w="1843" w:type="dxa"/>
            <w:tcBorders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Cat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</w:rPr>
              <w:t>F</w:t>
            </w:r>
            <w:r w:rsidRPr="00960942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Release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noProof/>
              </w:rPr>
              <w:t>Rel-17</w:t>
            </w:r>
            <w:r w:rsidRPr="00960942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60942" w:rsidRPr="00960942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960942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960942" w:rsidRPr="00960942" w:rsidRDefault="00960942" w:rsidP="00B71F29">
            <w:pPr>
              <w:pStyle w:val="CRCoverPage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960942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60942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960942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0942" w:rsidRPr="00960942" w:rsidRDefault="00960942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960942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960942" w:rsidRPr="00960942" w:rsidTr="00B71F29">
        <w:tc>
          <w:tcPr>
            <w:tcW w:w="1843" w:type="dxa"/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test case </w:t>
            </w:r>
            <w:r w:rsidRPr="00E348DD">
              <w:rPr>
                <w:rFonts w:ascii="Arial" w:hAnsi="Arial" w:cs="Arial"/>
              </w:rPr>
              <w:t>8.1.6.1.4.4</w:t>
            </w:r>
            <w:r>
              <w:rPr>
                <w:rFonts w:ascii="Arial" w:hAnsi="Arial" w:cs="Arial"/>
              </w:rPr>
              <w:t xml:space="preserve">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</w:rPr>
              <w:t>is applied to a template which have not defined values “*” causing a runtime error.</w:t>
            </w:r>
          </w:p>
          <w:p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occurs with 5</w:t>
            </w:r>
            <w:r w:rsidRPr="00E348D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input parameter of </w:t>
            </w:r>
            <w:r w:rsidRPr="00E348DD">
              <w:rPr>
                <w:rFonts w:ascii="Arial" w:hAnsi="Arial" w:cs="Arial"/>
              </w:rPr>
              <w:t>f_NR5GC_RRCReestablishment_Steps3To7</w:t>
            </w:r>
            <w:r>
              <w:rPr>
                <w:rFonts w:ascii="Arial" w:hAnsi="Arial" w:cs="Arial"/>
              </w:rPr>
              <w:t xml:space="preserve"> which actually is of type template,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</w:rPr>
              <w:t xml:space="preserve"> operation is not required in this case, it can be removed.</w:t>
            </w:r>
          </w:p>
          <w:p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From </w:t>
            </w:r>
            <w:r>
              <w:t>ETSI ES 201 873-1:</w:t>
            </w:r>
            <w:r>
              <w:rPr>
                <w:rFonts w:ascii="Arial" w:hAnsi="Arial" w:cs="Arial"/>
              </w:rPr>
              <w:t xml:space="preserve"> 15.10 </w:t>
            </w:r>
            <w:proofErr w:type="spellStart"/>
            <w:r>
              <w:rPr>
                <w:rFonts w:ascii="Arial" w:hAnsi="Arial" w:cs="Arial"/>
              </w:rPr>
              <w:t>Valueof</w:t>
            </w:r>
            <w:proofErr w:type="spellEnd"/>
            <w:r>
              <w:rPr>
                <w:rFonts w:ascii="Arial" w:hAnsi="Arial" w:cs="Arial"/>
              </w:rPr>
              <w:t xml:space="preserve"> Operation</w:t>
            </w:r>
          </w:p>
          <w:p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960942" w:rsidRDefault="00960942" w:rsidP="00960942">
            <w:pPr>
              <w:pStyle w:val="CRCoverPage"/>
              <w:spacing w:after="0"/>
            </w:pPr>
            <w:r>
              <w:t xml:space="preserve">Restrictions In addition to the general static rules of TTCN-3 given in clause 5, the following restrictions apply: </w:t>
            </w:r>
          </w:p>
          <w:p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t>a) The template shall be completely initialized and resolve to a specific value.</w:t>
            </w:r>
          </w:p>
          <w:p w:rsidR="00960942" w:rsidRPr="00E348DD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Removed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noProof/>
              </w:rPr>
              <w:t xml:space="preserve"> as it is not required being input parameter of type template as well as causing a runtime error as template is not resolving to specific values.</w:t>
            </w: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960942" w:rsidRPr="00960942" w:rsidTr="00B71F29">
        <w:tc>
          <w:tcPr>
            <w:tcW w:w="2694" w:type="dxa"/>
            <w:gridSpan w:val="2"/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0942" w:rsidRPr="0004733E" w:rsidRDefault="00960942" w:rsidP="0096094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48DD">
              <w:rPr>
                <w:rFonts w:ascii="Arial" w:hAnsi="Arial" w:cs="Arial"/>
              </w:rPr>
              <w:t>8.1.6.1.4.4</w:t>
            </w:r>
            <w:r>
              <w:rPr>
                <w:rFonts w:ascii="Arial" w:hAnsi="Arial" w:cs="Arial"/>
              </w:rPr>
              <w:t>.NR5GC</w:t>
            </w: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60942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60942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0942" w:rsidRPr="00960942" w:rsidRDefault="00960942" w:rsidP="00960942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0942" w:rsidRPr="00960942" w:rsidRDefault="00960942" w:rsidP="00960942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0942" w:rsidRPr="00960942" w:rsidRDefault="00960942" w:rsidP="00960942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 xml:space="preserve"> Other core specifications</w:t>
            </w:r>
            <w:r w:rsidRPr="00960942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960942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960942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960942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96094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0942" w:rsidRPr="00960942" w:rsidRDefault="00960942" w:rsidP="0096094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0942" w:rsidRPr="00960942" w:rsidRDefault="00960942" w:rsidP="0096094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960942" w:rsidRDefault="00960942" w:rsidP="00960942">
      <w:pPr>
        <w:rPr>
          <w:noProof/>
        </w:rPr>
      </w:pPr>
    </w:p>
    <w:p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Pr="0004733E" w:rsidRDefault="00BB18FC" w:rsidP="00BB18FC">
      <w:pPr>
        <w:rPr>
          <w:rFonts w:ascii="Arial" w:hAnsi="Arial" w:cs="Arial"/>
          <w:noProof/>
        </w:rPr>
      </w:pPr>
    </w:p>
    <w:p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2" w:name="_Toc83238329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960942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960942" w:rsidRPr="00BE70F0">
        <w:rPr>
          <w:rFonts w:ascii="Arial" w:hAnsi="Arial" w:cs="Arial"/>
          <w:iCs/>
        </w:rPr>
        <w:t>Table of Contents</w:t>
      </w:r>
      <w:r w:rsidR="00960942">
        <w:tab/>
      </w:r>
      <w:r w:rsidR="00960942">
        <w:fldChar w:fldCharType="begin"/>
      </w:r>
      <w:r w:rsidR="00960942">
        <w:instrText xml:space="preserve"> PAGEREF _Toc83238329 \h </w:instrText>
      </w:r>
      <w:r w:rsidR="00960942">
        <w:fldChar w:fldCharType="separate"/>
      </w:r>
      <w:r w:rsidR="00960942">
        <w:t>2</w:t>
      </w:r>
      <w:r w:rsidR="00960942">
        <w:fldChar w:fldCharType="end"/>
      </w:r>
    </w:p>
    <w:p w:rsidR="00960942" w:rsidRDefault="0096094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E70F0">
        <w:rPr>
          <w:rFonts w:ascii="Arial" w:hAnsi="Arial" w:cs="Arial"/>
          <w:b/>
        </w:rPr>
        <w:t>1. Correction to fl_TC_8_1_6_1_4_4_TestBody ()</w:t>
      </w:r>
      <w:r>
        <w:tab/>
      </w:r>
      <w:r>
        <w:fldChar w:fldCharType="begin"/>
      </w:r>
      <w:r>
        <w:instrText xml:space="preserve"> PAGEREF _Toc83238330 \h </w:instrText>
      </w:r>
      <w:r>
        <w:fldChar w:fldCharType="separate"/>
      </w:r>
      <w:r>
        <w:t>3</w:t>
      </w:r>
      <w:r>
        <w:fldChar w:fldCharType="end"/>
      </w:r>
    </w:p>
    <w:p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bookmarkStart w:id="9" w:name="_Toc83238330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E348DD" w:rsidRPr="00E348DD">
        <w:rPr>
          <w:rFonts w:ascii="Arial" w:hAnsi="Arial" w:cs="Arial"/>
          <w:b/>
          <w:sz w:val="28"/>
          <w:szCs w:val="28"/>
        </w:rPr>
        <w:t xml:space="preserve">fl_TC_8_1_6_1_4_4_TestBody </w:t>
      </w:r>
      <w:r w:rsidR="00AC347D" w:rsidRPr="0004733E">
        <w:rPr>
          <w:rFonts w:ascii="Arial" w:hAnsi="Arial" w:cs="Arial"/>
          <w:b/>
          <w:sz w:val="28"/>
          <w:szCs w:val="28"/>
        </w:rPr>
        <w:t>()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:rsidTr="00FC3CCF">
        <w:tc>
          <w:tcPr>
            <w:tcW w:w="1985" w:type="dxa"/>
          </w:tcPr>
          <w:p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E348DD" w:rsidRDefault="00E348DD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E348DD">
              <w:rPr>
                <w:rFonts w:ascii="Arial" w:hAnsi="Arial" w:cs="Arial"/>
              </w:rPr>
              <w:t>Correction to fl_TC_8_1_6_1_4_4_TestBody ()</w:t>
            </w:r>
          </w:p>
        </w:tc>
      </w:tr>
      <w:tr w:rsidR="00DE6E67" w:rsidRPr="0004733E" w:rsidTr="00FC3CCF">
        <w:trPr>
          <w:trHeight w:val="350"/>
        </w:trPr>
        <w:tc>
          <w:tcPr>
            <w:tcW w:w="1985" w:type="dxa"/>
          </w:tcPr>
          <w:p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31016C" w:rsidRPr="0004733E" w:rsidRDefault="00E348DD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test case </w:t>
            </w:r>
            <w:r w:rsidRPr="00E348DD">
              <w:rPr>
                <w:rFonts w:ascii="Arial" w:hAnsi="Arial" w:cs="Arial"/>
              </w:rPr>
              <w:t>8.1.6.1.4.4</w:t>
            </w:r>
            <w:r>
              <w:rPr>
                <w:rFonts w:ascii="Arial" w:hAnsi="Arial" w:cs="Arial"/>
              </w:rPr>
              <w:t xml:space="preserve">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</w:rPr>
              <w:t>is applied to a template which have not defined values “*” causing a runtime error.</w:t>
            </w: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B829CF" w:rsidRPr="0004733E" w:rsidRDefault="00567BFC" w:rsidP="00E348D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Removed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noProof/>
              </w:rPr>
              <w:t xml:space="preserve"> as it is not required being input parameter of type template as well as causing a runtime error as template is not resolving to specific values.</w:t>
            </w: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:rsidR="00E348DD" w:rsidRPr="0004733E" w:rsidRDefault="00E348DD" w:rsidP="00E348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Removed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noProof/>
              </w:rPr>
              <w:t xml:space="preserve"> as it is not required being input parameter of type template and causing a runtime error as values are not resolving to specific values.</w:t>
            </w:r>
          </w:p>
          <w:p w:rsidR="00EE2307" w:rsidRPr="0004733E" w:rsidRDefault="00EE2307" w:rsidP="0062728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04733E" w:rsidRDefault="00EE2307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  <w:bookmarkEnd w:id="3"/>
      <w:bookmarkEnd w:id="4"/>
    </w:tbl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5"/>
    <w:bookmarkEnd w:id="6"/>
    <w:p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:rsidTr="002C636C">
        <w:tc>
          <w:tcPr>
            <w:tcW w:w="9855" w:type="dxa"/>
          </w:tcPr>
          <w:p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AE1B39" w:rsidRPr="0004733E" w:rsidRDefault="00AE1B3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"Steps 14-15"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//The SS transmits an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RRCReestablishment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on Cell 2.</w:t>
            </w:r>
          </w:p>
          <w:p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//Check: Does the UE send an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RRCReestablishmentComplete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with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connEstFailInfoAvailable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on Cell 2?</w:t>
            </w:r>
          </w:p>
          <w:p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v_RRCReestablishmentComplete_v1610_</w:t>
            </w:r>
            <w:proofErr w:type="gram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= {</w:t>
            </w:r>
          </w:p>
          <w:p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ue_MeasurementsAvailable_r</w:t>
            </w:r>
            <w:proofErr w:type="gram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16 :</w:t>
            </w:r>
            <w:proofErr w:type="gram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= cr_UE_MeasurementsAvailable_r16(-, -, -, true_, true_), // @sic R5-215681 sic@</w:t>
            </w:r>
          </w:p>
          <w:p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proofErr w:type="gram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nonCriticalExtension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= *</w:t>
            </w:r>
          </w:p>
          <w:p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};</w:t>
            </w:r>
          </w:p>
          <w:p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f_NR5GC_RRCReestablishment_Steps3To7(nr_Cell1, nr_Cell2, -, -,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valueof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(</w:t>
            </w: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v_RRCReestablishmentComplete_v1610_IEs</w:t>
            </w:r>
            <w:r w:rsidRPr="00567BFC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)</w:t>
            </w: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__FILE__, __LINE__, "Step 15");</w:t>
            </w:r>
          </w:p>
          <w:p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E348DD" w:rsidRPr="0004733E" w:rsidRDefault="00E348DD" w:rsidP="00E348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10" w:name="OLE_LINK4"/>
      <w:bookmarkStart w:id="11" w:name="OLE_LINK5"/>
    </w:p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:rsidTr="000A5092">
        <w:tc>
          <w:tcPr>
            <w:tcW w:w="9855" w:type="dxa"/>
          </w:tcPr>
          <w:p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567BFC" w:rsidRPr="0004733E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"Steps 14-15"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//The SS transmits an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RRCReestablishment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on Cell 2.</w:t>
            </w:r>
          </w:p>
          <w:p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//Check: Does the UE send an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RRCReestablishmentComplete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with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connEstFailInfoAvailable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on Cell 2?</w:t>
            </w:r>
          </w:p>
          <w:p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v_RRCReestablishmentComplete_v1610_</w:t>
            </w:r>
            <w:proofErr w:type="gram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= {</w:t>
            </w:r>
          </w:p>
          <w:p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ue_MeasurementsAvailable_r</w:t>
            </w:r>
            <w:proofErr w:type="gram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16 :</w:t>
            </w:r>
            <w:proofErr w:type="gram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= cr_UE_MeasurementsAvailable_r16(-, -, -, true_, true_), // @sic R5-215681 sic@</w:t>
            </w:r>
          </w:p>
          <w:p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proofErr w:type="gram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nonCriticalExtension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= *</w:t>
            </w:r>
          </w:p>
          <w:p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};</w:t>
            </w:r>
          </w:p>
          <w:p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f_NR5GC_RRCReestablishment_Steps3To7(nr_Cell1, nr_Cell2, -, -, v_RRCReestablishmentComplete_v1610_IEs);</w:t>
            </w:r>
          </w:p>
          <w:p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__FILE__, __LINE__, "Step 15");</w:t>
            </w:r>
          </w:p>
          <w:p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5D7BFE" w:rsidRPr="0004733E" w:rsidRDefault="005D7BFE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</w:tc>
      </w:tr>
      <w:tr w:rsidR="00BA0180" w:rsidRPr="0004733E" w:rsidTr="000A5092">
        <w:tc>
          <w:tcPr>
            <w:tcW w:w="9855" w:type="dxa"/>
          </w:tcPr>
          <w:p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10"/>
      <w:bookmarkEnd w:id="11"/>
    </w:tbl>
    <w:p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624" w:rsidRDefault="00E66624">
      <w:r>
        <w:separator/>
      </w:r>
    </w:p>
  </w:endnote>
  <w:endnote w:type="continuationSeparator" w:id="0">
    <w:p w:rsidR="00E66624" w:rsidRDefault="00E6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624" w:rsidRDefault="00E66624">
      <w:r>
        <w:separator/>
      </w:r>
    </w:p>
  </w:footnote>
  <w:footnote w:type="continuationSeparator" w:id="0">
    <w:p w:rsidR="00E66624" w:rsidRDefault="00E66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BFC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00B9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4E0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0942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8DD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66624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195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34A1E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7BFC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24195-A243-49D9-B384-CDBC3B60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2021-09-22T20:25:00Z</dcterms:created>
  <dcterms:modified xsi:type="dcterms:W3CDTF">2021-09-22T20:26:00Z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