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92DE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365166" w:rsidRPr="00365166">
        <w:rPr>
          <w:b/>
          <w:i/>
          <w:noProof/>
          <w:sz w:val="28"/>
        </w:rPr>
        <w:t>R5s211207</w:t>
      </w:r>
    </w:p>
    <w:p w14:paraId="7CB45193" w14:textId="659F5DB3" w:rsidR="001E41F3" w:rsidRDefault="008931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931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5E348" w:rsidR="001E41F3" w:rsidRPr="00410371" w:rsidRDefault="008931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</w:t>
              </w:r>
              <w:r w:rsidR="00365166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931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93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144F6" w:rsidR="001E41F3" w:rsidRDefault="008931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365166">
                <w:t>6.1.1.14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931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931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8931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931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931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A9BB9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365166">
              <w:t>6.1.1.14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9C55F" w:rsidR="004E18D7" w:rsidRDefault="00365166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6.1.1.14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31B53E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365166" w:rsidRPr="00365166">
              <w:rPr>
                <w:noProof/>
              </w:rPr>
              <w:t>R5s211208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1F7AA891" w14:textId="61FB0E5B" w:rsidR="00353145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3145" w:rsidRPr="000C11BC">
        <w:rPr>
          <w:b/>
        </w:rPr>
        <w:t>1</w:t>
      </w:r>
      <w:r w:rsidR="00353145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353145" w:rsidRPr="000C11BC">
        <w:rPr>
          <w:b/>
        </w:rPr>
        <w:t>Overview</w:t>
      </w:r>
      <w:r w:rsidR="00353145">
        <w:tab/>
      </w:r>
      <w:r w:rsidR="00353145">
        <w:fldChar w:fldCharType="begin"/>
      </w:r>
      <w:r w:rsidR="00353145">
        <w:instrText xml:space="preserve"> PAGEREF _Toc82772415 \h </w:instrText>
      </w:r>
      <w:r w:rsidR="00353145">
        <w:fldChar w:fldCharType="separate"/>
      </w:r>
      <w:r w:rsidR="00353145">
        <w:t>3</w:t>
      </w:r>
      <w:r w:rsidR="00353145">
        <w:fldChar w:fldCharType="end"/>
      </w:r>
    </w:p>
    <w:p w14:paraId="3FA186DC" w14:textId="14E91ABE" w:rsidR="00353145" w:rsidRDefault="00353145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_Toc82772416 \h </w:instrText>
      </w:r>
      <w:r>
        <w:fldChar w:fldCharType="separate"/>
      </w:r>
      <w:r>
        <w:t>3</w:t>
      </w:r>
      <w:r>
        <w:fldChar w:fldCharType="end"/>
      </w:r>
    </w:p>
    <w:p w14:paraId="32BF8B00" w14:textId="6604CAEE" w:rsidR="00353145" w:rsidRDefault="00353145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_Toc82772417 \h </w:instrText>
      </w:r>
      <w:r>
        <w:fldChar w:fldCharType="separate"/>
      </w:r>
      <w:r>
        <w:t>3</w:t>
      </w:r>
      <w:r>
        <w:fldChar w:fldCharType="end"/>
      </w:r>
    </w:p>
    <w:p w14:paraId="79445A1C" w14:textId="09527D56" w:rsidR="00353145" w:rsidRDefault="00353145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Change 1</w:t>
      </w:r>
      <w:r>
        <w:tab/>
      </w:r>
      <w:r>
        <w:fldChar w:fldCharType="begin"/>
      </w:r>
      <w:r>
        <w:instrText xml:space="preserve"> PAGEREF _Toc82772418 \h </w:instrText>
      </w:r>
      <w:r>
        <w:fldChar w:fldCharType="separate"/>
      </w:r>
      <w:r>
        <w:t>3</w:t>
      </w:r>
      <w:r>
        <w:fldChar w:fldCharType="end"/>
      </w:r>
    </w:p>
    <w:p w14:paraId="4E41DF94" w14:textId="616E7B85" w:rsidR="00353145" w:rsidRDefault="00353145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Change 2</w:t>
      </w:r>
      <w:r>
        <w:tab/>
      </w:r>
      <w:r>
        <w:fldChar w:fldCharType="begin"/>
      </w:r>
      <w:r>
        <w:instrText xml:space="preserve"> PAGEREF _Toc82772419 \h </w:instrText>
      </w:r>
      <w:r>
        <w:fldChar w:fldCharType="separate"/>
      </w:r>
      <w:r>
        <w:t>3</w:t>
      </w:r>
      <w:r>
        <w:fldChar w:fldCharType="end"/>
      </w:r>
    </w:p>
    <w:p w14:paraId="502B10E6" w14:textId="52BA6A2F" w:rsidR="00353145" w:rsidRDefault="00353145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_Toc82772420 \h </w:instrText>
      </w:r>
      <w:r>
        <w:fldChar w:fldCharType="separate"/>
      </w:r>
      <w:r>
        <w:t>3</w:t>
      </w:r>
      <w:r>
        <w:fldChar w:fldCharType="end"/>
      </w:r>
    </w:p>
    <w:p w14:paraId="1F34231F" w14:textId="37D68A01" w:rsidR="00353145" w:rsidRDefault="00353145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_Toc82772421 \h </w:instrText>
      </w:r>
      <w:r>
        <w:fldChar w:fldCharType="separate"/>
      </w:r>
      <w:r>
        <w:t>3</w:t>
      </w:r>
      <w:r>
        <w:fldChar w:fldCharType="end"/>
      </w:r>
    </w:p>
    <w:p w14:paraId="2E340E64" w14:textId="55E899AF" w:rsidR="00353145" w:rsidRDefault="00353145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_Toc82772422 \h </w:instrText>
      </w:r>
      <w:r>
        <w:fldChar w:fldCharType="separate"/>
      </w:r>
      <w:r>
        <w:t>3</w:t>
      </w:r>
      <w:r>
        <w:fldChar w:fldCharType="end"/>
      </w:r>
    </w:p>
    <w:p w14:paraId="1E18D9AA" w14:textId="1CCDBAFA" w:rsidR="00353145" w:rsidRDefault="00353145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References</w:t>
      </w:r>
      <w:r>
        <w:tab/>
      </w:r>
      <w:r>
        <w:fldChar w:fldCharType="begin"/>
      </w:r>
      <w:r>
        <w:instrText xml:space="preserve"> PAGEREF _Toc82772423 \h </w:instrText>
      </w:r>
      <w:r>
        <w:fldChar w:fldCharType="separate"/>
      </w:r>
      <w:r>
        <w:t>4</w:t>
      </w:r>
      <w:r>
        <w:fldChar w:fldCharType="end"/>
      </w:r>
    </w:p>
    <w:p w14:paraId="181C5C49" w14:textId="4E8A01FA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2415"/>
      <w:r w:rsidRPr="009C2813">
        <w:rPr>
          <w:b/>
        </w:rPr>
        <w:t>Overview</w:t>
      </w:r>
      <w:bookmarkEnd w:id="1"/>
      <w:bookmarkEnd w:id="2"/>
    </w:p>
    <w:p w14:paraId="600397F8" w14:textId="53AFAC94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365166">
        <w:rPr>
          <w:rFonts w:cs="Arial"/>
          <w:sz w:val="24"/>
          <w:szCs w:val="24"/>
          <w:lang w:val="es-ES"/>
        </w:rPr>
        <w:t>6.1.1.14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2416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67D9C00F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365166">
        <w:rPr>
          <w:rFonts w:cs="Arial"/>
          <w:color w:val="000000"/>
          <w:sz w:val="24"/>
          <w:szCs w:val="24"/>
          <w:lang w:eastAsia="ja-JP"/>
        </w:rPr>
        <w:t>6.1.1.14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2417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2418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2419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2420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2421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2422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1B8AD40D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</w:t>
      </w:r>
      <w:bookmarkStart w:id="23" w:name="_GoBack"/>
      <w:bookmarkEnd w:id="23"/>
      <w:r w:rsidRPr="009C2813">
        <w:rPr>
          <w:rFonts w:cs="Arial"/>
          <w:sz w:val="24"/>
          <w:szCs w:val="24"/>
        </w:rPr>
        <w:t>Log_Coversheet.txt</w:t>
      </w:r>
    </w:p>
    <w:p w14:paraId="1D0C2B42" w14:textId="3FAA7C60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365166">
        <w:rPr>
          <w:rFonts w:cs="Arial"/>
          <w:sz w:val="24"/>
          <w:szCs w:val="24"/>
        </w:rPr>
        <w:t>6.1.1.14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68002785"/>
      <w:bookmarkStart w:id="29" w:name="_Toc82772423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12D0E9B2" w:rsidR="004E18D7" w:rsidRPr="009C2813" w:rsidRDefault="00365166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365166">
              <w:rPr>
                <w:rFonts w:cs="Arial"/>
                <w:b/>
                <w:sz w:val="24"/>
                <w:szCs w:val="24"/>
              </w:rPr>
              <w:t>R5s211208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6.1.1.14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822D2" w14:textId="77777777" w:rsidR="005C618A" w:rsidRDefault="005C618A">
      <w:r>
        <w:separator/>
      </w:r>
    </w:p>
  </w:endnote>
  <w:endnote w:type="continuationSeparator" w:id="0">
    <w:p w14:paraId="01A8501B" w14:textId="77777777" w:rsidR="005C618A" w:rsidRDefault="005C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91423" w14:textId="77777777" w:rsidR="005C618A" w:rsidRDefault="005C618A">
      <w:r>
        <w:separator/>
      </w:r>
    </w:p>
  </w:footnote>
  <w:footnote w:type="continuationSeparator" w:id="0">
    <w:p w14:paraId="2765E8B2" w14:textId="77777777" w:rsidR="005C618A" w:rsidRDefault="005C6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42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53145"/>
    <w:rsid w:val="003609EF"/>
    <w:rsid w:val="0036231A"/>
    <w:rsid w:val="00365166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C618A"/>
    <w:rsid w:val="005E2C44"/>
    <w:rsid w:val="00621188"/>
    <w:rsid w:val="006257ED"/>
    <w:rsid w:val="00665C47"/>
    <w:rsid w:val="00695808"/>
    <w:rsid w:val="006B46FB"/>
    <w:rsid w:val="006B795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9311D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1C9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B09B7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5EF86-9152-47FB-996D-645E9044B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5E2813-8C1E-4473-B0A1-F3948D40B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DB92A9-CF5E-462C-9DE8-25686384B6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599705-745B-5F4B-9AB6-06C0041E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4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7</cp:revision>
  <cp:lastPrinted>1900-01-01T00:14:44Z</cp:lastPrinted>
  <dcterms:created xsi:type="dcterms:W3CDTF">2021-09-16T19:07:00Z</dcterms:created>
  <dcterms:modified xsi:type="dcterms:W3CDTF">2021-09-17T10:00:00Z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