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B804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247423" w:rsidRPr="00247423">
        <w:rPr>
          <w:b/>
          <w:i/>
          <w:noProof/>
          <w:sz w:val="28"/>
        </w:rPr>
        <w:t>R5s211203</w:t>
      </w:r>
    </w:p>
    <w:p w14:paraId="7CB45193" w14:textId="659F5DB3" w:rsidR="001E41F3" w:rsidRDefault="009A775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A77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331DAB" w:rsidR="001E41F3" w:rsidRPr="00410371" w:rsidRDefault="009A775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</w:t>
              </w:r>
              <w:r w:rsidR="00EE1FF5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A77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A77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AB9A4" w:rsidR="001E41F3" w:rsidRDefault="009A77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MCPTT test case </w:t>
              </w:r>
              <w:r w:rsidR="00247423">
                <w:t>6.1.1.12</w:t>
              </w:r>
              <w:r w:rsidR="002640DD">
                <w:t xml:space="preserve">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A77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A77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9A77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2021-09-</w:t>
              </w:r>
              <w:r w:rsidR="00DE3255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A77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A77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1EB17F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247423">
              <w:t>6.1.1.12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3DE6A3" w:rsidR="004E18D7" w:rsidRDefault="00247423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6.1.1.12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F17565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247423" w:rsidRPr="00247423">
              <w:rPr>
                <w:noProof/>
              </w:rPr>
              <w:t>R5s211204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0D9319FB" w14:textId="502D2CC4" w:rsidR="00686A24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86A24" w:rsidRPr="00F75BCD">
        <w:rPr>
          <w:b/>
        </w:rPr>
        <w:t>1</w:t>
      </w:r>
      <w:r w:rsidR="00686A24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686A24" w:rsidRPr="00F75BCD">
        <w:rPr>
          <w:b/>
        </w:rPr>
        <w:t>Overview</w:t>
      </w:r>
      <w:r w:rsidR="00686A24">
        <w:tab/>
      </w:r>
      <w:r w:rsidR="00686A24">
        <w:fldChar w:fldCharType="begin"/>
      </w:r>
      <w:r w:rsidR="00686A24">
        <w:instrText xml:space="preserve"> PAGEREF _Toc82770588 \h </w:instrText>
      </w:r>
      <w:r w:rsidR="00686A24">
        <w:fldChar w:fldCharType="separate"/>
      </w:r>
      <w:r w:rsidR="00686A24">
        <w:t>3</w:t>
      </w:r>
      <w:r w:rsidR="00686A24">
        <w:fldChar w:fldCharType="end"/>
      </w:r>
    </w:p>
    <w:p w14:paraId="5F58576C" w14:textId="277262FD" w:rsidR="00686A24" w:rsidRDefault="00686A24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75BCD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75BC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_Toc82770589 \h </w:instrText>
      </w:r>
      <w:r>
        <w:fldChar w:fldCharType="separate"/>
      </w:r>
      <w:r>
        <w:t>3</w:t>
      </w:r>
      <w:r>
        <w:fldChar w:fldCharType="end"/>
      </w:r>
    </w:p>
    <w:p w14:paraId="5B1EAEA3" w14:textId="1F274258" w:rsidR="00686A24" w:rsidRDefault="00686A24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75BCD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75BC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_Toc82770590 \h </w:instrText>
      </w:r>
      <w:r>
        <w:fldChar w:fldCharType="separate"/>
      </w:r>
      <w:r>
        <w:t>3</w:t>
      </w:r>
      <w:r>
        <w:fldChar w:fldCharType="end"/>
      </w:r>
    </w:p>
    <w:p w14:paraId="431E8C57" w14:textId="0E762103" w:rsidR="00686A24" w:rsidRDefault="00686A24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75BCD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75BCD">
        <w:rPr>
          <w:b/>
        </w:rPr>
        <w:t>Change 1</w:t>
      </w:r>
      <w:r>
        <w:tab/>
      </w:r>
      <w:r>
        <w:fldChar w:fldCharType="begin"/>
      </w:r>
      <w:r>
        <w:instrText xml:space="preserve"> PAGEREF _Toc82770591 \h </w:instrText>
      </w:r>
      <w:r>
        <w:fldChar w:fldCharType="separate"/>
      </w:r>
      <w:r>
        <w:t>3</w:t>
      </w:r>
      <w:r>
        <w:fldChar w:fldCharType="end"/>
      </w:r>
    </w:p>
    <w:p w14:paraId="05FAB961" w14:textId="798D8DB0" w:rsidR="00686A24" w:rsidRDefault="00686A24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75BCD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75BCD">
        <w:rPr>
          <w:b/>
        </w:rPr>
        <w:t>Change 2</w:t>
      </w:r>
      <w:r>
        <w:tab/>
      </w:r>
      <w:r>
        <w:fldChar w:fldCharType="begin"/>
      </w:r>
      <w:r>
        <w:instrText xml:space="preserve"> PAGEREF _Toc82770592 \h </w:instrText>
      </w:r>
      <w:r>
        <w:fldChar w:fldCharType="separate"/>
      </w:r>
      <w:r>
        <w:t>3</w:t>
      </w:r>
      <w:r>
        <w:fldChar w:fldCharType="end"/>
      </w:r>
    </w:p>
    <w:p w14:paraId="7EA6748F" w14:textId="242823AF" w:rsidR="00686A24" w:rsidRDefault="00686A24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75BCD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75BCD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_Toc82770593 \h </w:instrText>
      </w:r>
      <w:r>
        <w:fldChar w:fldCharType="separate"/>
      </w:r>
      <w:r>
        <w:t>3</w:t>
      </w:r>
      <w:r>
        <w:fldChar w:fldCharType="end"/>
      </w:r>
    </w:p>
    <w:p w14:paraId="52D2863D" w14:textId="2A0947D6" w:rsidR="00686A24" w:rsidRDefault="00686A24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75BCD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75BCD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_Toc82770594 \h </w:instrText>
      </w:r>
      <w:r>
        <w:fldChar w:fldCharType="separate"/>
      </w:r>
      <w:r>
        <w:t>3</w:t>
      </w:r>
      <w:r>
        <w:fldChar w:fldCharType="end"/>
      </w:r>
    </w:p>
    <w:p w14:paraId="7174A866" w14:textId="0269A691" w:rsidR="00686A24" w:rsidRDefault="00686A24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75BCD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75BCD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_Toc82770595 \h </w:instrText>
      </w:r>
      <w:r>
        <w:fldChar w:fldCharType="separate"/>
      </w:r>
      <w:r>
        <w:t>3</w:t>
      </w:r>
      <w:r>
        <w:fldChar w:fldCharType="end"/>
      </w:r>
    </w:p>
    <w:p w14:paraId="236D53E2" w14:textId="18A05CBE" w:rsidR="00686A24" w:rsidRDefault="00686A24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75BCD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75BCD">
        <w:rPr>
          <w:b/>
        </w:rPr>
        <w:t>References</w:t>
      </w:r>
      <w:r>
        <w:tab/>
      </w:r>
      <w:r>
        <w:fldChar w:fldCharType="begin"/>
      </w:r>
      <w:r>
        <w:instrText xml:space="preserve"> PAGEREF _Toc82770596 \h </w:instrText>
      </w:r>
      <w:r>
        <w:fldChar w:fldCharType="separate"/>
      </w:r>
      <w:r>
        <w:t>4</w:t>
      </w:r>
      <w:r>
        <w:fldChar w:fldCharType="end"/>
      </w:r>
    </w:p>
    <w:p w14:paraId="181C5C49" w14:textId="17575CE2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770588"/>
      <w:r w:rsidRPr="009C2813">
        <w:rPr>
          <w:b/>
        </w:rPr>
        <w:t>Overview</w:t>
      </w:r>
      <w:bookmarkEnd w:id="1"/>
      <w:bookmarkEnd w:id="2"/>
    </w:p>
    <w:p w14:paraId="600397F8" w14:textId="39E3B9DC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essential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needed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to </w:t>
      </w:r>
      <w:proofErr w:type="spellStart"/>
      <w:r w:rsidRPr="009C2813">
        <w:rPr>
          <w:rFonts w:cs="Arial"/>
          <w:sz w:val="24"/>
          <w:szCs w:val="24"/>
          <w:lang w:val="es-ES"/>
        </w:rPr>
        <w:t>correct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problems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test case </w:t>
      </w:r>
      <w:r w:rsidR="00247423">
        <w:rPr>
          <w:rFonts w:cs="Arial"/>
          <w:sz w:val="24"/>
          <w:szCs w:val="24"/>
          <w:lang w:val="es-ES"/>
        </w:rPr>
        <w:t>6.1.1.12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770589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60F446FF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247423">
        <w:rPr>
          <w:rFonts w:cs="Arial"/>
          <w:color w:val="000000"/>
          <w:sz w:val="24"/>
          <w:szCs w:val="24"/>
          <w:lang w:eastAsia="ja-JP"/>
        </w:rPr>
        <w:t>6.1.1.12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770590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770591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770592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770593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770594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770595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5B12B4F8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</w:t>
      </w:r>
      <w:bookmarkStart w:id="23" w:name="_GoBack"/>
      <w:bookmarkEnd w:id="23"/>
      <w:r w:rsidRPr="009C2813">
        <w:rPr>
          <w:rFonts w:cs="Arial"/>
          <w:sz w:val="24"/>
          <w:szCs w:val="24"/>
        </w:rPr>
        <w:t>Log_Coversheet.txt</w:t>
      </w:r>
    </w:p>
    <w:p w14:paraId="1D0C2B42" w14:textId="42A75E71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247423">
        <w:rPr>
          <w:rFonts w:cs="Arial"/>
          <w:sz w:val="24"/>
          <w:szCs w:val="24"/>
        </w:rPr>
        <w:t>6.1.1.12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68002785"/>
      <w:bookmarkStart w:id="29" w:name="_Toc82770596"/>
      <w:r w:rsidRPr="009C2813">
        <w:rPr>
          <w:b/>
        </w:rPr>
        <w:t>References</w:t>
      </w:r>
      <w:bookmarkEnd w:id="24"/>
      <w:bookmarkEnd w:id="25"/>
      <w:bookmarkEnd w:id="26"/>
      <w:bookmarkEnd w:id="27"/>
      <w:bookmarkEnd w:id="2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66C4C66A" w:rsidR="004E18D7" w:rsidRPr="009C2813" w:rsidRDefault="00247423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247423">
              <w:rPr>
                <w:rFonts w:cs="Arial"/>
                <w:b/>
                <w:sz w:val="24"/>
                <w:szCs w:val="24"/>
              </w:rPr>
              <w:t>R5s211204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6.1.1.12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4F836" w14:textId="77777777" w:rsidR="00A21D25" w:rsidRDefault="00A21D25">
      <w:r>
        <w:separator/>
      </w:r>
    </w:p>
  </w:endnote>
  <w:endnote w:type="continuationSeparator" w:id="0">
    <w:p w14:paraId="4C8506CE" w14:textId="77777777" w:rsidR="00A21D25" w:rsidRDefault="00A21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BB60E" w14:textId="77777777" w:rsidR="00A21D25" w:rsidRDefault="00A21D25">
      <w:r>
        <w:separator/>
      </w:r>
    </w:p>
  </w:footnote>
  <w:footnote w:type="continuationSeparator" w:id="0">
    <w:p w14:paraId="53970FFC" w14:textId="77777777" w:rsidR="00A21D25" w:rsidRDefault="00A21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742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52C97"/>
    <w:rsid w:val="003609EF"/>
    <w:rsid w:val="0036231A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92D74"/>
    <w:rsid w:val="005E2C44"/>
    <w:rsid w:val="00621188"/>
    <w:rsid w:val="006257ED"/>
    <w:rsid w:val="00665C47"/>
    <w:rsid w:val="00686A24"/>
    <w:rsid w:val="00695808"/>
    <w:rsid w:val="006B46FB"/>
    <w:rsid w:val="006B7958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3D14"/>
    <w:rsid w:val="009777D9"/>
    <w:rsid w:val="00991B88"/>
    <w:rsid w:val="009A5753"/>
    <w:rsid w:val="009A579D"/>
    <w:rsid w:val="009A7757"/>
    <w:rsid w:val="009C2813"/>
    <w:rsid w:val="009E3297"/>
    <w:rsid w:val="009F734F"/>
    <w:rsid w:val="00A21D25"/>
    <w:rsid w:val="00A246B6"/>
    <w:rsid w:val="00A47E70"/>
    <w:rsid w:val="00A50CF0"/>
    <w:rsid w:val="00A7671C"/>
    <w:rsid w:val="00AA2CBC"/>
    <w:rsid w:val="00AA2D4A"/>
    <w:rsid w:val="00AC51C9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57F3A"/>
    <w:rsid w:val="00EB09B7"/>
    <w:rsid w:val="00EE1FF5"/>
    <w:rsid w:val="00EE7D7C"/>
    <w:rsid w:val="00F25D98"/>
    <w:rsid w:val="00F300FB"/>
    <w:rsid w:val="00F96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55FC9-13A7-4815-BCA0-4728406D66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D2953B-4C14-4FF4-8BBD-B800A3FED9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B1EB5F-06EF-438B-85B0-451EF3EF3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F31132-A048-4940-B0F9-C4A1A0D11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</TotalTime>
  <Pages>4</Pages>
  <Words>716</Words>
  <Characters>4086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7</cp:revision>
  <cp:lastPrinted>1900-01-01T00:14:44Z</cp:lastPrinted>
  <dcterms:created xsi:type="dcterms:W3CDTF">2021-09-16T19:07:00Z</dcterms:created>
  <dcterms:modified xsi:type="dcterms:W3CDTF">2021-09-17T09:29:00Z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