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8E344D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D5E46">
        <w:rPr>
          <w:b/>
          <w:i/>
          <w:noProof/>
          <w:sz w:val="28"/>
        </w:rPr>
        <w:t>211161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EA27AD2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5E46">
              <w:rPr>
                <w:b/>
                <w:noProof/>
                <w:sz w:val="28"/>
              </w:rPr>
              <w:t>1996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29CFE76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B53B6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049BBB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871981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89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032E33E" w14:textId="1D21BECA" w:rsidR="00FD5E46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5E46" w:rsidRPr="00816524">
        <w:rPr>
          <w:rFonts w:ascii="Arial" w:hAnsi="Arial" w:cs="Arial"/>
          <w:iCs/>
        </w:rPr>
        <w:t>Table of Contents</w:t>
      </w:r>
      <w:r w:rsidR="00FD5E46">
        <w:tab/>
      </w:r>
      <w:r w:rsidR="00FD5E46">
        <w:fldChar w:fldCharType="begin"/>
      </w:r>
      <w:r w:rsidR="00FD5E46">
        <w:instrText xml:space="preserve"> PAGEREF _Toc81412893 \h </w:instrText>
      </w:r>
      <w:r w:rsidR="00FD5E46">
        <w:fldChar w:fldCharType="separate"/>
      </w:r>
      <w:r w:rsidR="00FD5E46">
        <w:t>2</w:t>
      </w:r>
      <w:r w:rsidR="00FD5E46">
        <w:fldChar w:fldCharType="end"/>
      </w:r>
    </w:p>
    <w:p w14:paraId="3B4465F0" w14:textId="6489139B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_Toc81412894 \h </w:instrText>
      </w:r>
      <w:r>
        <w:fldChar w:fldCharType="separate"/>
      </w:r>
      <w:r>
        <w:t>3</w:t>
      </w:r>
      <w:r>
        <w:fldChar w:fldCharType="end"/>
      </w:r>
    </w:p>
    <w:p w14:paraId="4A078CAB" w14:textId="0D1976C1" w:rsidR="00FD5E46" w:rsidRDefault="00FD5E4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652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_Toc81412895 \h </w:instrText>
      </w:r>
      <w:r>
        <w:fldChar w:fldCharType="separate"/>
      </w:r>
      <w:r>
        <w:t>3</w:t>
      </w:r>
      <w:r>
        <w:fldChar w:fldCharType="end"/>
      </w:r>
    </w:p>
    <w:p w14:paraId="1EAC543D" w14:textId="5E1CFCFC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_Toc81412896 \h </w:instrText>
      </w:r>
      <w:r>
        <w:fldChar w:fldCharType="separate"/>
      </w:r>
      <w:r>
        <w:t>3</w:t>
      </w:r>
      <w:r>
        <w:fldChar w:fldCharType="end"/>
      </w:r>
    </w:p>
    <w:p w14:paraId="54287303" w14:textId="0BC8FD4E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_Toc81412897 \h </w:instrText>
      </w:r>
      <w:r>
        <w:fldChar w:fldCharType="separate"/>
      </w:r>
      <w:r>
        <w:t>3</w:t>
      </w:r>
      <w:r>
        <w:fldChar w:fldCharType="end"/>
      </w:r>
    </w:p>
    <w:p w14:paraId="2ED1258A" w14:textId="47B90495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_Toc81412898 \h </w:instrText>
      </w:r>
      <w:r>
        <w:fldChar w:fldCharType="separate"/>
      </w:r>
      <w:r>
        <w:t>3</w:t>
      </w:r>
      <w:r>
        <w:fldChar w:fldCharType="end"/>
      </w:r>
    </w:p>
    <w:p w14:paraId="2899E4BE" w14:textId="4DAAB949" w:rsidR="00FD5E46" w:rsidRDefault="00FD5E4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652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1652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_Toc81412899 \h </w:instrText>
      </w:r>
      <w:r>
        <w:fldChar w:fldCharType="separate"/>
      </w:r>
      <w:r>
        <w:t>3</w:t>
      </w:r>
      <w:r>
        <w:fldChar w:fldCharType="end"/>
      </w:r>
    </w:p>
    <w:p w14:paraId="32E91D0C" w14:textId="097D9E81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_Toc81412900 \h </w:instrText>
      </w:r>
      <w:r>
        <w:fldChar w:fldCharType="separate"/>
      </w:r>
      <w:r>
        <w:t>3</w:t>
      </w:r>
      <w:r>
        <w:fldChar w:fldCharType="end"/>
      </w:r>
    </w:p>
    <w:p w14:paraId="0348A46A" w14:textId="340C2EE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89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A508FF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D5E46">
        <w:rPr>
          <w:noProof/>
        </w:rPr>
        <w:t>10.1.6.1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89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3217D5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D5E46">
        <w:rPr>
          <w:noProof/>
        </w:rPr>
        <w:t>10.1.6.1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89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897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898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89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9E89C9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D5E46">
        <w:rPr>
          <w:rFonts w:ascii="Arial" w:eastAsia="SimSun" w:hAnsi="Arial"/>
        </w:rPr>
        <w:t>10_1_6_1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6034D1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D5E46">
        <w:rPr>
          <w:rFonts w:ascii="Arial" w:eastAsia="SimSun" w:hAnsi="Arial"/>
        </w:rPr>
        <w:t>10_1_6_1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90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D7869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D5E46">
              <w:rPr>
                <w:b/>
                <w:noProof/>
              </w:rPr>
              <w:t>211162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9D3F6" w14:textId="77777777" w:rsidR="00DD61E0" w:rsidRDefault="00DD61E0">
      <w:r>
        <w:separator/>
      </w:r>
    </w:p>
  </w:endnote>
  <w:endnote w:type="continuationSeparator" w:id="0">
    <w:p w14:paraId="54CA4E6E" w14:textId="77777777" w:rsidR="00DD61E0" w:rsidRDefault="00DD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C86AD" w14:textId="77777777" w:rsidR="00DD61E0" w:rsidRDefault="00DD61E0">
      <w:r>
        <w:separator/>
      </w:r>
    </w:p>
  </w:footnote>
  <w:footnote w:type="continuationSeparator" w:id="0">
    <w:p w14:paraId="07B3480D" w14:textId="77777777" w:rsidR="00DD61E0" w:rsidRDefault="00DD6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61E0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211161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211161</dc:title>
  <dc:subject>10.1.6.1</dc:subject>
  <dc:creator>Michael Sanders, John M Meredith</dc:creator>
  <cp:keywords>1996</cp:keywords>
  <dc:description>10_1_6_1</dc:description>
  <cp:lastModifiedBy>Mohit Kanchan</cp:lastModifiedBy>
  <cp:revision>3</cp:revision>
  <cp:lastPrinted>1900-01-01T00:00:00Z</cp:lastPrinted>
  <dcterms:created xsi:type="dcterms:W3CDTF">2021-09-01T17:20:00Z</dcterms:created>
  <dcterms:modified xsi:type="dcterms:W3CDTF">2021-09-01T17:21:00Z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