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87E665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B0396">
        <w:rPr>
          <w:b/>
          <w:i/>
          <w:noProof/>
          <w:sz w:val="28"/>
        </w:rPr>
        <w:t>958</w:t>
      </w:r>
    </w:p>
    <w:p w14:paraId="5D6FC58C" w14:textId="307A0302" w:rsidR="001A09A3" w:rsidRDefault="00EB039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98497D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</w:t>
            </w:r>
            <w:r w:rsidR="00AF581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CDB4CC0" w:rsidR="001E41F3" w:rsidRPr="00A1055C" w:rsidRDefault="00EB039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BD8EE00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03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AED7AF" w:rsidR="001E41F3" w:rsidRDefault="00C11887" w:rsidP="00715499">
            <w:pPr>
              <w:pStyle w:val="CRCoverPage"/>
              <w:spacing w:after="0"/>
            </w:pPr>
            <w:r w:rsidRPr="00C11887">
              <w:t>Correction for NR5GC RRC test case 8.1.1.4.1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3AF43D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C11887">
              <w:rPr>
                <w:noProof/>
              </w:rPr>
              <w:t>2</w:t>
            </w:r>
            <w:r w:rsidR="00C85DD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8DE70" w14:textId="0AA3D4EE" w:rsidR="008C46E2" w:rsidRDefault="008C46E2" w:rsidP="008C46E2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R5-213465, the call to f_NR_ModifySysinfo() at step 21 should happen after the PRACH-configurationIndex has been updated at step 22, so that the updated system information is broadcast.</w:t>
            </w:r>
          </w:p>
          <w:p w14:paraId="5CC9551D" w14:textId="4743CDEF" w:rsidR="00484797" w:rsidRDefault="00484797" w:rsidP="008C46E2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F40197A" w:rsidR="00484797" w:rsidRPr="005C657A" w:rsidRDefault="008C46E2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Move call to f_NR_ModifySysinfo()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D44C1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t>8.1.1.4.1</w:t>
            </w:r>
            <w:r w:rsidR="00AF5814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DB7C6E5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79888170" w14:textId="77777777" w:rsidR="00C11887" w:rsidRDefault="00C11887" w:rsidP="00C1188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  <w:color w:val="000000"/>
          <w:lang w:val="en-US"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11887" w14:paraId="72763257" w14:textId="77777777" w:rsidTr="00F67BE9">
        <w:trPr>
          <w:trHeight w:val="9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645" w14:textId="77777777" w:rsidR="00C11887" w:rsidRDefault="00C11887" w:rsidP="00F67B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CDA" w14:textId="77777777" w:rsidR="00C11887" w:rsidRDefault="00C11887" w:rsidP="00F67BE9">
            <w:pPr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val="en-US" w:eastAsia="zh-CN"/>
              </w:rPr>
              <w:t>fl_TC_8_1_1_4_1_TestBody</w:t>
            </w:r>
          </w:p>
        </w:tc>
      </w:tr>
      <w:tr w:rsidR="00C11887" w14:paraId="7C95277B" w14:textId="77777777" w:rsidTr="00F67BE9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2A11" w14:textId="77777777" w:rsidR="00C11887" w:rsidRDefault="00C11887" w:rsidP="00F67BE9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EC2" w14:textId="318E916A" w:rsidR="00C11887" w:rsidRDefault="00C11887" w:rsidP="00F67BE9">
            <w:pPr>
              <w:pStyle w:val="CRCoverPage"/>
              <w:spacing w:after="0"/>
              <w:rPr>
                <w:rFonts w:eastAsia="SimSun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sz w:val="24"/>
                <w:szCs w:val="24"/>
                <w:lang w:val="en-US"/>
              </w:rPr>
              <w:t xml:space="preserve">The call to </w:t>
            </w:r>
            <w:r w:rsidRPr="00C11887">
              <w:rPr>
                <w:rFonts w:cs="Arial"/>
                <w:color w:val="000000"/>
                <w:sz w:val="24"/>
                <w:szCs w:val="24"/>
                <w:lang w:val="en-US"/>
              </w:rPr>
              <w:t>f_NR_ModifySysinfo</w:t>
            </w:r>
            <w:r>
              <w:rPr>
                <w:rFonts w:cs="Arial"/>
                <w:color w:val="000000"/>
                <w:sz w:val="24"/>
                <w:szCs w:val="24"/>
                <w:lang w:val="en-US"/>
              </w:rPr>
              <w:t>() at step 21 should happen after the PRACH-configurationIndex has been updated at step 22, so that the updated system information is broadcast.</w:t>
            </w:r>
          </w:p>
        </w:tc>
      </w:tr>
      <w:tr w:rsidR="00C11887" w14:paraId="403DAD0C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62E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D601" w14:textId="0C7E85B8" w:rsidR="00C11887" w:rsidRDefault="00C11887" w:rsidP="00F67BE9">
            <w:pPr>
              <w:pStyle w:val="CRCoverPage"/>
              <w:tabs>
                <w:tab w:val="left" w:pos="5489"/>
              </w:tabs>
              <w:spacing w:after="0"/>
              <w:rPr>
                <w:rFonts w:eastAsia="SimSun" w:cs="Arial"/>
                <w:sz w:val="24"/>
                <w:szCs w:val="24"/>
                <w:lang w:val="en-US" w:eastAsia="zh-CN"/>
              </w:rPr>
            </w:pPr>
            <w:r>
              <w:rPr>
                <w:rFonts w:cs="Arial"/>
                <w:sz w:val="24"/>
                <w:szCs w:val="24"/>
                <w:lang w:val="en-US" w:eastAsia="zh-CN"/>
              </w:rPr>
              <w:t xml:space="preserve">Move </w:t>
            </w:r>
            <w:r w:rsidR="008C46E2">
              <w:rPr>
                <w:rFonts w:cs="Arial"/>
                <w:sz w:val="24"/>
                <w:szCs w:val="24"/>
                <w:lang w:val="en-US" w:eastAsia="zh-CN"/>
              </w:rPr>
              <w:t>c</w:t>
            </w:r>
            <w:r>
              <w:rPr>
                <w:rFonts w:cs="Arial"/>
                <w:sz w:val="24"/>
                <w:szCs w:val="24"/>
                <w:lang w:val="en-US" w:eastAsia="zh-CN"/>
              </w:rPr>
              <w:t xml:space="preserve">all to </w:t>
            </w:r>
            <w:r w:rsidRPr="00C11887">
              <w:rPr>
                <w:rFonts w:cs="Arial"/>
                <w:sz w:val="24"/>
                <w:szCs w:val="24"/>
                <w:lang w:val="en-US" w:eastAsia="zh-CN"/>
              </w:rPr>
              <w:t>f_NR_ModifySysinfo</w:t>
            </w:r>
            <w:r>
              <w:rPr>
                <w:rFonts w:cs="Arial"/>
                <w:sz w:val="24"/>
                <w:szCs w:val="24"/>
                <w:lang w:val="en-US" w:eastAsia="zh-CN"/>
              </w:rPr>
              <w:t>()</w:t>
            </w:r>
          </w:p>
        </w:tc>
      </w:tr>
      <w:tr w:rsidR="00C11887" w14:paraId="34CCC256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6BAF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AEE" w14:textId="77777777" w:rsidR="00C11887" w:rsidRDefault="00C11887" w:rsidP="00F67B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RRC_Resume_NR5GC</w:t>
            </w:r>
            <w:r>
              <w:rPr>
                <w:rFonts w:ascii="Arial" w:hAnsi="Arial" w:cs="Arial"/>
                <w:sz w:val="24"/>
                <w:szCs w:val="24"/>
              </w:rPr>
              <w:t>.ttcn</w:t>
            </w:r>
          </w:p>
        </w:tc>
      </w:tr>
      <w:tr w:rsidR="00C11887" w14:paraId="307A81C7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7B9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CD1" w14:textId="77777777" w:rsidR="00C11887" w:rsidRDefault="00C11887" w:rsidP="00F67B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6D17D71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0DC64334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1887" w14:paraId="1D0B17C5" w14:textId="77777777" w:rsidTr="00F67BE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CBA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function fl_TC_8_1_1_4_1_TestBody() runs on NR5GC_PTC</w:t>
            </w:r>
          </w:p>
          <w:p w14:paraId="27EC99A2" w14:textId="7C675C9F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24594B6E" w14:textId="0EAD66C1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</w:t>
            </w:r>
          </w:p>
          <w:p w14:paraId="3ACEB3E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21" siclog@</w:t>
            </w:r>
          </w:p>
          <w:p w14:paraId="26D81C1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4BB9F478" w14:textId="1FD5827C" w:rsidR="00C11887" w:rsidRDefault="00C11887" w:rsidP="00F67BE9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</w:t>
            </w: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The SS transmits a Short message on PDCCH using P-RNTI indicating a systemInfoModification.</w:t>
            </w:r>
          </w:p>
          <w:p w14:paraId="37E48B31" w14:textId="64D2C9C5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 f_NR_ModifySysinfo(nr_Cell2, true, RRC_INACTIVE);</w:t>
            </w:r>
          </w:p>
          <w:p w14:paraId="55BCAA5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41DFE01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22" siclog@</w:t>
            </w:r>
          </w:p>
          <w:p w14:paraId="44A592D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1EFE7D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//The SS changes the prach-ConfigurationIndex in the system information.</w:t>
            </w:r>
          </w:p>
          <w:p w14:paraId="242BD59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if (f_NR_CellInfo_GetIsFR1(nr_Cell2)){</w:t>
            </w:r>
          </w:p>
          <w:p w14:paraId="40ADF8B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v_PrachConfigurationIndex := 157;</w:t>
            </w:r>
          </w:p>
          <w:p w14:paraId="6D2A7B4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FDD - As per 38.211 Table 6.3.3.2-2</w:t>
            </w:r>
          </w:p>
          <w:p w14:paraId="11C8895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TDD - As per 38.211 Table 6.3.3.2-3</w:t>
            </w:r>
          </w:p>
          <w:p w14:paraId="5548D48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nSFN mod 1 = 0=&gt; any SFN   Subframe 4</w:t>
            </w:r>
          </w:p>
          <w:p w14:paraId="660EDCD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    v_TimingInfo := cr_TimingInfo(?, (4));</w:t>
            </w:r>
          </w:p>
          <w:p w14:paraId="633A359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 else { // FR2</w:t>
            </w:r>
          </w:p>
          <w:p w14:paraId="4B26986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v_PrachConfigurationIndex := 157;</w:t>
            </w:r>
          </w:p>
          <w:p w14:paraId="22B18A40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slots (3,5,7) - As per 38.211 Table 6.3.3.2-4</w:t>
            </w:r>
          </w:p>
          <w:p w14:paraId="1011832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v_TimingInfo := ( cr_TimingInfo(?, (3 / 8), -, cs_SlotTimingInfo_Numerology3(3 mod 8)),  //Slot 3</w:t>
            </w:r>
          </w:p>
          <w:p w14:paraId="0AE0669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cr_TimingInfo(?, (5 / 8), -, cs_SlotTimingInfo_Numerology3(5 mod 8)),  //Slot 5</w:t>
            </w:r>
          </w:p>
          <w:p w14:paraId="5DCBEA3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cr_TimingInfo(?, (7 / 8), -, cs_SlotTimingInfo_Numerology3(7 mod 8))   //Slot 7</w:t>
            </w:r>
          </w:p>
          <w:p w14:paraId="72E557D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);</w:t>
            </w:r>
          </w:p>
          <w:p w14:paraId="636873E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</w:t>
            </w:r>
          </w:p>
          <w:p w14:paraId="39325A60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//Set Prach configuration index in SIB1 and in Cell Array</w:t>
            </w:r>
          </w:p>
          <w:p w14:paraId="5BC1F45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f_NR_CellInfo_SetPRACH_ConfigurationIndex(nr_Cell2, v_PrachConfigurationIndex);</w:t>
            </w:r>
          </w:p>
          <w:p w14:paraId="3AC74A7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with new PRACH parameters</w:t>
            </w:r>
          </w:p>
          <w:p w14:paraId="0A801B5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v_PhysicalParameters := f_NR_CellInfo_GetPhysicalParameters(nr_Cell2);</w:t>
            </w:r>
          </w:p>
          <w:p w14:paraId="6FA65C6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f_NR_SS_CommonCellConfig(nr_Cell2, cads_NR_CellConfigPhysicalLayerUplink(nr_Cell2, -, cs_NR_CellConfigPhysicalLayerUplink_Def(-,-,cs_NR_UplinkBWPs(v_PhysicalParameters.UL_BWPs))));</w:t>
            </w:r>
          </w:p>
          <w:p w14:paraId="5C32EB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to report PRACH preambles</w:t>
            </w:r>
          </w:p>
          <w:p w14:paraId="288BF28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f_NR_SS_SystemIndCtrlConfig(nr_Cell2, cds_NR_SystemIndCtrl_RachPreamble(enable));</w:t>
            </w:r>
          </w:p>
          <w:p w14:paraId="1BE5137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3E27B86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23" siclog@</w:t>
            </w:r>
          </w:p>
          <w:p w14:paraId="14DB40C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3A50226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//Wait for 2.1* modification period second for the UE to receive new system information.</w:t>
            </w:r>
          </w:p>
          <w:p w14:paraId="2F45822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//Note 1: The modification period, expressed in number of radio frames = modificationPeriodCoeff * defaultPagingCycle.</w:t>
            </w:r>
          </w:p>
          <w:p w14:paraId="189F8BE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f_NR_WaitModificationPeriods(nr_Cell2);</w:t>
            </w:r>
          </w:p>
          <w:p w14:paraId="3BC7066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5D4E071E" w14:textId="4F9998D8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</w:t>
            </w:r>
          </w:p>
          <w:p w14:paraId="1573F858" w14:textId="77777777" w:rsidR="00C11887" w:rsidRDefault="00C11887" w:rsidP="00F67BE9">
            <w:pPr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4D9BA533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671D7E0D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7179A178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1887" w14:paraId="28B4A98B" w14:textId="77777777" w:rsidTr="00F67BE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763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>function fl_TC_8_1_1_4_1_TestBody() runs on NR5GC_PTC</w:t>
            </w:r>
          </w:p>
          <w:p w14:paraId="11A94042" w14:textId="69CA2447" w:rsidR="00C11887" w:rsidRDefault="00C11887" w:rsidP="00F67BE9">
            <w:pPr>
              <w:rPr>
                <w:rFonts w:ascii="Courier New" w:hAnsi="Courier New" w:cs="Courier New"/>
                <w:b/>
                <w:bCs/>
                <w:lang w:val="en-US" w:eastAsia="de-DE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    </w:t>
            </w:r>
          </w:p>
          <w:p w14:paraId="0ADEB407" w14:textId="4D854395" w:rsidR="008C46E2" w:rsidRDefault="008C46E2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……………………………………………</w:t>
            </w:r>
          </w:p>
          <w:p w14:paraId="2512D0A3" w14:textId="77777777" w:rsidR="00C11887" w:rsidRDefault="00C11887" w:rsidP="00F67BE9">
            <w:pPr>
              <w:ind w:firstLine="528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//@siclog "Step 21" siclog@</w:t>
            </w:r>
          </w:p>
          <w:p w14:paraId="5DDABA94" w14:textId="4C913C4F" w:rsidR="00C11887" w:rsidRP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</w:t>
            </w: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5 sic@</w:t>
            </w:r>
          </w:p>
          <w:p w14:paraId="3A3CB868" w14:textId="77777777" w:rsidR="00C11887" w:rsidRP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467B42D3" w14:textId="77777777" w:rsidR="00C11887" w:rsidRP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//The SS transmits a Short message on PDCCH using P-RNTI indicating a systemInfoModification.</w:t>
            </w:r>
          </w:p>
          <w:p w14:paraId="7AC387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528977E0" w14:textId="77777777" w:rsid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//MOVED f_NR_ModifySysinfo(nr_Cell2, true, RRC_INACTIVE);</w:t>
            </w:r>
          </w:p>
          <w:p w14:paraId="2B34B6E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20598E6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22" siclog@</w:t>
            </w:r>
          </w:p>
          <w:p w14:paraId="26B951D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2E84D2E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//The SS changes the prach-ConfigurationIndex in the system information.</w:t>
            </w:r>
          </w:p>
          <w:p w14:paraId="389C048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if (f_NR_CellInfo_GetIsFR1(nr_Cell2)){</w:t>
            </w:r>
          </w:p>
          <w:p w14:paraId="54662DE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v_PrachConfigurationIndex := 157;</w:t>
            </w:r>
          </w:p>
          <w:p w14:paraId="6EFC74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FDD - As per 38.211 Table 6.3.3.2-2</w:t>
            </w:r>
          </w:p>
          <w:p w14:paraId="6618B90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TDD - As per 38.211 Table 6.3.3.2-3</w:t>
            </w:r>
          </w:p>
          <w:p w14:paraId="5D8021E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nSFN mod 1 = 0=&gt; any SFN   Subframe 4</w:t>
            </w:r>
          </w:p>
          <w:p w14:paraId="17A28B1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v_TimingInfo := cr_TimingInfo(?, (4));</w:t>
            </w:r>
          </w:p>
          <w:p w14:paraId="51BFC7B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 else { // FR2</w:t>
            </w:r>
          </w:p>
          <w:p w14:paraId="455D1B0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v_PrachConfigurationIndex := 157;</w:t>
            </w:r>
          </w:p>
          <w:p w14:paraId="1FE1F4A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slots (3,5,7) - As per 38.211 Table 6.3.3.2-4</w:t>
            </w:r>
          </w:p>
          <w:p w14:paraId="3A740EE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v_TimingInfo := ( cr_TimingInfo(?, (3 / 8), -, cs_SlotTimingInfo_Numerology3(3 mod 8)),  //Slot 3</w:t>
            </w:r>
          </w:p>
          <w:p w14:paraId="116C720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cr_TimingInfo(?, (5 / 8), -, cs_SlotTimingInfo_Numerology3(5 mod 8)),  //Slot 5</w:t>
            </w:r>
          </w:p>
          <w:p w14:paraId="085F8D0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cr_TimingInfo(?, (7 / 8), -, cs_SlotTimingInfo_Numerology3(7 mod 8))   //Slot 7</w:t>
            </w:r>
          </w:p>
          <w:p w14:paraId="54B108A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);</w:t>
            </w:r>
          </w:p>
          <w:p w14:paraId="26A5A55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</w:t>
            </w:r>
          </w:p>
          <w:p w14:paraId="3BC5D18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//Set Prach configuration index in SIB1 and in Cell Array</w:t>
            </w:r>
          </w:p>
          <w:p w14:paraId="2F04F63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f_NR_CellInfo_SetPRACH_ConfigurationIndex(nr_Cell2, v_PrachConfigurationIndex);</w:t>
            </w:r>
          </w:p>
          <w:p w14:paraId="6C66C70A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//Reconfigure SS with new PRACH parameters</w:t>
            </w:r>
          </w:p>
          <w:p w14:paraId="3DEEBE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v_PhysicalParameters := f_NR_CellInfo_GetPhysicalParameters(nr_Cell2);</w:t>
            </w:r>
          </w:p>
          <w:p w14:paraId="0B197A6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f_NR_SS_CommonCellConfig(nr_Cell2, cads_NR_CellConfigPhysicalLayerUplink(nr_Cell2, -, cs_NR_CellConfigPhysicalLayerUplink_Def(-,-,cs_NR_UplinkBWPs(v_PhysicalParameters.UL_BWPs))));</w:t>
            </w:r>
          </w:p>
          <w:p w14:paraId="6B78F43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to report PRACH preambles</w:t>
            </w:r>
          </w:p>
          <w:p w14:paraId="1A3EC4E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f_NR_SS_SystemIndCtrlConfig(nr_Cell2, cds_NR_SystemIndCtrl_RachPreamble(enable));</w:t>
            </w:r>
          </w:p>
          <w:p w14:paraId="48CB5FCB" w14:textId="339A96A0" w:rsidR="00C11887" w:rsidRDefault="00C11887" w:rsidP="00C11887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3D26CDF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f_NR_ModifySysinfo(nr_Cell2, true, RRC_INACTIVE);</w:t>
            </w:r>
          </w:p>
          <w:p w14:paraId="14B8EAD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151690C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23" siclog@</w:t>
            </w:r>
          </w:p>
          <w:p w14:paraId="1DBCE52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72AEFDB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//Wait for 2.1* modification period second for the UE to receive new system information.</w:t>
            </w:r>
          </w:p>
          <w:p w14:paraId="3E48A12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//Note 1: The modification period, expressed in number of radio frames = modificationPeriodCoeff * defaultPagingCycle.</w:t>
            </w:r>
          </w:p>
          <w:p w14:paraId="035A8A2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f_NR_WaitModificationPeriods(nr_Cell2);</w:t>
            </w:r>
          </w:p>
          <w:p w14:paraId="43734DEA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3980EFFC" w14:textId="5FED5880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</w:t>
            </w:r>
          </w:p>
          <w:p w14:paraId="2283788E" w14:textId="77777777" w:rsidR="00C11887" w:rsidRDefault="00C11887" w:rsidP="00F67BE9">
            <w:pPr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35D8F7B0" w14:textId="77777777" w:rsidR="00C11887" w:rsidRDefault="00C11887" w:rsidP="00C11887"/>
    <w:p w14:paraId="1E561463" w14:textId="77777777" w:rsidR="00C11887" w:rsidRPr="00C11887" w:rsidRDefault="00C11887" w:rsidP="00C11887"/>
    <w:sectPr w:rsidR="00C11887" w:rsidRPr="00C11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E37E2" w14:textId="77777777" w:rsidR="00587812" w:rsidRDefault="00587812">
      <w:r>
        <w:separator/>
      </w:r>
    </w:p>
  </w:endnote>
  <w:endnote w:type="continuationSeparator" w:id="0">
    <w:p w14:paraId="0AE14C8D" w14:textId="77777777" w:rsidR="00587812" w:rsidRDefault="0058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2BB74" w14:textId="77777777" w:rsidR="00587812" w:rsidRDefault="00587812">
      <w:r>
        <w:separator/>
      </w:r>
    </w:p>
  </w:footnote>
  <w:footnote w:type="continuationSeparator" w:id="0">
    <w:p w14:paraId="432E79CC" w14:textId="77777777" w:rsidR="00587812" w:rsidRDefault="00587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396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1888</TotalTime>
  <Pages>6</Pages>
  <Words>751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84</cp:revision>
  <cp:lastPrinted>1900-01-01T00:00:00Z</cp:lastPrinted>
  <dcterms:created xsi:type="dcterms:W3CDTF">2020-12-08T10:56:00Z</dcterms:created>
  <dcterms:modified xsi:type="dcterms:W3CDTF">2021-08-30T16:51:00Z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