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23D20" w14:textId="6ACAAFEF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="00A1055C">
          <w:rPr>
            <w:b/>
            <w:i/>
            <w:noProof/>
            <w:sz w:val="28"/>
          </w:rPr>
          <w:t>R5s2</w:t>
        </w:r>
        <w:r w:rsidR="0025709B">
          <w:rPr>
            <w:b/>
            <w:i/>
            <w:noProof/>
            <w:sz w:val="28"/>
          </w:rPr>
          <w:t>1</w:t>
        </w:r>
      </w:fldSimple>
      <w:r w:rsidR="009A0410">
        <w:rPr>
          <w:b/>
          <w:i/>
          <w:noProof/>
          <w:sz w:val="28"/>
        </w:rPr>
        <w:t>0</w:t>
      </w:r>
      <w:r w:rsidR="003C0E5F">
        <w:rPr>
          <w:b/>
          <w:i/>
          <w:noProof/>
          <w:sz w:val="28"/>
        </w:rPr>
        <w:t>956</w:t>
      </w:r>
    </w:p>
    <w:p w14:paraId="5D6FC58C" w14:textId="307A0302" w:rsidR="001A09A3" w:rsidRDefault="003C7A78" w:rsidP="001A09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A09A3" w:rsidRPr="00BA51D9">
          <w:rPr>
            <w:b/>
            <w:noProof/>
            <w:sz w:val="24"/>
          </w:rPr>
          <w:t>Online</w:t>
        </w:r>
      </w:fldSimple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fldSimple w:instr=" DOCPROPERTY  StartDate  \* MERGEFORMAT ">
        <w:r w:rsidR="0025709B">
          <w:rPr>
            <w:b/>
            <w:noProof/>
            <w:sz w:val="24"/>
          </w:rPr>
          <w:t>7</w:t>
        </w:r>
        <w:r w:rsidR="001A09A3" w:rsidRPr="00BA51D9">
          <w:rPr>
            <w:b/>
            <w:noProof/>
            <w:sz w:val="24"/>
          </w:rPr>
          <w:t>th Dec 20</w:t>
        </w:r>
        <w:r w:rsidR="0025709B">
          <w:rPr>
            <w:b/>
            <w:noProof/>
            <w:sz w:val="24"/>
          </w:rPr>
          <w:t>20</w:t>
        </w:r>
      </w:fldSimple>
      <w:r w:rsidR="001A09A3">
        <w:rPr>
          <w:b/>
          <w:noProof/>
          <w:sz w:val="24"/>
        </w:rPr>
        <w:t xml:space="preserve"> - </w:t>
      </w:r>
      <w:fldSimple w:instr=" DOCPROPERTY  EndDate  \* MERGEFORMAT ">
        <w:r w:rsidR="001A09A3" w:rsidRPr="00BA51D9">
          <w:rPr>
            <w:b/>
            <w:noProof/>
            <w:sz w:val="24"/>
          </w:rPr>
          <w:t>31st Dec 202</w:t>
        </w:r>
        <w:r w:rsidR="0025709B"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4305E231" w:rsidR="001E41F3" w:rsidRPr="00410371" w:rsidRDefault="004B51F2" w:rsidP="004B51F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B51F2">
              <w:rPr>
                <w:b/>
                <w:noProof/>
                <w:sz w:val="28"/>
              </w:rPr>
              <w:t>34.229-3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766C2448" w:rsidR="001E41F3" w:rsidRPr="004B51F2" w:rsidRDefault="009A0410" w:rsidP="004B51F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07</w:t>
            </w:r>
            <w:r w:rsidR="008A5514">
              <w:rPr>
                <w:b/>
                <w:noProof/>
                <w:sz w:val="28"/>
              </w:rPr>
              <w:t>1</w:t>
            </w:r>
            <w:r w:rsidR="003A4473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435229E6" w:rsidR="001E41F3" w:rsidRPr="00A1055C" w:rsidRDefault="003C0E5F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1E303A50" w:rsidR="001E41F3" w:rsidRPr="00410371" w:rsidRDefault="004B51F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B51F2">
              <w:rPr>
                <w:b/>
                <w:noProof/>
                <w:sz w:val="28"/>
              </w:rPr>
              <w:t>1</w:t>
            </w:r>
            <w:r w:rsidR="00304B7E">
              <w:rPr>
                <w:b/>
                <w:noProof/>
                <w:sz w:val="28"/>
              </w:rPr>
              <w:t>6</w:t>
            </w:r>
            <w:r w:rsidRPr="004B51F2">
              <w:rPr>
                <w:b/>
                <w:noProof/>
                <w:sz w:val="28"/>
              </w:rPr>
              <w:t>.</w:t>
            </w:r>
            <w:r w:rsidR="003C0E5F">
              <w:rPr>
                <w:b/>
                <w:noProof/>
                <w:sz w:val="28"/>
              </w:rPr>
              <w:t>2</w:t>
            </w:r>
            <w:r w:rsidRPr="004B51F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4D9D9306" w:rsidR="001E41F3" w:rsidRDefault="008A5514" w:rsidP="008A5514">
            <w:pPr>
              <w:pStyle w:val="CRCoverPage"/>
              <w:spacing w:after="0"/>
              <w:rPr>
                <w:noProof/>
              </w:rPr>
            </w:pPr>
            <w:r w:rsidRPr="008A5514">
              <w:rPr>
                <w:noProof/>
              </w:rPr>
              <w:t xml:space="preserve">Addition of IMS over 5GS test case </w:t>
            </w:r>
            <w:r w:rsidR="00D077BE">
              <w:rPr>
                <w:noProof/>
              </w:rPr>
              <w:t>7.33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430F24FE" w:rsidR="001E41F3" w:rsidRDefault="004B51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Rohde &amp; Schwarz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17FEC018" w:rsidR="001E41F3" w:rsidRDefault="004B51F2">
            <w:pPr>
              <w:pStyle w:val="CRCoverPage"/>
              <w:spacing w:after="0"/>
              <w:ind w:left="100"/>
              <w:rPr>
                <w:noProof/>
              </w:rPr>
            </w:pPr>
            <w:r w:rsidRPr="00C503BD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1ACB4625" w:rsidR="001E41F3" w:rsidRDefault="00D077B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2021-06-24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1C0B2233" w:rsidR="001E41F3" w:rsidRDefault="009A041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4F4F7FBA" w:rsidR="001E41F3" w:rsidRDefault="004B51F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1F7E76">
              <w:t>6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66FC8E62" w:rsidR="001E41F3" w:rsidRDefault="009A04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</w:t>
            </w:r>
            <w:r>
              <w:t xml:space="preserve">add IMS 5GS call control test case </w:t>
            </w:r>
            <w:r w:rsidR="003A4473">
              <w:rPr>
                <w:lang w:val="en-US"/>
              </w:rPr>
              <w:t>7.33</w:t>
            </w:r>
            <w:r>
              <w:t xml:space="preserve"> to the IMS/NR5GC ATS</w:t>
            </w:r>
          </w:p>
        </w:tc>
      </w:tr>
      <w:tr w:rsidR="001E41F3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2E1A3B34" w:rsidR="001E41F3" w:rsidRDefault="009A04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</w:rPr>
              <w:t>This document lists all changes applied to IMS 5GS call control test case</w:t>
            </w:r>
            <w:r>
              <w:rPr>
                <w:rFonts w:eastAsia="SimSun"/>
                <w:lang w:val="en-US"/>
              </w:rPr>
              <w:t xml:space="preserve"> </w:t>
            </w:r>
            <w:r w:rsidR="003A4473">
              <w:rPr>
                <w:rFonts w:eastAsia="SimSun"/>
                <w:lang w:val="en-US"/>
              </w:rPr>
              <w:t>7.33</w:t>
            </w:r>
            <w:r>
              <w:rPr>
                <w:rFonts w:eastAsia="SimSun"/>
                <w:lang w:val="en-US"/>
              </w:rPr>
              <w:t xml:space="preserve"> </w:t>
            </w:r>
            <w:r>
              <w:rPr>
                <w:rFonts w:eastAsia="SimSun"/>
              </w:rPr>
              <w:t>required for approval. See detailed change description for further information</w:t>
            </w:r>
          </w:p>
        </w:tc>
      </w:tr>
      <w:tr w:rsidR="001E41F3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49763C1D" w:rsidR="001E41F3" w:rsidRDefault="009A04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>Test case will not be added to ATS</w:t>
            </w:r>
          </w:p>
        </w:tc>
      </w:tr>
      <w:tr w:rsidR="001E41F3" w14:paraId="669F3506" w14:textId="77777777" w:rsidTr="00547111">
        <w:tc>
          <w:tcPr>
            <w:tcW w:w="2694" w:type="dxa"/>
            <w:gridSpan w:val="2"/>
          </w:tcPr>
          <w:p w14:paraId="3DFD20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1538A95F" w:rsidR="001E41F3" w:rsidRDefault="003A44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7.33</w:t>
            </w:r>
            <w:r w:rsidR="009A0410">
              <w:t>.NR5GC</w:t>
            </w:r>
          </w:p>
        </w:tc>
      </w:tr>
      <w:tr w:rsidR="001E41F3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43348FAE" w:rsidR="001E41F3" w:rsidRDefault="004846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04DA1DB7" w:rsidR="001E41F3" w:rsidRDefault="00741A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2 needs a prose change. Draft prose CR attached.</w:t>
            </w:r>
          </w:p>
        </w:tc>
      </w:tr>
      <w:tr w:rsidR="008863B9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75438424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7B13360F" w14:textId="747C8671" w:rsidR="00DA5588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DA5588" w:rsidRPr="001C2ABE">
        <w:rPr>
          <w:rFonts w:cs="Arial"/>
          <w:iCs/>
        </w:rPr>
        <w:t>Table of Contents</w:t>
      </w:r>
      <w:r w:rsidR="00DA5588">
        <w:tab/>
      </w:r>
      <w:r w:rsidR="00DA5588">
        <w:fldChar w:fldCharType="begin"/>
      </w:r>
      <w:r w:rsidR="00DA5588">
        <w:instrText xml:space="preserve"> PAGEREF _Toc75438424 \h </w:instrText>
      </w:r>
      <w:r w:rsidR="00DA5588">
        <w:fldChar w:fldCharType="separate"/>
      </w:r>
      <w:r w:rsidR="00DA5588">
        <w:t>2</w:t>
      </w:r>
      <w:r w:rsidR="00DA5588">
        <w:fldChar w:fldCharType="end"/>
      </w:r>
    </w:p>
    <w:p w14:paraId="2B0DCB39" w14:textId="2308ECB3" w:rsidR="00DA5588" w:rsidRDefault="00DA558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1C2ABE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1C2ABE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_Toc75438425 \h </w:instrText>
      </w:r>
      <w:r>
        <w:fldChar w:fldCharType="separate"/>
      </w:r>
      <w:r>
        <w:t>3</w:t>
      </w:r>
      <w:r>
        <w:fldChar w:fldCharType="end"/>
      </w:r>
    </w:p>
    <w:p w14:paraId="4B3A013B" w14:textId="6E080364" w:rsidR="00DA5588" w:rsidRDefault="00DA5588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1C2ABE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1C2ABE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_Toc75438426 \h </w:instrText>
      </w:r>
      <w:r>
        <w:fldChar w:fldCharType="separate"/>
      </w:r>
      <w:r>
        <w:t>3</w:t>
      </w:r>
      <w:r>
        <w:fldChar w:fldCharType="end"/>
      </w:r>
    </w:p>
    <w:p w14:paraId="0B4DFEC4" w14:textId="04A4D870" w:rsidR="00DA5588" w:rsidRDefault="00DA558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1C2ABE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1C2ABE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_Toc75438427 \h </w:instrText>
      </w:r>
      <w:r>
        <w:fldChar w:fldCharType="separate"/>
      </w:r>
      <w:r>
        <w:t>3</w:t>
      </w:r>
      <w:r>
        <w:fldChar w:fldCharType="end"/>
      </w:r>
    </w:p>
    <w:p w14:paraId="4A335FDF" w14:textId="30980510" w:rsidR="00DA5588" w:rsidRDefault="00DA5588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1C2ABE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1C2ABE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_Toc75438428 \h </w:instrText>
      </w:r>
      <w:r>
        <w:fldChar w:fldCharType="separate"/>
      </w:r>
      <w:r>
        <w:t>3</w:t>
      </w:r>
      <w:r>
        <w:fldChar w:fldCharType="end"/>
      </w:r>
    </w:p>
    <w:p w14:paraId="2FF1D078" w14:textId="6B7D2409" w:rsidR="00DA5588" w:rsidRDefault="00DA5588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1C2ABE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1C2ABE">
        <w:rPr>
          <w:b/>
          <w:lang w:val="pt-BR"/>
        </w:rPr>
        <w:t>Change 2</w:t>
      </w:r>
      <w:r>
        <w:tab/>
      </w:r>
      <w:r>
        <w:fldChar w:fldCharType="begin"/>
      </w:r>
      <w:r>
        <w:instrText xml:space="preserve"> PAGEREF _Toc75438429 \h </w:instrText>
      </w:r>
      <w:r>
        <w:fldChar w:fldCharType="separate"/>
      </w:r>
      <w:r>
        <w:t>5</w:t>
      </w:r>
      <w:r>
        <w:fldChar w:fldCharType="end"/>
      </w:r>
    </w:p>
    <w:p w14:paraId="6AD758FE" w14:textId="134D7DEF" w:rsidR="00DA5588" w:rsidRDefault="00DA558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1C2ABE">
        <w:rPr>
          <w:rFonts w:cs="Arial"/>
          <w:b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1C2ABE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_Toc75438430 \h </w:instrText>
      </w:r>
      <w:r>
        <w:fldChar w:fldCharType="separate"/>
      </w:r>
      <w:r>
        <w:t>6</w:t>
      </w:r>
      <w:r>
        <w:fldChar w:fldCharType="end"/>
      </w:r>
    </w:p>
    <w:p w14:paraId="627DFA76" w14:textId="0892533E" w:rsidR="00DA5588" w:rsidRDefault="00DA558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1C2ABE">
        <w:rPr>
          <w:rFonts w:cs="Arial"/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1C2ABE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_Toc75438431 \h </w:instrText>
      </w:r>
      <w:r>
        <w:fldChar w:fldCharType="separate"/>
      </w:r>
      <w:r>
        <w:t>6</w:t>
      </w:r>
      <w:r>
        <w:fldChar w:fldCharType="end"/>
      </w:r>
    </w:p>
    <w:p w14:paraId="15FE7A2E" w14:textId="5A758871" w:rsidR="00DA5588" w:rsidRDefault="00DA5588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1C2ABE">
        <w:rPr>
          <w:rFonts w:cs="Arial"/>
          <w:b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1C2ABE">
        <w:rPr>
          <w:rFonts w:cs="Arial"/>
        </w:rPr>
        <w:t>Samsung SM-G986U</w:t>
      </w:r>
      <w:r>
        <w:tab/>
      </w:r>
      <w:r>
        <w:fldChar w:fldCharType="begin"/>
      </w:r>
      <w:r>
        <w:instrText xml:space="preserve"> PAGEREF _Toc75438432 \h </w:instrText>
      </w:r>
      <w:r>
        <w:fldChar w:fldCharType="separate"/>
      </w:r>
      <w:r>
        <w:t>6</w:t>
      </w:r>
      <w:r>
        <w:fldChar w:fldCharType="end"/>
      </w:r>
    </w:p>
    <w:p w14:paraId="5EA1ED1B" w14:textId="6528B717" w:rsidR="00DA5588" w:rsidRDefault="00DA558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1C2ABE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1C2ABE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_Toc75438433 \h </w:instrText>
      </w:r>
      <w:r>
        <w:fldChar w:fldCharType="separate"/>
      </w:r>
      <w:r>
        <w:t>6</w:t>
      </w:r>
      <w:r>
        <w:fldChar w:fldCharType="end"/>
      </w:r>
    </w:p>
    <w:p w14:paraId="2E4D4796" w14:textId="783096B9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75438425"/>
      <w:r>
        <w:rPr>
          <w:b/>
          <w:lang w:eastAsia="ja-JP"/>
        </w:rPr>
        <w:lastRenderedPageBreak/>
        <w:t>Overview</w:t>
      </w:r>
      <w:bookmarkEnd w:id="2"/>
      <w:bookmarkEnd w:id="3"/>
    </w:p>
    <w:p w14:paraId="5AD0086A" w14:textId="0EB9005E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essential changes needed to correct problems in the TTCN implementation of test case </w:t>
      </w:r>
      <w:r w:rsidR="003A4473">
        <w:rPr>
          <w:rFonts w:cs="Arial"/>
        </w:rPr>
        <w:t>7</w:t>
      </w:r>
      <w:r w:rsidR="00942160">
        <w:rPr>
          <w:rFonts w:cs="Arial"/>
        </w:rPr>
        <w:t>.</w:t>
      </w:r>
      <w:r w:rsidR="003A4473">
        <w:rPr>
          <w:rFonts w:cs="Arial"/>
        </w:rPr>
        <w:t>33</w:t>
      </w:r>
      <w:r w:rsidR="00810C65">
        <w:rPr>
          <w:rFonts w:cs="Arial"/>
        </w:rPr>
        <w:t xml:space="preserve">.NR5GC </w:t>
      </w:r>
      <w:r>
        <w:rPr>
          <w:rFonts w:cs="Arial"/>
        </w:rPr>
        <w:t xml:space="preserve">which is part of the </w:t>
      </w:r>
      <w:r w:rsidR="00120DC2">
        <w:rPr>
          <w:rFonts w:cs="Arial"/>
        </w:rPr>
        <w:t>iWD-TTCN3-B2020-09_D2</w:t>
      </w:r>
      <w:r w:rsidR="00532693">
        <w:rPr>
          <w:rFonts w:cs="Arial"/>
        </w:rPr>
        <w:t>1</w:t>
      </w:r>
      <w:r w:rsidR="00120DC2">
        <w:rPr>
          <w:rFonts w:cs="Arial"/>
        </w:rPr>
        <w:t>wk</w:t>
      </w:r>
      <w:r w:rsidR="00DA5588">
        <w:rPr>
          <w:rFonts w:cs="Arial"/>
        </w:rPr>
        <w:t>24</w:t>
      </w:r>
      <w:r>
        <w:rPr>
          <w:rFonts w:cs="Arial"/>
        </w:rPr>
        <w:t xml:space="preserve"> test suite. </w:t>
      </w:r>
    </w:p>
    <w:p w14:paraId="79DFA1B9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files are provided as evidence. </w:t>
      </w:r>
    </w:p>
    <w:p w14:paraId="134C2089" w14:textId="642204AB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2F2A89" w:rsidRPr="00481B72">
        <w:rPr>
          <w:rFonts w:cs="Arial"/>
          <w:sz w:val="24"/>
          <w:lang w:eastAsia="ja-JP"/>
        </w:rPr>
        <w:t>Hans Rohnert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hyperlink r:id="rId13" w:history="1">
        <w:r w:rsidR="00810C65" w:rsidRPr="00415096">
          <w:rPr>
            <w:rStyle w:val="Hyperlink"/>
            <w:rFonts w:cs="Arial"/>
            <w:lang w:eastAsia="ja-JP"/>
          </w:rPr>
          <w:t>hans.rohnert@rohde-schwarz.com</w:t>
        </w:r>
      </w:hyperlink>
    </w:p>
    <w:p w14:paraId="6A88D1A7" w14:textId="71D27BA7" w:rsidR="003A22C0" w:rsidRPr="007036CE" w:rsidRDefault="003A22C0" w:rsidP="003A22C0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4" w:name="_Toc75438426"/>
      <w:r w:rsidRPr="007036CE">
        <w:rPr>
          <w:b/>
        </w:rPr>
        <w:t>Verification Test Summary</w:t>
      </w:r>
      <w:bookmarkEnd w:id="4"/>
      <w:r>
        <w:rPr>
          <w:b/>
        </w:rPr>
        <w:t xml:space="preserve"> </w:t>
      </w:r>
    </w:p>
    <w:p w14:paraId="1DDFE21D" w14:textId="16C3D013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3A4473">
        <w:rPr>
          <w:rFonts w:cs="Arial"/>
          <w:lang w:eastAsia="ja-JP"/>
        </w:rPr>
        <w:t>7</w:t>
      </w:r>
      <w:r w:rsidR="008A5514">
        <w:rPr>
          <w:rFonts w:cs="Arial"/>
          <w:lang w:eastAsia="ja-JP"/>
        </w:rPr>
        <w:t>.</w:t>
      </w:r>
      <w:r w:rsidR="003A4473">
        <w:rPr>
          <w:rFonts w:cs="Arial"/>
          <w:lang w:eastAsia="ja-JP"/>
        </w:rPr>
        <w:t>33</w:t>
      </w:r>
      <w:r w:rsidR="009A0410" w:rsidRPr="009A0410">
        <w:rPr>
          <w:rFonts w:cs="Arial"/>
          <w:lang w:eastAsia="ja-JP"/>
        </w:rPr>
        <w:t>.NR5GC</w:t>
      </w:r>
    </w:p>
    <w:p w14:paraId="30F24256" w14:textId="0A0736C4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ATS Version:</w:t>
      </w:r>
      <w:r>
        <w:rPr>
          <w:rFonts w:cs="Arial"/>
          <w:b/>
          <w:lang w:eastAsia="ja-JP"/>
        </w:rPr>
        <w:tab/>
      </w:r>
      <w:r w:rsidR="00F135D0">
        <w:rPr>
          <w:rFonts w:cs="Arial"/>
        </w:rPr>
        <w:t>iWD-TTCN3-B2020-09_D2</w:t>
      </w:r>
      <w:r w:rsidR="00532693">
        <w:rPr>
          <w:rFonts w:cs="Arial"/>
        </w:rPr>
        <w:t>1</w:t>
      </w:r>
      <w:r w:rsidR="00F135D0">
        <w:rPr>
          <w:rFonts w:cs="Arial"/>
        </w:rPr>
        <w:t>wk</w:t>
      </w:r>
      <w:r w:rsidR="00A26FD2">
        <w:rPr>
          <w:rFonts w:cs="Arial"/>
        </w:rPr>
        <w:t>24</w:t>
      </w:r>
    </w:p>
    <w:p w14:paraId="58E7A1E0" w14:textId="504273BF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System Simulator used:</w:t>
      </w:r>
      <w:r>
        <w:rPr>
          <w:rFonts w:cs="Arial"/>
          <w:b/>
          <w:lang w:eastAsia="ja-JP"/>
        </w:rPr>
        <w:tab/>
      </w:r>
      <w:r w:rsidR="00120DC2" w:rsidRPr="00120DC2">
        <w:rPr>
          <w:rFonts w:cs="Arial"/>
        </w:rPr>
        <w:t>Rohde &amp; Schwarz 5G Protocol Conformance Test platform</w:t>
      </w:r>
    </w:p>
    <w:p w14:paraId="4939F6E6" w14:textId="5E1C88B0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>UE used:</w:t>
      </w:r>
      <w:r>
        <w:rPr>
          <w:rFonts w:cs="Arial"/>
          <w:b/>
          <w:lang w:eastAsia="ja-JP"/>
        </w:rPr>
        <w:tab/>
      </w:r>
      <w:r w:rsidR="003A4473">
        <w:rPr>
          <w:rFonts w:cs="Arial"/>
        </w:rPr>
        <w:t>Samsung SM-G986-U</w:t>
      </w:r>
    </w:p>
    <w:p w14:paraId="4FC1BE4E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56AE8DA0" w14:textId="77777777" w:rsidR="003A22C0" w:rsidRDefault="003A22C0" w:rsidP="003A22C0"/>
    <w:p w14:paraId="017C246C" w14:textId="7299C468" w:rsidR="003A22C0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75438427"/>
      <w:r w:rsidRPr="00854C55">
        <w:rPr>
          <w:b/>
        </w:rPr>
        <w:t>Corrections required</w:t>
      </w:r>
      <w:bookmarkEnd w:id="5"/>
      <w:bookmarkEnd w:id="6"/>
      <w:bookmarkEnd w:id="7"/>
    </w:p>
    <w:p w14:paraId="58529AD1" w14:textId="77777777" w:rsidR="00F6101A" w:rsidRPr="00F6101A" w:rsidRDefault="00F6101A" w:rsidP="00F6101A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8" w:name="_Toc75438428"/>
      <w:r>
        <w:rPr>
          <w:b/>
          <w:lang w:val="pt-BR"/>
        </w:rPr>
        <w:t>Change 1</w:t>
      </w:r>
      <w:bookmarkEnd w:id="8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F6101A" w14:paraId="4101142E" w14:textId="77777777" w:rsidTr="00A26FD2">
        <w:trPr>
          <w:trHeight w:val="447"/>
        </w:trPr>
        <w:tc>
          <w:tcPr>
            <w:tcW w:w="1985" w:type="dxa"/>
          </w:tcPr>
          <w:p w14:paraId="740A3BBC" w14:textId="77777777" w:rsidR="00F6101A" w:rsidRPr="00E751F5" w:rsidRDefault="00F6101A" w:rsidP="00333D06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47A28625" w14:textId="1E2D9A08" w:rsidR="00F6101A" w:rsidRPr="002D56A7" w:rsidRDefault="00A26FD2" w:rsidP="00333D06">
            <w:pPr>
              <w:spacing w:after="0"/>
            </w:pPr>
            <w:r w:rsidRPr="00A26FD2">
              <w:rPr>
                <w:rFonts w:ascii="Arial" w:hAnsi="Arial"/>
                <w:noProof/>
                <w:lang w:val="en-SG"/>
              </w:rPr>
              <w:t>f_TC_7_33_NR5GC_IMS1</w:t>
            </w:r>
          </w:p>
        </w:tc>
      </w:tr>
      <w:tr w:rsidR="00F6101A" w14:paraId="5E2E9E70" w14:textId="77777777" w:rsidTr="00A26FD2">
        <w:trPr>
          <w:trHeight w:val="452"/>
        </w:trPr>
        <w:tc>
          <w:tcPr>
            <w:tcW w:w="1985" w:type="dxa"/>
          </w:tcPr>
          <w:p w14:paraId="61700146" w14:textId="77777777" w:rsidR="00F6101A" w:rsidRPr="00E751F5" w:rsidRDefault="00F6101A" w:rsidP="00333D06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20EDCF18" w14:textId="78A62018" w:rsidR="00F6101A" w:rsidRPr="0022675A" w:rsidRDefault="00A26FD2" w:rsidP="00333D0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 step 19, 200 OK, the timer tag needs to be in the Supported rather than in the Require header, see TS 34.229-5</w:t>
            </w:r>
            <w:r w:rsidR="00741ABD">
              <w:rPr>
                <w:rFonts w:ascii="Arial" w:hAnsi="Arial" w:cs="Arial"/>
              </w:rPr>
              <w:t xml:space="preserve"> resp agreed prose CR R5-213545</w:t>
            </w:r>
            <w:r>
              <w:rPr>
                <w:rFonts w:ascii="Arial" w:hAnsi="Arial" w:cs="Arial"/>
              </w:rPr>
              <w:t>. Note that the UE is allowed to also add it to the Require header but this is not to be checked.</w:t>
            </w:r>
          </w:p>
        </w:tc>
      </w:tr>
      <w:tr w:rsidR="00F6101A" w14:paraId="0DF96C22" w14:textId="77777777" w:rsidTr="00A26FD2">
        <w:tc>
          <w:tcPr>
            <w:tcW w:w="1985" w:type="dxa"/>
          </w:tcPr>
          <w:p w14:paraId="3D811CE8" w14:textId="77777777" w:rsidR="00F6101A" w:rsidRPr="00E751F5" w:rsidRDefault="00F6101A" w:rsidP="00333D06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1D3ED18A" w14:textId="28607EC3" w:rsidR="00F6101A" w:rsidRPr="000352E9" w:rsidRDefault="00A26FD2" w:rsidP="00333D06">
            <w:pPr>
              <w:pStyle w:val="CRCoverPage"/>
              <w:spacing w:after="0"/>
              <w:rPr>
                <w:noProof/>
                <w:lang w:val="en-SG"/>
              </w:rPr>
            </w:pPr>
            <w:r>
              <w:rPr>
                <w:noProof/>
                <w:lang w:val="en-SG"/>
              </w:rPr>
              <w:t>Replaced Require by Supported header in the UL message.</w:t>
            </w:r>
          </w:p>
        </w:tc>
      </w:tr>
      <w:tr w:rsidR="00F6101A" w14:paraId="0F7D148A" w14:textId="77777777" w:rsidTr="00A26FD2">
        <w:tc>
          <w:tcPr>
            <w:tcW w:w="1985" w:type="dxa"/>
          </w:tcPr>
          <w:p w14:paraId="34B61564" w14:textId="77777777" w:rsidR="00F6101A" w:rsidRPr="00E751F5" w:rsidRDefault="00F6101A" w:rsidP="00333D06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485F6A48" w14:textId="0D16B03E" w:rsidR="00F6101A" w:rsidRPr="00E751F5" w:rsidRDefault="00F6101A" w:rsidP="00333D06">
            <w:pPr>
              <w:spacing w:after="0"/>
              <w:rPr>
                <w:rFonts w:ascii="Arial" w:hAnsi="Arial" w:cs="Arial"/>
                <w:noProof/>
              </w:rPr>
            </w:pPr>
            <w:r w:rsidRPr="001E76BA">
              <w:rPr>
                <w:rFonts w:ascii="Arial" w:hAnsi="Arial" w:cs="Arial"/>
                <w:lang w:eastAsia="en-GB"/>
              </w:rPr>
              <w:t>IMS_</w:t>
            </w:r>
            <w:r>
              <w:rPr>
                <w:rFonts w:ascii="Arial" w:hAnsi="Arial" w:cs="Arial"/>
                <w:lang w:eastAsia="en-GB"/>
              </w:rPr>
              <w:t>NR5G</w:t>
            </w:r>
            <w:r w:rsidR="00A26FD2">
              <w:rPr>
                <w:rFonts w:ascii="Arial" w:hAnsi="Arial" w:cs="Arial"/>
                <w:lang w:eastAsia="en-GB"/>
              </w:rPr>
              <w:t>C_CallControlTestcases</w:t>
            </w:r>
            <w:r w:rsidRPr="001E76BA">
              <w:rPr>
                <w:rFonts w:ascii="Arial" w:hAnsi="Arial" w:cs="Arial"/>
                <w:lang w:eastAsia="en-GB"/>
              </w:rPr>
              <w:t>.ttcn</w:t>
            </w:r>
          </w:p>
        </w:tc>
      </w:tr>
      <w:tr w:rsidR="00F6101A" w:rsidRPr="00E751F5" w14:paraId="2E063256" w14:textId="77777777" w:rsidTr="00A26FD2">
        <w:tc>
          <w:tcPr>
            <w:tcW w:w="1985" w:type="dxa"/>
          </w:tcPr>
          <w:p w14:paraId="4C89B771" w14:textId="77777777" w:rsidR="00F6101A" w:rsidRPr="00E751F5" w:rsidRDefault="00F6101A" w:rsidP="00333D06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5A4F4490" w14:textId="77777777" w:rsidR="00F6101A" w:rsidRPr="00E751F5" w:rsidRDefault="00F6101A" w:rsidP="00333D06">
            <w:pPr>
              <w:rPr>
                <w:rFonts w:ascii="Arial" w:hAnsi="Arial"/>
                <w:highlight w:val="cyan"/>
              </w:rPr>
            </w:pPr>
          </w:p>
        </w:tc>
      </w:tr>
    </w:tbl>
    <w:p w14:paraId="3EC5E7E8" w14:textId="77777777" w:rsidR="00F6101A" w:rsidRDefault="00F6101A" w:rsidP="00F6101A">
      <w:pPr>
        <w:spacing w:after="0"/>
        <w:rPr>
          <w:rFonts w:ascii="Arial" w:hAnsi="Arial"/>
          <w:b/>
          <w:lang w:eastAsia="en-GB"/>
        </w:rPr>
      </w:pPr>
    </w:p>
    <w:p w14:paraId="495E80E1" w14:textId="77777777" w:rsidR="00F6101A" w:rsidRDefault="00F6101A" w:rsidP="00F6101A">
      <w:pPr>
        <w:tabs>
          <w:tab w:val="left" w:pos="624"/>
        </w:tabs>
        <w:rPr>
          <w:rFonts w:ascii="Courier New" w:hAnsi="Courier New"/>
          <w:sz w:val="16"/>
          <w:lang w:val="en-SG"/>
        </w:rPr>
      </w:pPr>
    </w:p>
    <w:p w14:paraId="49830A29" w14:textId="77777777" w:rsidR="00F6101A" w:rsidRDefault="00F6101A" w:rsidP="00F6101A">
      <w:pPr>
        <w:spacing w:after="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Before change:</w:t>
      </w:r>
    </w:p>
    <w:p w14:paraId="1FCFA422" w14:textId="6469A708" w:rsidR="00F6101A" w:rsidRPr="00F6101A" w:rsidRDefault="00F6101A" w:rsidP="00F61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>f</w:t>
      </w:r>
      <w:r w:rsidRPr="008A5514">
        <w:rPr>
          <w:rFonts w:ascii="Courier New" w:hAnsi="Courier New"/>
          <w:sz w:val="16"/>
        </w:rPr>
        <w:t>unction</w:t>
      </w:r>
      <w:r>
        <w:rPr>
          <w:rFonts w:ascii="Courier New" w:hAnsi="Courier New"/>
          <w:sz w:val="16"/>
        </w:rPr>
        <w:t xml:space="preserve"> </w:t>
      </w:r>
      <w:r w:rsidRPr="00F6101A">
        <w:rPr>
          <w:rFonts w:ascii="Courier New" w:hAnsi="Courier New"/>
          <w:sz w:val="16"/>
        </w:rPr>
        <w:t>f_TC_7_33_NR5GC_IMS1() runs on IMS_PTC</w:t>
      </w:r>
    </w:p>
    <w:p w14:paraId="7BD86465" w14:textId="77777777" w:rsidR="00F6101A" w:rsidRPr="00F6101A" w:rsidRDefault="00F6101A" w:rsidP="00F61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F6101A">
        <w:rPr>
          <w:rFonts w:ascii="Courier New" w:hAnsi="Courier New"/>
          <w:sz w:val="16"/>
        </w:rPr>
        <w:t xml:space="preserve">  { // Session Timer / MT Call / Remote end chooses UE as refresher / 5GS</w:t>
      </w:r>
    </w:p>
    <w:p w14:paraId="379071CD" w14:textId="77777777" w:rsidR="00F6101A" w:rsidRPr="00F6101A" w:rsidRDefault="00F6101A" w:rsidP="00F61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F6101A">
        <w:rPr>
          <w:rFonts w:ascii="Courier New" w:hAnsi="Courier New"/>
          <w:sz w:val="16"/>
        </w:rPr>
        <w:t xml:space="preserve">    var Method_List v_MethodList := {"INVITE", "ACK", "OPTIONS", "CANCEL", "BYE"};</w:t>
      </w:r>
    </w:p>
    <w:p w14:paraId="3B6A89BC" w14:textId="77777777" w:rsidR="00F6101A" w:rsidRPr="00F6101A" w:rsidRDefault="00F6101A" w:rsidP="00F61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F6101A">
        <w:rPr>
          <w:rFonts w:ascii="Courier New" w:hAnsi="Courier New"/>
          <w:sz w:val="16"/>
        </w:rPr>
        <w:t xml:space="preserve">    var template (value) IMS_InviteRequestWithSdp_Type v_InviteRequestWithSdp;</w:t>
      </w:r>
    </w:p>
    <w:p w14:paraId="0132B6FC" w14:textId="77777777" w:rsidR="00F6101A" w:rsidRPr="00F6101A" w:rsidRDefault="00F6101A" w:rsidP="00F61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F6101A">
        <w:rPr>
          <w:rFonts w:ascii="Courier New" w:hAnsi="Courier New"/>
          <w:sz w:val="16"/>
        </w:rPr>
        <w:t xml:space="preserve">    var SipUrl v_ContactUrlUE;</w:t>
      </w:r>
    </w:p>
    <w:p w14:paraId="11A2922E" w14:textId="77777777" w:rsidR="00F6101A" w:rsidRPr="00F6101A" w:rsidRDefault="00F6101A" w:rsidP="00F61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F6101A">
        <w:rPr>
          <w:rFonts w:ascii="Courier New" w:hAnsi="Courier New"/>
          <w:sz w:val="16"/>
        </w:rPr>
        <w:t xml:space="preserve">    var SipUrl v_ContactUrlSS;</w:t>
      </w:r>
    </w:p>
    <w:p w14:paraId="24CE9DC5" w14:textId="77777777" w:rsidR="00F6101A" w:rsidRPr="00F6101A" w:rsidRDefault="00F6101A" w:rsidP="00F61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F6101A">
        <w:rPr>
          <w:rFonts w:ascii="Courier New" w:hAnsi="Courier New"/>
          <w:sz w:val="16"/>
        </w:rPr>
        <w:t xml:space="preserve">    var integer v_DeltaSec := 1800;</w:t>
      </w:r>
    </w:p>
    <w:p w14:paraId="2587503E" w14:textId="77777777" w:rsidR="00F6101A" w:rsidRPr="00F6101A" w:rsidRDefault="00F6101A" w:rsidP="00F61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F6101A">
        <w:rPr>
          <w:rFonts w:ascii="Courier New" w:hAnsi="Courier New"/>
          <w:sz w:val="16"/>
        </w:rPr>
        <w:t xml:space="preserve">    var integer i;</w:t>
      </w:r>
    </w:p>
    <w:p w14:paraId="531E2929" w14:textId="77777777" w:rsidR="00F6101A" w:rsidRPr="00F6101A" w:rsidRDefault="00F6101A" w:rsidP="00F61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</w:p>
    <w:p w14:paraId="471DE8CB" w14:textId="77777777" w:rsidR="00F6101A" w:rsidRPr="00F6101A" w:rsidRDefault="00F6101A" w:rsidP="00F61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F6101A">
        <w:rPr>
          <w:rFonts w:ascii="Courier New" w:hAnsi="Courier New"/>
          <w:sz w:val="16"/>
        </w:rPr>
        <w:t xml:space="preserve">    f_IMS_CC_Preamble(IPCAN_SpeechCall, IMS_REGISTERED);</w:t>
      </w:r>
    </w:p>
    <w:p w14:paraId="61787C46" w14:textId="77777777" w:rsidR="00F6101A" w:rsidRPr="00F6101A" w:rsidRDefault="00F6101A" w:rsidP="00F61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F6101A">
        <w:rPr>
          <w:rFonts w:ascii="Courier New" w:hAnsi="Courier New"/>
          <w:sz w:val="16"/>
        </w:rPr>
        <w:t xml:space="preserve">    </w:t>
      </w:r>
    </w:p>
    <w:p w14:paraId="66448309" w14:textId="77777777" w:rsidR="00F6101A" w:rsidRPr="00F6101A" w:rsidRDefault="00F6101A" w:rsidP="00F61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F6101A">
        <w:rPr>
          <w:rFonts w:ascii="Courier New" w:hAnsi="Courier New"/>
          <w:sz w:val="16"/>
        </w:rPr>
        <w:t xml:space="preserve">    f_IMS_TestBody_Set(true);</w:t>
      </w:r>
    </w:p>
    <w:p w14:paraId="6D63E8E7" w14:textId="77777777" w:rsidR="00F6101A" w:rsidRPr="00F6101A" w:rsidRDefault="00F6101A" w:rsidP="00F61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</w:p>
    <w:p w14:paraId="2CEAD0B1" w14:textId="77777777" w:rsidR="00F6101A" w:rsidRPr="00F6101A" w:rsidRDefault="00F6101A" w:rsidP="00F61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F6101A">
        <w:rPr>
          <w:rFonts w:ascii="Courier New" w:hAnsi="Courier New"/>
          <w:sz w:val="16"/>
        </w:rPr>
        <w:t xml:space="preserve">    f_IMS_CC_StartCall(IPCAN_MT_SpeechCall);</w:t>
      </w:r>
    </w:p>
    <w:p w14:paraId="4754E9FF" w14:textId="77777777" w:rsidR="00F6101A" w:rsidRPr="00F6101A" w:rsidRDefault="00F6101A" w:rsidP="00F61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</w:p>
    <w:p w14:paraId="1FA1B15B" w14:textId="77777777" w:rsidR="00F6101A" w:rsidRPr="00F6101A" w:rsidRDefault="00F6101A" w:rsidP="00F61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F6101A">
        <w:rPr>
          <w:rFonts w:ascii="Courier New" w:hAnsi="Courier New"/>
          <w:sz w:val="16"/>
        </w:rPr>
        <w:t xml:space="preserve">    // @siclog "Step 1 - 8" IPCAN siclog@</w:t>
      </w:r>
    </w:p>
    <w:p w14:paraId="191DC21C" w14:textId="77777777" w:rsidR="00F6101A" w:rsidRPr="00F6101A" w:rsidRDefault="00F6101A" w:rsidP="00F61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</w:p>
    <w:p w14:paraId="25AC5BAE" w14:textId="77777777" w:rsidR="00F6101A" w:rsidRPr="00F6101A" w:rsidRDefault="00F6101A" w:rsidP="00F61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F6101A">
        <w:rPr>
          <w:rFonts w:ascii="Courier New" w:hAnsi="Courier New"/>
          <w:sz w:val="16"/>
        </w:rPr>
        <w:t xml:space="preserve">    // @siclog "Step 9" siclog@  @sic R5-213545: A.5.2 instead of A.5.1 sic@</w:t>
      </w:r>
    </w:p>
    <w:p w14:paraId="6045DBD4" w14:textId="77777777" w:rsidR="00F6101A" w:rsidRPr="00F6101A" w:rsidRDefault="00F6101A" w:rsidP="00F61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F6101A">
        <w:rPr>
          <w:rFonts w:ascii="Courier New" w:hAnsi="Courier New"/>
          <w:sz w:val="16"/>
        </w:rPr>
        <w:t xml:space="preserve">    v_InviteRequestWithSdp := f_IMS_MTCallSetup_BuildInviteRequestWithSdp(tsc_IMS_SDP_AudioCodecList_EVS_WBAMR_AMR, tsc_SDP_WithoutPreconditions);</w:t>
      </w:r>
    </w:p>
    <w:p w14:paraId="730F4800" w14:textId="77777777" w:rsidR="00F6101A" w:rsidRPr="00F6101A" w:rsidRDefault="00F6101A" w:rsidP="00F61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F6101A">
        <w:rPr>
          <w:rFonts w:ascii="Courier New" w:hAnsi="Courier New"/>
          <w:sz w:val="16"/>
        </w:rPr>
        <w:t xml:space="preserve">    v_InviteRequestWithSdp.Invite.msgHeader.sessionExpires := cs_SessionExpires(v_DeltaSec, "uas");</w:t>
      </w:r>
    </w:p>
    <w:p w14:paraId="2C4A2F19" w14:textId="77777777" w:rsidR="00F6101A" w:rsidRPr="00F6101A" w:rsidRDefault="00F6101A" w:rsidP="00F61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F6101A">
        <w:rPr>
          <w:rFonts w:ascii="Courier New" w:hAnsi="Courier New"/>
          <w:sz w:val="16"/>
        </w:rPr>
        <w:lastRenderedPageBreak/>
        <w:t xml:space="preserve">    v_InviteRequestWithSdp.Invite.msgHeader.allow := cs_Allow(v_MethodList);</w:t>
      </w:r>
    </w:p>
    <w:p w14:paraId="34FD98BE" w14:textId="77777777" w:rsidR="00F6101A" w:rsidRPr="00F6101A" w:rsidRDefault="00F6101A" w:rsidP="00F61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F6101A">
        <w:rPr>
          <w:rFonts w:ascii="Courier New" w:hAnsi="Courier New"/>
          <w:sz w:val="16"/>
        </w:rPr>
        <w:t xml:space="preserve">    IMS_Client.send(cas_IMS_Invite_Request(v_InviteRequestWithSdp.RoutingInfo, v_InviteRequestWithSdp.Invite));</w:t>
      </w:r>
    </w:p>
    <w:p w14:paraId="7FD96F83" w14:textId="77777777" w:rsidR="00F6101A" w:rsidRPr="00F6101A" w:rsidRDefault="00F6101A" w:rsidP="00F61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F6101A">
        <w:rPr>
          <w:rFonts w:ascii="Courier New" w:hAnsi="Courier New"/>
          <w:sz w:val="16"/>
        </w:rPr>
        <w:t xml:space="preserve">    v_ContactUrlSS := f_MessageHeader_GetContactSipUrl(v_InviteRequestWithSdp.Invite.msgHeader);</w:t>
      </w:r>
    </w:p>
    <w:p w14:paraId="5397E129" w14:textId="77777777" w:rsidR="00F6101A" w:rsidRPr="00F6101A" w:rsidRDefault="00F6101A" w:rsidP="00F61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</w:p>
    <w:p w14:paraId="04A5C361" w14:textId="77777777" w:rsidR="00F6101A" w:rsidRPr="00F6101A" w:rsidRDefault="00F6101A" w:rsidP="00F61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F6101A">
        <w:rPr>
          <w:rFonts w:ascii="Courier New" w:hAnsi="Courier New"/>
          <w:sz w:val="16"/>
        </w:rPr>
        <w:t xml:space="preserve">    // @siclog "Step 10 - 16" IPCAN siclog@</w:t>
      </w:r>
    </w:p>
    <w:p w14:paraId="66451FC7" w14:textId="77777777" w:rsidR="00F6101A" w:rsidRPr="00F6101A" w:rsidRDefault="00F6101A" w:rsidP="00F61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F6101A">
        <w:rPr>
          <w:rFonts w:ascii="Courier New" w:hAnsi="Courier New"/>
          <w:sz w:val="16"/>
        </w:rPr>
        <w:t xml:space="preserve">    f_IMS_MTCallSetup_NR5GC_A_5_2_Step2_8(valueof(v_InviteRequestWithSdp));    // @sic R5-213545: A.5.2 instead of A.5.1 sic@</w:t>
      </w:r>
    </w:p>
    <w:p w14:paraId="04E0F056" w14:textId="77777777" w:rsidR="00F6101A" w:rsidRPr="00F6101A" w:rsidRDefault="00F6101A" w:rsidP="00F61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</w:p>
    <w:p w14:paraId="4470BAF4" w14:textId="77777777" w:rsidR="00F6101A" w:rsidRPr="00F6101A" w:rsidRDefault="00F6101A" w:rsidP="00F61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F6101A">
        <w:rPr>
          <w:rFonts w:ascii="Courier New" w:hAnsi="Courier New"/>
          <w:sz w:val="16"/>
        </w:rPr>
        <w:t xml:space="preserve">    // @siclog "Steps 17" siclog@</w:t>
      </w:r>
    </w:p>
    <w:p w14:paraId="33C106D2" w14:textId="77777777" w:rsidR="00F6101A" w:rsidRPr="00F6101A" w:rsidRDefault="00F6101A" w:rsidP="00F61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F6101A">
        <w:rPr>
          <w:rFonts w:ascii="Courier New" w:hAnsi="Courier New"/>
          <w:sz w:val="16"/>
        </w:rPr>
        <w:t xml:space="preserve">    f_UT_AnswerCall(MMI);</w:t>
      </w:r>
    </w:p>
    <w:p w14:paraId="0F2F7A83" w14:textId="77777777" w:rsidR="00F6101A" w:rsidRPr="00F6101A" w:rsidRDefault="00F6101A" w:rsidP="00F61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</w:p>
    <w:p w14:paraId="2B7BAD5C" w14:textId="77777777" w:rsidR="00F6101A" w:rsidRPr="00F6101A" w:rsidRDefault="00F6101A" w:rsidP="00F61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F6101A">
        <w:rPr>
          <w:rFonts w:ascii="Courier New" w:hAnsi="Courier New"/>
          <w:sz w:val="16"/>
        </w:rPr>
        <w:t xml:space="preserve">    // @siclog "Steps 18" Void siclog@</w:t>
      </w:r>
    </w:p>
    <w:p w14:paraId="42B67DFC" w14:textId="77777777" w:rsidR="00F6101A" w:rsidRPr="00F6101A" w:rsidRDefault="00F6101A" w:rsidP="00F61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</w:p>
    <w:p w14:paraId="6E0C0509" w14:textId="77777777" w:rsidR="00F6101A" w:rsidRPr="00F6101A" w:rsidRDefault="00F6101A" w:rsidP="00F61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F6101A">
        <w:rPr>
          <w:rFonts w:ascii="Courier New" w:hAnsi="Courier New"/>
          <w:sz w:val="16"/>
        </w:rPr>
        <w:t xml:space="preserve">    // @siclog "Steps 19 - 20" siclog@</w:t>
      </w:r>
    </w:p>
    <w:p w14:paraId="25426759" w14:textId="77777777" w:rsidR="006363B9" w:rsidRDefault="00F6101A" w:rsidP="00F61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</w:t>
      </w:r>
      <w:r w:rsidRPr="00F6101A">
        <w:rPr>
          <w:rFonts w:ascii="Courier New" w:hAnsi="Courier New"/>
          <w:sz w:val="16"/>
        </w:rPr>
        <w:t xml:space="preserve">f_IMS_MTCallSetupWithSessionTimer_Receive200OK_SendACK(valueof(v_InviteRequestWithSdp), </w:t>
      </w:r>
      <w:r w:rsidRPr="00F6101A">
        <w:rPr>
          <w:rFonts w:ascii="Courier New" w:hAnsi="Courier New"/>
          <w:sz w:val="16"/>
          <w:highlight w:val="yellow"/>
        </w:rPr>
        <w:t>cr_Require_timer, -,</w:t>
      </w:r>
      <w:r w:rsidRPr="00F6101A">
        <w:rPr>
          <w:rFonts w:ascii="Courier New" w:hAnsi="Courier New"/>
          <w:sz w:val="16"/>
        </w:rPr>
        <w:t xml:space="preserve"> v_DeltaSec, "uas");    </w:t>
      </w:r>
    </w:p>
    <w:p w14:paraId="0FE63593" w14:textId="1F23B4C1" w:rsidR="00F6101A" w:rsidRPr="00F6101A" w:rsidRDefault="006363B9" w:rsidP="00F61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</w:t>
      </w:r>
      <w:r w:rsidR="00F6101A" w:rsidRPr="00F6101A">
        <w:rPr>
          <w:rFonts w:ascii="Courier New" w:hAnsi="Courier New"/>
          <w:sz w:val="16"/>
        </w:rPr>
        <w:t>f_IMS_PreliminaryPass(__FILE__, __LINE__, "Step 19");</w:t>
      </w:r>
    </w:p>
    <w:p w14:paraId="0DA20FE3" w14:textId="77777777" w:rsidR="00F6101A" w:rsidRPr="00F6101A" w:rsidRDefault="00F6101A" w:rsidP="00F61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</w:p>
    <w:p w14:paraId="1D4835E2" w14:textId="77777777" w:rsidR="00F6101A" w:rsidRPr="00F6101A" w:rsidRDefault="00F6101A" w:rsidP="00F61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F6101A">
        <w:rPr>
          <w:rFonts w:ascii="Courier New" w:hAnsi="Courier New"/>
          <w:sz w:val="16"/>
        </w:rPr>
        <w:t xml:space="preserve">    // @siclog "Steps 21 - 26" siclog@</w:t>
      </w:r>
    </w:p>
    <w:p w14:paraId="7647DE57" w14:textId="77777777" w:rsidR="00F6101A" w:rsidRPr="00F6101A" w:rsidRDefault="00F6101A" w:rsidP="00F61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F6101A">
        <w:rPr>
          <w:rFonts w:ascii="Courier New" w:hAnsi="Courier New"/>
          <w:sz w:val="16"/>
        </w:rPr>
        <w:t xml:space="preserve">    for (i := 0; i &lt; 2; i := i + 1) {</w:t>
      </w:r>
    </w:p>
    <w:p w14:paraId="3E299522" w14:textId="77777777" w:rsidR="00F6101A" w:rsidRPr="00F6101A" w:rsidRDefault="00F6101A" w:rsidP="00F61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F6101A">
        <w:rPr>
          <w:rFonts w:ascii="Courier New" w:hAnsi="Courier New"/>
          <w:sz w:val="16"/>
        </w:rPr>
        <w:t xml:space="preserve">      f_IMS_CallWithSessionTimer_MORefresh(v_ContactUrlSS, v_DeltaSec, "uac");  /* @sic R5-210124: common function sic@ */</w:t>
      </w:r>
    </w:p>
    <w:p w14:paraId="5C4B17FC" w14:textId="77777777" w:rsidR="00F6101A" w:rsidRPr="00F6101A" w:rsidRDefault="00F6101A" w:rsidP="00F61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F6101A">
        <w:rPr>
          <w:rFonts w:ascii="Courier New" w:hAnsi="Courier New"/>
          <w:sz w:val="16"/>
        </w:rPr>
        <w:t xml:space="preserve">      f_IMS_PreliminaryPass(__FILE__, __LINE__, "Step 21/24");</w:t>
      </w:r>
    </w:p>
    <w:p w14:paraId="47E40832" w14:textId="77777777" w:rsidR="00F6101A" w:rsidRPr="00F6101A" w:rsidRDefault="00F6101A" w:rsidP="00F61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F6101A">
        <w:rPr>
          <w:rFonts w:ascii="Courier New" w:hAnsi="Courier New"/>
          <w:sz w:val="16"/>
        </w:rPr>
        <w:t xml:space="preserve">    }</w:t>
      </w:r>
    </w:p>
    <w:p w14:paraId="121B445A" w14:textId="77777777" w:rsidR="00F6101A" w:rsidRPr="00F6101A" w:rsidRDefault="00F6101A" w:rsidP="00F61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</w:p>
    <w:p w14:paraId="3B19F089" w14:textId="77777777" w:rsidR="00F6101A" w:rsidRPr="00F6101A" w:rsidRDefault="00F6101A" w:rsidP="00F61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F6101A">
        <w:rPr>
          <w:rFonts w:ascii="Courier New" w:hAnsi="Courier New"/>
          <w:sz w:val="16"/>
        </w:rPr>
        <w:t xml:space="preserve">    // @siclog "Step 20 - 23" siclog@</w:t>
      </w:r>
    </w:p>
    <w:p w14:paraId="6D2D8851" w14:textId="77777777" w:rsidR="00F6101A" w:rsidRPr="00F6101A" w:rsidRDefault="00F6101A" w:rsidP="00F61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F6101A">
        <w:rPr>
          <w:rFonts w:ascii="Courier New" w:hAnsi="Courier New"/>
          <w:sz w:val="16"/>
        </w:rPr>
        <w:t xml:space="preserve">    v_ContactUrlUE := f_IMS_PTC_ImsInfo_GetContactUrl(dialog);</w:t>
      </w:r>
    </w:p>
    <w:p w14:paraId="06D36F62" w14:textId="77777777" w:rsidR="00F6101A" w:rsidRPr="00F6101A" w:rsidRDefault="00F6101A" w:rsidP="00F61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F6101A">
        <w:rPr>
          <w:rFonts w:ascii="Courier New" w:hAnsi="Courier New"/>
          <w:sz w:val="16"/>
        </w:rPr>
        <w:t xml:space="preserve">    f_IMS_CallReleaseMT(v_ContactUrlUE);</w:t>
      </w:r>
    </w:p>
    <w:p w14:paraId="7864C210" w14:textId="77777777" w:rsidR="00F6101A" w:rsidRPr="00F6101A" w:rsidRDefault="00F6101A" w:rsidP="00F61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</w:p>
    <w:p w14:paraId="4C75DA3F" w14:textId="77777777" w:rsidR="00F6101A" w:rsidRPr="00F6101A" w:rsidRDefault="00F6101A" w:rsidP="00F61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F6101A">
        <w:rPr>
          <w:rFonts w:ascii="Courier New" w:hAnsi="Courier New"/>
          <w:sz w:val="16"/>
        </w:rPr>
        <w:t xml:space="preserve">    f_IMS_TestBody_Set(false);</w:t>
      </w:r>
    </w:p>
    <w:p w14:paraId="6042753B" w14:textId="77777777" w:rsidR="00F6101A" w:rsidRPr="00F6101A" w:rsidRDefault="00F6101A" w:rsidP="00F61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</w:p>
    <w:p w14:paraId="4329993E" w14:textId="70984A2C" w:rsidR="00F6101A" w:rsidRDefault="00F6101A" w:rsidP="00F61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/>
          <w:lang w:val="pt-BR" w:eastAsia="en-GB"/>
        </w:rPr>
      </w:pPr>
      <w:r w:rsidRPr="00F6101A">
        <w:rPr>
          <w:rFonts w:ascii="Courier New" w:hAnsi="Courier New"/>
          <w:sz w:val="16"/>
        </w:rPr>
        <w:t xml:space="preserve">    f_IMS_CC_Postamble(IPCAN_MT_SpeechCall);</w:t>
      </w:r>
      <w:r w:rsidRPr="008A5514">
        <w:rPr>
          <w:rFonts w:ascii="Courier New" w:hAnsi="Courier New"/>
          <w:sz w:val="16"/>
        </w:rPr>
        <w:t>}</w:t>
      </w:r>
    </w:p>
    <w:p w14:paraId="2DE8AAE7" w14:textId="77777777" w:rsidR="00F6101A" w:rsidRDefault="00F6101A" w:rsidP="00F6101A">
      <w:pPr>
        <w:spacing w:after="0"/>
        <w:rPr>
          <w:rFonts w:ascii="Arial" w:hAnsi="Arial" w:cs="Arial"/>
          <w:b/>
          <w:lang w:val="pt-BR" w:eastAsia="en-GB"/>
        </w:rPr>
      </w:pPr>
    </w:p>
    <w:p w14:paraId="51F12F6B" w14:textId="77777777" w:rsidR="00F6101A" w:rsidRDefault="00F6101A" w:rsidP="00F6101A">
      <w:pPr>
        <w:spacing w:after="0"/>
        <w:rPr>
          <w:rFonts w:ascii="Arial" w:hAnsi="Arial" w:cs="Arial"/>
          <w:b/>
          <w:lang w:val="pt-BR" w:eastAsia="en-GB"/>
        </w:rPr>
      </w:pPr>
      <w:r>
        <w:rPr>
          <w:rFonts w:ascii="Arial" w:hAnsi="Arial" w:cs="Arial"/>
          <w:b/>
          <w:lang w:val="pt-BR" w:eastAsia="en-GB"/>
        </w:rPr>
        <w:t>After change:</w:t>
      </w:r>
    </w:p>
    <w:p w14:paraId="155F70DC" w14:textId="77777777" w:rsidR="00F6101A" w:rsidRPr="00F6101A" w:rsidRDefault="00F6101A" w:rsidP="00F61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A5514">
        <w:rPr>
          <w:rFonts w:ascii="Courier New" w:hAnsi="Courier New"/>
          <w:sz w:val="16"/>
        </w:rPr>
        <w:t xml:space="preserve">function </w:t>
      </w:r>
      <w:r w:rsidRPr="00F6101A">
        <w:rPr>
          <w:rFonts w:ascii="Courier New" w:hAnsi="Courier New"/>
          <w:sz w:val="16"/>
        </w:rPr>
        <w:t>f_TC_7_33_NR5GC_IMS1() runs on IMS_PTC</w:t>
      </w:r>
    </w:p>
    <w:p w14:paraId="0979551B" w14:textId="77777777" w:rsidR="00F6101A" w:rsidRPr="00F6101A" w:rsidRDefault="00F6101A" w:rsidP="00F61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F6101A">
        <w:rPr>
          <w:rFonts w:ascii="Courier New" w:hAnsi="Courier New"/>
          <w:sz w:val="16"/>
        </w:rPr>
        <w:t xml:space="preserve">  { // Session Timer / MT Call / Remote end chooses UE as refresher / 5GS</w:t>
      </w:r>
    </w:p>
    <w:p w14:paraId="0EC2B498" w14:textId="77777777" w:rsidR="00F6101A" w:rsidRPr="00F6101A" w:rsidRDefault="00F6101A" w:rsidP="00F61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F6101A">
        <w:rPr>
          <w:rFonts w:ascii="Courier New" w:hAnsi="Courier New"/>
          <w:sz w:val="16"/>
        </w:rPr>
        <w:t xml:space="preserve">    var Method_List v_MethodList := {"INVITE", "ACK", "OPTIONS", "CANCEL", "BYE"};</w:t>
      </w:r>
    </w:p>
    <w:p w14:paraId="5E96DF24" w14:textId="77777777" w:rsidR="00F6101A" w:rsidRPr="00F6101A" w:rsidRDefault="00F6101A" w:rsidP="00F61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F6101A">
        <w:rPr>
          <w:rFonts w:ascii="Courier New" w:hAnsi="Courier New"/>
          <w:sz w:val="16"/>
        </w:rPr>
        <w:t xml:space="preserve">    var template (value) IMS_InviteRequestWithSdp_Type v_InviteRequestWithSdp;</w:t>
      </w:r>
    </w:p>
    <w:p w14:paraId="5CFB638F" w14:textId="77777777" w:rsidR="00F6101A" w:rsidRPr="00F6101A" w:rsidRDefault="00F6101A" w:rsidP="00F61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F6101A">
        <w:rPr>
          <w:rFonts w:ascii="Courier New" w:hAnsi="Courier New"/>
          <w:sz w:val="16"/>
        </w:rPr>
        <w:t xml:space="preserve">    var SipUrl v_ContactUrlUE;</w:t>
      </w:r>
    </w:p>
    <w:p w14:paraId="33274BFA" w14:textId="77777777" w:rsidR="00F6101A" w:rsidRPr="00F6101A" w:rsidRDefault="00F6101A" w:rsidP="00F61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F6101A">
        <w:rPr>
          <w:rFonts w:ascii="Courier New" w:hAnsi="Courier New"/>
          <w:sz w:val="16"/>
        </w:rPr>
        <w:t xml:space="preserve">    var SipUrl v_ContactUrlSS;</w:t>
      </w:r>
    </w:p>
    <w:p w14:paraId="059A864C" w14:textId="77777777" w:rsidR="00F6101A" w:rsidRPr="00F6101A" w:rsidRDefault="00F6101A" w:rsidP="00F61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F6101A">
        <w:rPr>
          <w:rFonts w:ascii="Courier New" w:hAnsi="Courier New"/>
          <w:sz w:val="16"/>
        </w:rPr>
        <w:t xml:space="preserve">    var integer v_DeltaSec := 1800;</w:t>
      </w:r>
    </w:p>
    <w:p w14:paraId="141EC83C" w14:textId="77777777" w:rsidR="00F6101A" w:rsidRPr="00F6101A" w:rsidRDefault="00F6101A" w:rsidP="00F61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F6101A">
        <w:rPr>
          <w:rFonts w:ascii="Courier New" w:hAnsi="Courier New"/>
          <w:sz w:val="16"/>
        </w:rPr>
        <w:t xml:space="preserve">    var integer i;</w:t>
      </w:r>
    </w:p>
    <w:p w14:paraId="7BF4693B" w14:textId="77777777" w:rsidR="00F6101A" w:rsidRPr="00F6101A" w:rsidRDefault="00F6101A" w:rsidP="00F61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</w:p>
    <w:p w14:paraId="6A75E88E" w14:textId="77777777" w:rsidR="00F6101A" w:rsidRPr="00F6101A" w:rsidRDefault="00F6101A" w:rsidP="00F61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F6101A">
        <w:rPr>
          <w:rFonts w:ascii="Courier New" w:hAnsi="Courier New"/>
          <w:sz w:val="16"/>
        </w:rPr>
        <w:t xml:space="preserve">    f_IMS_CC_Preamble(IPCAN_SpeechCall, IMS_REGISTERED);</w:t>
      </w:r>
    </w:p>
    <w:p w14:paraId="48676D9F" w14:textId="77777777" w:rsidR="00F6101A" w:rsidRPr="00F6101A" w:rsidRDefault="00F6101A" w:rsidP="00F61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F6101A">
        <w:rPr>
          <w:rFonts w:ascii="Courier New" w:hAnsi="Courier New"/>
          <w:sz w:val="16"/>
        </w:rPr>
        <w:t xml:space="preserve">    </w:t>
      </w:r>
    </w:p>
    <w:p w14:paraId="42E54507" w14:textId="77777777" w:rsidR="00F6101A" w:rsidRPr="00F6101A" w:rsidRDefault="00F6101A" w:rsidP="00F61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F6101A">
        <w:rPr>
          <w:rFonts w:ascii="Courier New" w:hAnsi="Courier New"/>
          <w:sz w:val="16"/>
        </w:rPr>
        <w:t xml:space="preserve">    f_IMS_TestBody_Set(true);</w:t>
      </w:r>
    </w:p>
    <w:p w14:paraId="7095F655" w14:textId="77777777" w:rsidR="00F6101A" w:rsidRPr="00F6101A" w:rsidRDefault="00F6101A" w:rsidP="00F61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</w:p>
    <w:p w14:paraId="4417FE16" w14:textId="77777777" w:rsidR="00F6101A" w:rsidRPr="00F6101A" w:rsidRDefault="00F6101A" w:rsidP="00F61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F6101A">
        <w:rPr>
          <w:rFonts w:ascii="Courier New" w:hAnsi="Courier New"/>
          <w:sz w:val="16"/>
        </w:rPr>
        <w:t xml:space="preserve">    f_IMS_CC_StartCall(IPCAN_MT_SpeechCall);</w:t>
      </w:r>
    </w:p>
    <w:p w14:paraId="677B5859" w14:textId="77777777" w:rsidR="00F6101A" w:rsidRPr="00F6101A" w:rsidRDefault="00F6101A" w:rsidP="00F61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</w:p>
    <w:p w14:paraId="01F93DAE" w14:textId="77777777" w:rsidR="00F6101A" w:rsidRPr="00F6101A" w:rsidRDefault="00F6101A" w:rsidP="00F61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F6101A">
        <w:rPr>
          <w:rFonts w:ascii="Courier New" w:hAnsi="Courier New"/>
          <w:sz w:val="16"/>
        </w:rPr>
        <w:t xml:space="preserve">    // @siclog "Step 1 - 8" IPCAN siclog@</w:t>
      </w:r>
    </w:p>
    <w:p w14:paraId="51BFEC8A" w14:textId="77777777" w:rsidR="00F6101A" w:rsidRPr="00F6101A" w:rsidRDefault="00F6101A" w:rsidP="00F61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</w:p>
    <w:p w14:paraId="4AE24A0B" w14:textId="77777777" w:rsidR="00F6101A" w:rsidRPr="00F6101A" w:rsidRDefault="00F6101A" w:rsidP="00F61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F6101A">
        <w:rPr>
          <w:rFonts w:ascii="Courier New" w:hAnsi="Courier New"/>
          <w:sz w:val="16"/>
        </w:rPr>
        <w:t xml:space="preserve">    // @siclog "Step 9" siclog@  @sic R5-213545: A.5.2 instead of A.5.1 sic@</w:t>
      </w:r>
    </w:p>
    <w:p w14:paraId="663F65A8" w14:textId="77777777" w:rsidR="00F6101A" w:rsidRPr="00F6101A" w:rsidRDefault="00F6101A" w:rsidP="00F61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F6101A">
        <w:rPr>
          <w:rFonts w:ascii="Courier New" w:hAnsi="Courier New"/>
          <w:sz w:val="16"/>
        </w:rPr>
        <w:t xml:space="preserve">    v_InviteRequestWithSdp := f_IMS_MTCallSetup_BuildInviteRequestWithSdp(tsc_IMS_SDP_AudioCodecList_EVS_WBAMR_AMR, tsc_SDP_WithoutPreconditions);</w:t>
      </w:r>
    </w:p>
    <w:p w14:paraId="292BB9D2" w14:textId="77777777" w:rsidR="00F6101A" w:rsidRPr="00F6101A" w:rsidRDefault="00F6101A" w:rsidP="00F61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F6101A">
        <w:rPr>
          <w:rFonts w:ascii="Courier New" w:hAnsi="Courier New"/>
          <w:sz w:val="16"/>
        </w:rPr>
        <w:t xml:space="preserve">    v_InviteRequestWithSdp.Invite.msgHeader.sessionExpires := cs_SessionExpires(v_DeltaSec, "uas");</w:t>
      </w:r>
    </w:p>
    <w:p w14:paraId="0D847453" w14:textId="77777777" w:rsidR="00F6101A" w:rsidRPr="00F6101A" w:rsidRDefault="00F6101A" w:rsidP="00F61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F6101A">
        <w:rPr>
          <w:rFonts w:ascii="Courier New" w:hAnsi="Courier New"/>
          <w:sz w:val="16"/>
        </w:rPr>
        <w:t xml:space="preserve">    v_InviteRequestWithSdp.Invite.msgHeader.allow := cs_Allow(v_MethodList);</w:t>
      </w:r>
    </w:p>
    <w:p w14:paraId="2D6F4F1F" w14:textId="77777777" w:rsidR="00F6101A" w:rsidRPr="00F6101A" w:rsidRDefault="00F6101A" w:rsidP="00F61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F6101A">
        <w:rPr>
          <w:rFonts w:ascii="Courier New" w:hAnsi="Courier New"/>
          <w:sz w:val="16"/>
        </w:rPr>
        <w:t xml:space="preserve">    IMS_Client.send(cas_IMS_Invite_Request(v_InviteRequestWithSdp.RoutingInfo, v_InviteRequestWithSdp.Invite));</w:t>
      </w:r>
    </w:p>
    <w:p w14:paraId="223B303B" w14:textId="77777777" w:rsidR="00F6101A" w:rsidRPr="00F6101A" w:rsidRDefault="00F6101A" w:rsidP="00F61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F6101A">
        <w:rPr>
          <w:rFonts w:ascii="Courier New" w:hAnsi="Courier New"/>
          <w:sz w:val="16"/>
        </w:rPr>
        <w:t xml:space="preserve">    v_ContactUrlSS := f_MessageHeader_GetContactSipUrl(v_InviteRequestWithSdp.Invite.msgHeader);</w:t>
      </w:r>
    </w:p>
    <w:p w14:paraId="53B60459" w14:textId="77777777" w:rsidR="00F6101A" w:rsidRPr="00F6101A" w:rsidRDefault="00F6101A" w:rsidP="00F61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</w:p>
    <w:p w14:paraId="08D1BE06" w14:textId="77777777" w:rsidR="00F6101A" w:rsidRPr="00F6101A" w:rsidRDefault="00F6101A" w:rsidP="00F61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F6101A">
        <w:rPr>
          <w:rFonts w:ascii="Courier New" w:hAnsi="Courier New"/>
          <w:sz w:val="16"/>
        </w:rPr>
        <w:t xml:space="preserve">    // @siclog "Step 10 - 16" IPCAN siclog@</w:t>
      </w:r>
    </w:p>
    <w:p w14:paraId="7173B109" w14:textId="77777777" w:rsidR="00F6101A" w:rsidRPr="00F6101A" w:rsidRDefault="00F6101A" w:rsidP="00F61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F6101A">
        <w:rPr>
          <w:rFonts w:ascii="Courier New" w:hAnsi="Courier New"/>
          <w:sz w:val="16"/>
        </w:rPr>
        <w:t xml:space="preserve">    f_IMS_MTCallSetup_NR5GC_A_5_2_Step2_8(valueof(v_InviteRequestWithSdp));    // @sic R5-213545: A.5.2 instead of A.5.1 sic@</w:t>
      </w:r>
    </w:p>
    <w:p w14:paraId="7E5BA3B2" w14:textId="77777777" w:rsidR="00F6101A" w:rsidRPr="00F6101A" w:rsidRDefault="00F6101A" w:rsidP="00F61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</w:p>
    <w:p w14:paraId="1CA3E691" w14:textId="77777777" w:rsidR="00F6101A" w:rsidRPr="00F6101A" w:rsidRDefault="00F6101A" w:rsidP="00F61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F6101A">
        <w:rPr>
          <w:rFonts w:ascii="Courier New" w:hAnsi="Courier New"/>
          <w:sz w:val="16"/>
        </w:rPr>
        <w:t xml:space="preserve">    // @siclog "Steps 17" siclog@</w:t>
      </w:r>
    </w:p>
    <w:p w14:paraId="56D108BD" w14:textId="77777777" w:rsidR="00F6101A" w:rsidRPr="00F6101A" w:rsidRDefault="00F6101A" w:rsidP="00F61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F6101A">
        <w:rPr>
          <w:rFonts w:ascii="Courier New" w:hAnsi="Courier New"/>
          <w:sz w:val="16"/>
        </w:rPr>
        <w:t xml:space="preserve">    f_UT_AnswerCall(MMI);</w:t>
      </w:r>
    </w:p>
    <w:p w14:paraId="2C49201D" w14:textId="77777777" w:rsidR="00F6101A" w:rsidRPr="00F6101A" w:rsidRDefault="00F6101A" w:rsidP="00F61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</w:p>
    <w:p w14:paraId="0C61D021" w14:textId="77777777" w:rsidR="00F6101A" w:rsidRPr="00F6101A" w:rsidRDefault="00F6101A" w:rsidP="00F61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F6101A">
        <w:rPr>
          <w:rFonts w:ascii="Courier New" w:hAnsi="Courier New"/>
          <w:sz w:val="16"/>
        </w:rPr>
        <w:t xml:space="preserve">    // @siclog "Steps 18" Void siclog@</w:t>
      </w:r>
    </w:p>
    <w:p w14:paraId="1F7A426E" w14:textId="77777777" w:rsidR="00F6101A" w:rsidRPr="00F6101A" w:rsidRDefault="00F6101A" w:rsidP="00F61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</w:p>
    <w:p w14:paraId="30533188" w14:textId="77777777" w:rsidR="00F6101A" w:rsidRPr="00F6101A" w:rsidRDefault="00F6101A" w:rsidP="00F61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F6101A">
        <w:rPr>
          <w:rFonts w:ascii="Courier New" w:hAnsi="Courier New"/>
          <w:sz w:val="16"/>
        </w:rPr>
        <w:t xml:space="preserve">    // @siclog "Steps 19 - 20" siclog@</w:t>
      </w:r>
    </w:p>
    <w:p w14:paraId="029FF165" w14:textId="6E30FFF4" w:rsidR="00F6101A" w:rsidRPr="00F6101A" w:rsidRDefault="00F6101A" w:rsidP="00F61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F6101A">
        <w:rPr>
          <w:rFonts w:ascii="Courier New" w:hAnsi="Courier New"/>
          <w:sz w:val="16"/>
        </w:rPr>
        <w:t xml:space="preserve">    f_IMS_MTCallSetupWithSessionTimer_Receive200OK_SendACK(valueof(v_InviteRequestWithSdp</w:t>
      </w:r>
      <w:r w:rsidRPr="00F6101A">
        <w:rPr>
          <w:rFonts w:ascii="Courier New" w:hAnsi="Courier New"/>
          <w:sz w:val="16"/>
          <w:highlight w:val="yellow"/>
        </w:rPr>
        <w:t>), -, cr_Supported_timer</w:t>
      </w:r>
      <w:r w:rsidRPr="00F6101A">
        <w:rPr>
          <w:rFonts w:ascii="Courier New" w:hAnsi="Courier New"/>
          <w:sz w:val="16"/>
        </w:rPr>
        <w:t xml:space="preserve">, v_DeltaSec, "uas"); </w:t>
      </w:r>
    </w:p>
    <w:p w14:paraId="4CFC7201" w14:textId="77777777" w:rsidR="00F6101A" w:rsidRPr="00F6101A" w:rsidRDefault="00F6101A" w:rsidP="00F61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F6101A">
        <w:rPr>
          <w:rFonts w:ascii="Courier New" w:hAnsi="Courier New"/>
          <w:sz w:val="16"/>
        </w:rPr>
        <w:t xml:space="preserve">    f_IMS_PreliminaryPass(__FILE__, __LINE__, "Step 19");</w:t>
      </w:r>
    </w:p>
    <w:p w14:paraId="0BAE60B1" w14:textId="77777777" w:rsidR="00F6101A" w:rsidRPr="00F6101A" w:rsidRDefault="00F6101A" w:rsidP="00F61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</w:p>
    <w:p w14:paraId="3BC025FE" w14:textId="77777777" w:rsidR="00F6101A" w:rsidRPr="00F6101A" w:rsidRDefault="00F6101A" w:rsidP="00F61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F6101A">
        <w:rPr>
          <w:rFonts w:ascii="Courier New" w:hAnsi="Courier New"/>
          <w:sz w:val="16"/>
        </w:rPr>
        <w:t xml:space="preserve">    // @siclog "Steps 21 - 26" siclog@</w:t>
      </w:r>
    </w:p>
    <w:p w14:paraId="557E43E2" w14:textId="77777777" w:rsidR="00F6101A" w:rsidRPr="00F6101A" w:rsidRDefault="00F6101A" w:rsidP="00F61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F6101A">
        <w:rPr>
          <w:rFonts w:ascii="Courier New" w:hAnsi="Courier New"/>
          <w:sz w:val="16"/>
        </w:rPr>
        <w:lastRenderedPageBreak/>
        <w:t xml:space="preserve">    for (i := 0; i &lt; 2; i := i + 1) {</w:t>
      </w:r>
    </w:p>
    <w:p w14:paraId="67FF214C" w14:textId="77777777" w:rsidR="00F6101A" w:rsidRPr="00F6101A" w:rsidRDefault="00F6101A" w:rsidP="00F61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F6101A">
        <w:rPr>
          <w:rFonts w:ascii="Courier New" w:hAnsi="Courier New"/>
          <w:sz w:val="16"/>
        </w:rPr>
        <w:t xml:space="preserve">      f_IMS_CallWithSessionTimer_MORefresh(v_ContactUrlSS, v_DeltaSec, "uac");  /* @sic R5-210124: common function sic@ */</w:t>
      </w:r>
    </w:p>
    <w:p w14:paraId="41AD458A" w14:textId="77777777" w:rsidR="00F6101A" w:rsidRPr="00F6101A" w:rsidRDefault="00F6101A" w:rsidP="00F61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F6101A">
        <w:rPr>
          <w:rFonts w:ascii="Courier New" w:hAnsi="Courier New"/>
          <w:sz w:val="16"/>
        </w:rPr>
        <w:t xml:space="preserve">      f_IMS_PreliminaryPass(__FILE__, __LINE__, "Step 21/24");</w:t>
      </w:r>
    </w:p>
    <w:p w14:paraId="2F518C4F" w14:textId="77777777" w:rsidR="00F6101A" w:rsidRPr="00F6101A" w:rsidRDefault="00F6101A" w:rsidP="00F61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F6101A">
        <w:rPr>
          <w:rFonts w:ascii="Courier New" w:hAnsi="Courier New"/>
          <w:sz w:val="16"/>
        </w:rPr>
        <w:t xml:space="preserve">    }</w:t>
      </w:r>
    </w:p>
    <w:p w14:paraId="66808FFC" w14:textId="77777777" w:rsidR="00F6101A" w:rsidRPr="00F6101A" w:rsidRDefault="00F6101A" w:rsidP="00F61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</w:p>
    <w:p w14:paraId="6D2095DA" w14:textId="77777777" w:rsidR="00F6101A" w:rsidRPr="00F6101A" w:rsidRDefault="00F6101A" w:rsidP="00F61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F6101A">
        <w:rPr>
          <w:rFonts w:ascii="Courier New" w:hAnsi="Courier New"/>
          <w:sz w:val="16"/>
        </w:rPr>
        <w:t xml:space="preserve">    // @siclog "Step 20 - 23" siclog@</w:t>
      </w:r>
    </w:p>
    <w:p w14:paraId="1621CE33" w14:textId="77777777" w:rsidR="00F6101A" w:rsidRPr="00F6101A" w:rsidRDefault="00F6101A" w:rsidP="00F61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F6101A">
        <w:rPr>
          <w:rFonts w:ascii="Courier New" w:hAnsi="Courier New"/>
          <w:sz w:val="16"/>
        </w:rPr>
        <w:t xml:space="preserve">    v_ContactUrlUE := f_IMS_PTC_ImsInfo_GetContactUrl(dialog);</w:t>
      </w:r>
    </w:p>
    <w:p w14:paraId="29F033B3" w14:textId="77777777" w:rsidR="00F6101A" w:rsidRPr="00F6101A" w:rsidRDefault="00F6101A" w:rsidP="00F61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F6101A">
        <w:rPr>
          <w:rFonts w:ascii="Courier New" w:hAnsi="Courier New"/>
          <w:sz w:val="16"/>
        </w:rPr>
        <w:t xml:space="preserve">    f_IMS_CallReleaseMT(v_ContactUrlUE);</w:t>
      </w:r>
    </w:p>
    <w:p w14:paraId="7EFC2434" w14:textId="77777777" w:rsidR="00F6101A" w:rsidRPr="00F6101A" w:rsidRDefault="00F6101A" w:rsidP="00F61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</w:p>
    <w:p w14:paraId="2A05D85A" w14:textId="77777777" w:rsidR="00F6101A" w:rsidRPr="00F6101A" w:rsidRDefault="00F6101A" w:rsidP="00F61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F6101A">
        <w:rPr>
          <w:rFonts w:ascii="Courier New" w:hAnsi="Courier New"/>
          <w:sz w:val="16"/>
        </w:rPr>
        <w:t xml:space="preserve">    f_IMS_TestBody_Set(false);</w:t>
      </w:r>
    </w:p>
    <w:p w14:paraId="3D49B91B" w14:textId="77777777" w:rsidR="00F6101A" w:rsidRPr="00F6101A" w:rsidRDefault="00F6101A" w:rsidP="00F61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</w:p>
    <w:p w14:paraId="29A2B249" w14:textId="77777777" w:rsidR="00F6101A" w:rsidRDefault="00F6101A" w:rsidP="00F61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F6101A">
        <w:rPr>
          <w:rFonts w:ascii="Courier New" w:hAnsi="Courier New"/>
          <w:sz w:val="16"/>
        </w:rPr>
        <w:t xml:space="preserve">    f_IMS_CC_Postamble(IPCAN_MT_SpeechCall);</w:t>
      </w:r>
      <w:r w:rsidRPr="008A5514">
        <w:rPr>
          <w:rFonts w:ascii="Courier New" w:hAnsi="Courier New"/>
          <w:sz w:val="16"/>
        </w:rPr>
        <w:t xml:space="preserve">  </w:t>
      </w:r>
    </w:p>
    <w:p w14:paraId="2CB4EAFF" w14:textId="04CF8EB7" w:rsidR="00F6101A" w:rsidRPr="008A5514" w:rsidRDefault="00F6101A" w:rsidP="00F61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A5514">
        <w:rPr>
          <w:rFonts w:ascii="Courier New" w:hAnsi="Courier New"/>
          <w:sz w:val="16"/>
        </w:rPr>
        <w:t>}</w:t>
      </w:r>
    </w:p>
    <w:p w14:paraId="1010ADE4" w14:textId="77777777" w:rsidR="00F6101A" w:rsidRPr="00F6101A" w:rsidRDefault="00F6101A" w:rsidP="00F6101A"/>
    <w:p w14:paraId="1378C48B" w14:textId="5CD4D484" w:rsidR="00F6101A" w:rsidRPr="00F6101A" w:rsidRDefault="003A22C0" w:rsidP="00F6101A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9" w:name="_Toc75438429"/>
      <w:r>
        <w:rPr>
          <w:b/>
          <w:lang w:val="pt-BR"/>
        </w:rPr>
        <w:t xml:space="preserve">Change </w:t>
      </w:r>
      <w:r w:rsidR="00F6101A">
        <w:rPr>
          <w:b/>
          <w:lang w:val="pt-BR"/>
        </w:rPr>
        <w:t>2</w:t>
      </w:r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3A22C0" w14:paraId="1E92D409" w14:textId="77777777" w:rsidTr="00466DE2">
        <w:trPr>
          <w:trHeight w:val="447"/>
        </w:trPr>
        <w:tc>
          <w:tcPr>
            <w:tcW w:w="1985" w:type="dxa"/>
          </w:tcPr>
          <w:p w14:paraId="692D8D95" w14:textId="77777777" w:rsidR="003A22C0" w:rsidRPr="00E751F5" w:rsidRDefault="003A22C0" w:rsidP="00317F0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139D8F65" w14:textId="66106969" w:rsidR="003A22C0" w:rsidRPr="002D56A7" w:rsidRDefault="00466DE2" w:rsidP="00317F09">
            <w:pPr>
              <w:spacing w:after="0"/>
            </w:pPr>
            <w:r w:rsidRPr="00A26FD2">
              <w:rPr>
                <w:rFonts w:ascii="Arial" w:hAnsi="Arial"/>
                <w:noProof/>
                <w:lang w:val="en-SG"/>
              </w:rPr>
              <w:t>f_IMS_CallWithSessionTimer_MORefresh</w:t>
            </w:r>
          </w:p>
        </w:tc>
      </w:tr>
      <w:tr w:rsidR="003A22C0" w14:paraId="4CDF2ED8" w14:textId="77777777" w:rsidTr="00466DE2">
        <w:trPr>
          <w:trHeight w:val="452"/>
        </w:trPr>
        <w:tc>
          <w:tcPr>
            <w:tcW w:w="1985" w:type="dxa"/>
          </w:tcPr>
          <w:p w14:paraId="01DD158B" w14:textId="77777777" w:rsidR="003A22C0" w:rsidRPr="00E751F5" w:rsidRDefault="003A22C0" w:rsidP="00317F09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199038C9" w14:textId="610D90F5" w:rsidR="003A22C0" w:rsidRPr="0022675A" w:rsidRDefault="00A26FD2" w:rsidP="00317F0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For steps 22 and 25, TS 34.229-5 wrongly puts the timer tag into the Supported rather than into the Require header (draft prose CR attached)</w:t>
            </w:r>
          </w:p>
        </w:tc>
      </w:tr>
      <w:tr w:rsidR="003A22C0" w14:paraId="28247047" w14:textId="77777777" w:rsidTr="00466DE2">
        <w:tc>
          <w:tcPr>
            <w:tcW w:w="1985" w:type="dxa"/>
          </w:tcPr>
          <w:p w14:paraId="2914EB50" w14:textId="77777777" w:rsidR="003A22C0" w:rsidRPr="00E751F5" w:rsidRDefault="003A22C0" w:rsidP="00317F09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2294238C" w14:textId="6BD703BF" w:rsidR="003A22C0" w:rsidRPr="000352E9" w:rsidRDefault="00A26FD2" w:rsidP="00317F09">
            <w:pPr>
              <w:pStyle w:val="CRCoverPage"/>
              <w:spacing w:after="0"/>
              <w:rPr>
                <w:noProof/>
                <w:lang w:val="en-SG"/>
              </w:rPr>
            </w:pPr>
            <w:r>
              <w:rPr>
                <w:noProof/>
                <w:lang w:val="en-SG"/>
              </w:rPr>
              <w:t>Replaced Supported by Require header in DL.</w:t>
            </w:r>
          </w:p>
        </w:tc>
      </w:tr>
      <w:tr w:rsidR="003A22C0" w14:paraId="7D7623E1" w14:textId="77777777" w:rsidTr="00466DE2">
        <w:tc>
          <w:tcPr>
            <w:tcW w:w="1985" w:type="dxa"/>
          </w:tcPr>
          <w:p w14:paraId="18F41309" w14:textId="77777777" w:rsidR="003A22C0" w:rsidRPr="00E751F5" w:rsidRDefault="003A22C0" w:rsidP="00317F09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68AFF6F" w14:textId="282E5CAD" w:rsidR="003A22C0" w:rsidRPr="00E751F5" w:rsidRDefault="003469A2" w:rsidP="00317F09">
            <w:pPr>
              <w:spacing w:after="0"/>
              <w:rPr>
                <w:rFonts w:ascii="Arial" w:hAnsi="Arial" w:cs="Arial"/>
                <w:noProof/>
              </w:rPr>
            </w:pPr>
            <w:r w:rsidRPr="001E76BA">
              <w:rPr>
                <w:rFonts w:ascii="Arial" w:hAnsi="Arial" w:cs="Arial"/>
                <w:lang w:eastAsia="en-GB"/>
              </w:rPr>
              <w:t>IMS_</w:t>
            </w:r>
            <w:r w:rsidR="00A26FD2">
              <w:rPr>
                <w:rFonts w:ascii="Arial" w:hAnsi="Arial" w:cs="Arial"/>
                <w:lang w:eastAsia="en-GB"/>
              </w:rPr>
              <w:t>CC_SessionTimerCommon</w:t>
            </w:r>
            <w:r w:rsidRPr="001E76BA">
              <w:rPr>
                <w:rFonts w:ascii="Arial" w:hAnsi="Arial" w:cs="Arial"/>
                <w:lang w:eastAsia="en-GB"/>
              </w:rPr>
              <w:t>.ttcn</w:t>
            </w:r>
          </w:p>
        </w:tc>
      </w:tr>
      <w:tr w:rsidR="003A22C0" w:rsidRPr="00E751F5" w14:paraId="093D4412" w14:textId="77777777" w:rsidTr="00466DE2">
        <w:tc>
          <w:tcPr>
            <w:tcW w:w="1985" w:type="dxa"/>
          </w:tcPr>
          <w:p w14:paraId="384B77C8" w14:textId="77777777" w:rsidR="003A22C0" w:rsidRPr="00E751F5" w:rsidRDefault="003A22C0" w:rsidP="00317F0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423F160A" w14:textId="77777777" w:rsidR="003A22C0" w:rsidRPr="00E751F5" w:rsidRDefault="003A22C0" w:rsidP="00317F09">
            <w:pPr>
              <w:rPr>
                <w:rFonts w:ascii="Arial" w:hAnsi="Arial"/>
                <w:highlight w:val="cyan"/>
              </w:rPr>
            </w:pPr>
          </w:p>
        </w:tc>
      </w:tr>
    </w:tbl>
    <w:p w14:paraId="4DC64AFF" w14:textId="4B37F699" w:rsidR="003469A2" w:rsidRDefault="003469A2" w:rsidP="00E36BAB">
      <w:pPr>
        <w:spacing w:after="0"/>
        <w:rPr>
          <w:rFonts w:ascii="Arial" w:hAnsi="Arial"/>
          <w:b/>
          <w:lang w:eastAsia="en-GB"/>
        </w:rPr>
      </w:pPr>
    </w:p>
    <w:p w14:paraId="2EECC0A7" w14:textId="77777777" w:rsidR="003469A2" w:rsidRDefault="003469A2" w:rsidP="003469A2">
      <w:pPr>
        <w:tabs>
          <w:tab w:val="left" w:pos="624"/>
        </w:tabs>
        <w:rPr>
          <w:rFonts w:ascii="Courier New" w:hAnsi="Courier New"/>
          <w:sz w:val="16"/>
          <w:lang w:val="en-SG"/>
        </w:rPr>
      </w:pPr>
    </w:p>
    <w:p w14:paraId="2AC936CE" w14:textId="36CF8A25" w:rsidR="003469A2" w:rsidRPr="00807CF9" w:rsidRDefault="003469A2" w:rsidP="00807CF9">
      <w:pPr>
        <w:spacing w:after="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Before change:</w:t>
      </w:r>
    </w:p>
    <w:p w14:paraId="03388BFE" w14:textId="77777777" w:rsidR="00807CF9" w:rsidRPr="00807CF9" w:rsidRDefault="00807CF9" w:rsidP="00807C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07CF9">
        <w:rPr>
          <w:rFonts w:ascii="Arial" w:hAnsi="Arial" w:cs="Arial"/>
          <w:b/>
          <w:lang w:val="pt-BR" w:eastAsia="en-GB"/>
        </w:rPr>
        <w:t xml:space="preserve">  </w:t>
      </w:r>
      <w:r w:rsidRPr="00807CF9">
        <w:rPr>
          <w:rFonts w:ascii="Courier New" w:hAnsi="Courier New"/>
          <w:sz w:val="16"/>
        </w:rPr>
        <w:t>function f_IMS_CallWithSessionTimer_MORefresh(SipUrl p_ContactUrl,</w:t>
      </w:r>
    </w:p>
    <w:p w14:paraId="2B5F32DE" w14:textId="77777777" w:rsidR="00807CF9" w:rsidRPr="00807CF9" w:rsidRDefault="00807CF9" w:rsidP="00807C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07CF9">
        <w:rPr>
          <w:rFonts w:ascii="Courier New" w:hAnsi="Courier New"/>
          <w:sz w:val="16"/>
        </w:rPr>
        <w:t xml:space="preserve">                                                integer p_DeltaSecValue,</w:t>
      </w:r>
    </w:p>
    <w:p w14:paraId="7E2F2CD6" w14:textId="77777777" w:rsidR="00807CF9" w:rsidRPr="00807CF9" w:rsidRDefault="00807CF9" w:rsidP="00807C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07CF9">
        <w:rPr>
          <w:rFonts w:ascii="Courier New" w:hAnsi="Courier New"/>
          <w:sz w:val="16"/>
        </w:rPr>
        <w:t xml:space="preserve">                                                charstring p_RefresherValue) runs on IMS_PTC</w:t>
      </w:r>
    </w:p>
    <w:p w14:paraId="72D81BCE" w14:textId="77777777" w:rsidR="00807CF9" w:rsidRPr="00807CF9" w:rsidRDefault="00807CF9" w:rsidP="00807C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07CF9">
        <w:rPr>
          <w:rFonts w:ascii="Courier New" w:hAnsi="Courier New"/>
          <w:sz w:val="16"/>
        </w:rPr>
        <w:t xml:space="preserve">  { /* @sic R5-210124: 200 OK and ACK added to this function sic@ */</w:t>
      </w:r>
    </w:p>
    <w:p w14:paraId="67AF96A9" w14:textId="77777777" w:rsidR="00807CF9" w:rsidRPr="00807CF9" w:rsidRDefault="00807CF9" w:rsidP="00807C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07CF9">
        <w:rPr>
          <w:rFonts w:ascii="Courier New" w:hAnsi="Courier New"/>
          <w:sz w:val="16"/>
        </w:rPr>
        <w:t xml:space="preserve">    var IMS_DATA_REQ v_IMS_DATA_REQ;</w:t>
      </w:r>
    </w:p>
    <w:p w14:paraId="5633AFBA" w14:textId="77777777" w:rsidR="00807CF9" w:rsidRPr="00807CF9" w:rsidRDefault="00807CF9" w:rsidP="00807C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07CF9">
        <w:rPr>
          <w:rFonts w:ascii="Courier New" w:hAnsi="Courier New"/>
          <w:sz w:val="16"/>
        </w:rPr>
        <w:t xml:space="preserve">    var IMS_RoutingInfo_Type v_RoutingInfo_DL;</w:t>
      </w:r>
    </w:p>
    <w:p w14:paraId="17E966B6" w14:textId="77777777" w:rsidR="00807CF9" w:rsidRPr="00807CF9" w:rsidRDefault="00807CF9" w:rsidP="00807C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07CF9">
        <w:rPr>
          <w:rFonts w:ascii="Courier New" w:hAnsi="Courier New"/>
          <w:sz w:val="16"/>
        </w:rPr>
        <w:t xml:space="preserve">    var template (present) MessageHeader v_MessageHeaderExpected;</w:t>
      </w:r>
    </w:p>
    <w:p w14:paraId="70161C6C" w14:textId="77777777" w:rsidR="00807CF9" w:rsidRPr="00807CF9" w:rsidRDefault="00807CF9" w:rsidP="00807C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07CF9">
        <w:rPr>
          <w:rFonts w:ascii="Courier New" w:hAnsi="Courier New"/>
          <w:sz w:val="16"/>
        </w:rPr>
        <w:t xml:space="preserve">    var INVITE_Request v_InviteRequest;</w:t>
      </w:r>
    </w:p>
    <w:p w14:paraId="1B4D3FF1" w14:textId="77777777" w:rsidR="00807CF9" w:rsidRPr="00807CF9" w:rsidRDefault="00807CF9" w:rsidP="00807C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07CF9">
        <w:rPr>
          <w:rFonts w:ascii="Courier New" w:hAnsi="Courier New"/>
          <w:sz w:val="16"/>
        </w:rPr>
        <w:t xml:space="preserve">    </w:t>
      </w:r>
    </w:p>
    <w:p w14:paraId="7D9AB8D2" w14:textId="77777777" w:rsidR="00807CF9" w:rsidRPr="00807CF9" w:rsidRDefault="00807CF9" w:rsidP="00807C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07CF9">
        <w:rPr>
          <w:rFonts w:ascii="Courier New" w:hAnsi="Courier New"/>
          <w:sz w:val="16"/>
        </w:rPr>
        <w:t xml:space="preserve">    v_MessageHeaderExpected := f_IMS_InviteRequest_MessageHeaderRX(p_ContactUrl, -, A_2_1_A5);</w:t>
      </w:r>
    </w:p>
    <w:p w14:paraId="33B139F0" w14:textId="77777777" w:rsidR="00807CF9" w:rsidRPr="00807CF9" w:rsidRDefault="00807CF9" w:rsidP="00807C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07CF9">
        <w:rPr>
          <w:rFonts w:ascii="Courier New" w:hAnsi="Courier New"/>
          <w:sz w:val="16"/>
        </w:rPr>
        <w:t xml:space="preserve">    v_MessageHeaderExpected.sessionExpires := cr_SessionExpires;</w:t>
      </w:r>
    </w:p>
    <w:p w14:paraId="31088A86" w14:textId="77777777" w:rsidR="00807CF9" w:rsidRPr="00807CF9" w:rsidRDefault="00807CF9" w:rsidP="00807C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07CF9">
        <w:rPr>
          <w:rFonts w:ascii="Courier New" w:hAnsi="Courier New"/>
          <w:sz w:val="16"/>
        </w:rPr>
        <w:t xml:space="preserve">    </w:t>
      </w:r>
    </w:p>
    <w:p w14:paraId="2FB70475" w14:textId="77777777" w:rsidR="00807CF9" w:rsidRPr="00807CF9" w:rsidRDefault="00807CF9" w:rsidP="00807C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07CF9">
        <w:rPr>
          <w:rFonts w:ascii="Courier New" w:hAnsi="Courier New"/>
          <w:sz w:val="16"/>
        </w:rPr>
        <w:t xml:space="preserve">    // Receive INVITE</w:t>
      </w:r>
    </w:p>
    <w:p w14:paraId="1B32C4D0" w14:textId="77777777" w:rsidR="00807CF9" w:rsidRPr="00807CF9" w:rsidRDefault="00807CF9" w:rsidP="00807C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07CF9">
        <w:rPr>
          <w:rFonts w:ascii="Courier New" w:hAnsi="Courier New"/>
          <w:sz w:val="16"/>
        </w:rPr>
        <w:t xml:space="preserve">    v_IMS_DATA_REQ := f_IMS_CallWithSessionTimer_ReceiveRefreshRequest(p_DeltaSecValue, car_IMS_Invite_Request(cr_INVITE_Request(p_ContactUrl, v_MessageHeaderExpected, cr_MessageBody_SDP)));</w:t>
      </w:r>
    </w:p>
    <w:p w14:paraId="05B51DE8" w14:textId="77777777" w:rsidR="00807CF9" w:rsidRPr="00807CF9" w:rsidRDefault="00807CF9" w:rsidP="00807C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07CF9">
        <w:rPr>
          <w:rFonts w:ascii="Courier New" w:hAnsi="Courier New"/>
          <w:sz w:val="16"/>
        </w:rPr>
        <w:t xml:space="preserve">    v_RoutingInfo_DL := v_IMS_DATA_REQ.RoutingInfo;</w:t>
      </w:r>
    </w:p>
    <w:p w14:paraId="1049058E" w14:textId="77777777" w:rsidR="00807CF9" w:rsidRPr="00807CF9" w:rsidRDefault="00807CF9" w:rsidP="00807C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</w:p>
    <w:p w14:paraId="5C66DBDF" w14:textId="77777777" w:rsidR="00807CF9" w:rsidRPr="00807CF9" w:rsidRDefault="00807CF9" w:rsidP="00807C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07CF9">
        <w:rPr>
          <w:rFonts w:ascii="Courier New" w:hAnsi="Courier New"/>
          <w:sz w:val="16"/>
        </w:rPr>
        <w:t xml:space="preserve">    f_IMS_A_2_1_Invite_CommonChecks(v_IMS_DATA_REQ, A_2_1_A5);</w:t>
      </w:r>
    </w:p>
    <w:p w14:paraId="710DD832" w14:textId="77777777" w:rsidR="00807CF9" w:rsidRPr="00807CF9" w:rsidRDefault="00807CF9" w:rsidP="00807C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07CF9">
        <w:rPr>
          <w:rFonts w:ascii="Courier New" w:hAnsi="Courier New"/>
          <w:sz w:val="16"/>
        </w:rPr>
        <w:t xml:space="preserve">    f_IMS_SIP_DecodeMatchAndCheckSDP(v_IMS_DATA_REQ.Request.Invite.messageBody.sdpMessageBody, cr_SDP_Message_Common, sameOriginAsPreviousSDP);</w:t>
      </w:r>
    </w:p>
    <w:p w14:paraId="3B2BDC5E" w14:textId="77777777" w:rsidR="00807CF9" w:rsidRPr="00807CF9" w:rsidRDefault="00807CF9" w:rsidP="00807C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</w:p>
    <w:p w14:paraId="1CB1D2B3" w14:textId="77777777" w:rsidR="00807CF9" w:rsidRPr="00807CF9" w:rsidRDefault="00807CF9" w:rsidP="00807C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07CF9">
        <w:rPr>
          <w:rFonts w:ascii="Courier New" w:hAnsi="Courier New"/>
          <w:sz w:val="16"/>
        </w:rPr>
        <w:t xml:space="preserve">    v_InviteRequest := v_IMS_DATA_REQ.Request.Invite;</w:t>
      </w:r>
    </w:p>
    <w:p w14:paraId="6CECDA9E" w14:textId="77777777" w:rsidR="00807CF9" w:rsidRPr="00807CF9" w:rsidRDefault="00807CF9" w:rsidP="00807C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07CF9">
        <w:rPr>
          <w:rFonts w:ascii="Courier New" w:hAnsi="Courier New"/>
          <w:sz w:val="16"/>
        </w:rPr>
        <w:t xml:space="preserve">    f_IMS_CallWithSessionTimer_CheckSessionExpires(v_InviteRequest.msgHeader.sessionExpires, p_DeltaSecValue, p_RefresherValue);</w:t>
      </w:r>
    </w:p>
    <w:p w14:paraId="558BC513" w14:textId="77777777" w:rsidR="00807CF9" w:rsidRPr="00807CF9" w:rsidRDefault="00807CF9" w:rsidP="00807C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07CF9">
        <w:rPr>
          <w:rFonts w:ascii="Courier New" w:hAnsi="Courier New"/>
          <w:sz w:val="16"/>
        </w:rPr>
        <w:t xml:space="preserve">    </w:t>
      </w:r>
    </w:p>
    <w:p w14:paraId="6E145679" w14:textId="77777777" w:rsidR="00807CF9" w:rsidRPr="00807CF9" w:rsidRDefault="00807CF9" w:rsidP="00807C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07CF9">
        <w:rPr>
          <w:rFonts w:ascii="Courier New" w:hAnsi="Courier New"/>
          <w:sz w:val="16"/>
        </w:rPr>
        <w:t xml:space="preserve">    // Send 200 OK</w:t>
      </w:r>
    </w:p>
    <w:p w14:paraId="1D46415E" w14:textId="77777777" w:rsidR="00807CF9" w:rsidRPr="00807CF9" w:rsidRDefault="00807CF9" w:rsidP="00807C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07CF9">
        <w:rPr>
          <w:rFonts w:ascii="Courier New" w:hAnsi="Courier New"/>
          <w:sz w:val="16"/>
        </w:rPr>
        <w:t xml:space="preserve">    f_IMS_CallWithSessionTimer_Send200OK(v_InviteRequest.msgHeader, v_RoutingInfo_DL, -, </w:t>
      </w:r>
      <w:r w:rsidRPr="00807CF9">
        <w:rPr>
          <w:rFonts w:ascii="Courier New" w:hAnsi="Courier New"/>
          <w:sz w:val="16"/>
          <w:highlight w:val="yellow"/>
        </w:rPr>
        <w:t>-, cs_Supported_timer</w:t>
      </w:r>
      <w:r w:rsidRPr="00807CF9">
        <w:rPr>
          <w:rFonts w:ascii="Courier New" w:hAnsi="Courier New"/>
          <w:sz w:val="16"/>
        </w:rPr>
        <w:t>, cs_SessionExpires(p_DeltaSecValue, "uac"), -, f_SIP_SipUrl2Str(p_ContactUrl));</w:t>
      </w:r>
    </w:p>
    <w:p w14:paraId="2B466BB9" w14:textId="77777777" w:rsidR="00807CF9" w:rsidRPr="00807CF9" w:rsidRDefault="00807CF9" w:rsidP="00807C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</w:p>
    <w:p w14:paraId="479F5101" w14:textId="77777777" w:rsidR="00807CF9" w:rsidRPr="00807CF9" w:rsidRDefault="00807CF9" w:rsidP="00807C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07CF9">
        <w:rPr>
          <w:rFonts w:ascii="Courier New" w:hAnsi="Courier New"/>
          <w:sz w:val="16"/>
        </w:rPr>
        <w:t xml:space="preserve">    // Receive ACK</w:t>
      </w:r>
    </w:p>
    <w:p w14:paraId="45F36110" w14:textId="77777777" w:rsidR="00807CF9" w:rsidRPr="00807CF9" w:rsidRDefault="00807CF9" w:rsidP="00807C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07CF9">
        <w:rPr>
          <w:rFonts w:ascii="Courier New" w:hAnsi="Courier New"/>
          <w:sz w:val="16"/>
        </w:rPr>
        <w:t xml:space="preserve">    f_IMS_CallWithSessionTimer_ReceiveACK(v_InviteRequest, p_ContactUrl);</w:t>
      </w:r>
    </w:p>
    <w:p w14:paraId="5DECDB8B" w14:textId="24DF8A84" w:rsidR="00807CF9" w:rsidRPr="00807CF9" w:rsidRDefault="00807CF9" w:rsidP="00807C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07CF9">
        <w:rPr>
          <w:rFonts w:ascii="Courier New" w:hAnsi="Courier New"/>
          <w:sz w:val="16"/>
        </w:rPr>
        <w:t xml:space="preserve">  }</w:t>
      </w:r>
    </w:p>
    <w:p w14:paraId="044839FB" w14:textId="77777777" w:rsidR="003469A2" w:rsidRDefault="003469A2" w:rsidP="003469A2">
      <w:pPr>
        <w:spacing w:after="0"/>
        <w:rPr>
          <w:rFonts w:ascii="Arial" w:hAnsi="Arial" w:cs="Arial"/>
          <w:b/>
          <w:lang w:val="pt-BR" w:eastAsia="en-GB"/>
        </w:rPr>
      </w:pPr>
    </w:p>
    <w:p w14:paraId="5D1A7631" w14:textId="61BE45DF" w:rsidR="00F6101A" w:rsidRPr="00807CF9" w:rsidRDefault="003469A2" w:rsidP="00807CF9">
      <w:pPr>
        <w:spacing w:after="0"/>
        <w:rPr>
          <w:rFonts w:ascii="Arial" w:hAnsi="Arial" w:cs="Arial"/>
          <w:b/>
          <w:lang w:val="pt-BR" w:eastAsia="en-GB"/>
        </w:rPr>
      </w:pPr>
      <w:r>
        <w:rPr>
          <w:rFonts w:ascii="Arial" w:hAnsi="Arial" w:cs="Arial"/>
          <w:b/>
          <w:lang w:val="pt-BR" w:eastAsia="en-GB"/>
        </w:rPr>
        <w:t>After change:</w:t>
      </w:r>
    </w:p>
    <w:p w14:paraId="0206CDCB" w14:textId="77777777" w:rsidR="00807CF9" w:rsidRPr="00807CF9" w:rsidRDefault="00807CF9" w:rsidP="00807C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07CF9">
        <w:rPr>
          <w:rFonts w:ascii="Courier New" w:hAnsi="Courier New"/>
          <w:sz w:val="16"/>
        </w:rPr>
        <w:t xml:space="preserve">  function f_IMS_CallWithSessionTimer_MORefresh(SipUrl p_ContactUrl,</w:t>
      </w:r>
    </w:p>
    <w:p w14:paraId="5A11A2A3" w14:textId="77777777" w:rsidR="00807CF9" w:rsidRPr="00807CF9" w:rsidRDefault="00807CF9" w:rsidP="00807C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07CF9">
        <w:rPr>
          <w:rFonts w:ascii="Courier New" w:hAnsi="Courier New"/>
          <w:sz w:val="16"/>
        </w:rPr>
        <w:t xml:space="preserve">                                                integer p_DeltaSecValue,</w:t>
      </w:r>
    </w:p>
    <w:p w14:paraId="71992267" w14:textId="77777777" w:rsidR="00807CF9" w:rsidRPr="00807CF9" w:rsidRDefault="00807CF9" w:rsidP="00807C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07CF9">
        <w:rPr>
          <w:rFonts w:ascii="Courier New" w:hAnsi="Courier New"/>
          <w:sz w:val="16"/>
        </w:rPr>
        <w:t xml:space="preserve">                                                charstring p_RefresherValue) runs on IMS_PTC</w:t>
      </w:r>
    </w:p>
    <w:p w14:paraId="1AC9BC6F" w14:textId="77777777" w:rsidR="00807CF9" w:rsidRPr="00807CF9" w:rsidRDefault="00807CF9" w:rsidP="00807C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07CF9">
        <w:rPr>
          <w:rFonts w:ascii="Courier New" w:hAnsi="Courier New"/>
          <w:sz w:val="16"/>
        </w:rPr>
        <w:lastRenderedPageBreak/>
        <w:t xml:space="preserve">  { /* @sic R5-210124: 200 OK and ACK added to this function sic@ */</w:t>
      </w:r>
    </w:p>
    <w:p w14:paraId="484EC145" w14:textId="77777777" w:rsidR="00807CF9" w:rsidRPr="00807CF9" w:rsidRDefault="00807CF9" w:rsidP="00807C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07CF9">
        <w:rPr>
          <w:rFonts w:ascii="Courier New" w:hAnsi="Courier New"/>
          <w:sz w:val="16"/>
        </w:rPr>
        <w:t xml:space="preserve">    var IMS_DATA_REQ v_IMS_DATA_REQ;</w:t>
      </w:r>
    </w:p>
    <w:p w14:paraId="105950D5" w14:textId="77777777" w:rsidR="00807CF9" w:rsidRPr="00807CF9" w:rsidRDefault="00807CF9" w:rsidP="00807C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07CF9">
        <w:rPr>
          <w:rFonts w:ascii="Courier New" w:hAnsi="Courier New"/>
          <w:sz w:val="16"/>
        </w:rPr>
        <w:t xml:space="preserve">    var IMS_RoutingInfo_Type v_RoutingInfo_DL;</w:t>
      </w:r>
    </w:p>
    <w:p w14:paraId="4D7EA9E9" w14:textId="77777777" w:rsidR="00807CF9" w:rsidRPr="00807CF9" w:rsidRDefault="00807CF9" w:rsidP="00807C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07CF9">
        <w:rPr>
          <w:rFonts w:ascii="Courier New" w:hAnsi="Courier New"/>
          <w:sz w:val="16"/>
        </w:rPr>
        <w:t xml:space="preserve">    var template (present) MessageHeader v_MessageHeaderExpected;</w:t>
      </w:r>
    </w:p>
    <w:p w14:paraId="0F4921C5" w14:textId="77777777" w:rsidR="00807CF9" w:rsidRPr="00807CF9" w:rsidRDefault="00807CF9" w:rsidP="00807C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07CF9">
        <w:rPr>
          <w:rFonts w:ascii="Courier New" w:hAnsi="Courier New"/>
          <w:sz w:val="16"/>
        </w:rPr>
        <w:t xml:space="preserve">    var INVITE_Request v_InviteRequest;</w:t>
      </w:r>
    </w:p>
    <w:p w14:paraId="03A1390B" w14:textId="77777777" w:rsidR="00807CF9" w:rsidRPr="00807CF9" w:rsidRDefault="00807CF9" w:rsidP="00807C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07CF9">
        <w:rPr>
          <w:rFonts w:ascii="Courier New" w:hAnsi="Courier New"/>
          <w:sz w:val="16"/>
        </w:rPr>
        <w:t xml:space="preserve">    </w:t>
      </w:r>
    </w:p>
    <w:p w14:paraId="5B16107E" w14:textId="77777777" w:rsidR="00807CF9" w:rsidRPr="00807CF9" w:rsidRDefault="00807CF9" w:rsidP="00807C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07CF9">
        <w:rPr>
          <w:rFonts w:ascii="Courier New" w:hAnsi="Courier New"/>
          <w:sz w:val="16"/>
        </w:rPr>
        <w:t xml:space="preserve">    v_MessageHeaderExpected := f_IMS_InviteRequest_MessageHeaderRX(p_ContactUrl, -, A_2_1_A5);</w:t>
      </w:r>
    </w:p>
    <w:p w14:paraId="7883A622" w14:textId="77777777" w:rsidR="00807CF9" w:rsidRPr="00807CF9" w:rsidRDefault="00807CF9" w:rsidP="00807C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07CF9">
        <w:rPr>
          <w:rFonts w:ascii="Courier New" w:hAnsi="Courier New"/>
          <w:sz w:val="16"/>
        </w:rPr>
        <w:t xml:space="preserve">    v_MessageHeaderExpected.sessionExpires := cr_SessionExpires;</w:t>
      </w:r>
    </w:p>
    <w:p w14:paraId="6D8969EC" w14:textId="77777777" w:rsidR="00807CF9" w:rsidRPr="00807CF9" w:rsidRDefault="00807CF9" w:rsidP="00807C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07CF9">
        <w:rPr>
          <w:rFonts w:ascii="Courier New" w:hAnsi="Courier New"/>
          <w:sz w:val="16"/>
        </w:rPr>
        <w:t xml:space="preserve">    </w:t>
      </w:r>
    </w:p>
    <w:p w14:paraId="4BB18170" w14:textId="77777777" w:rsidR="00807CF9" w:rsidRPr="00807CF9" w:rsidRDefault="00807CF9" w:rsidP="00807C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07CF9">
        <w:rPr>
          <w:rFonts w:ascii="Courier New" w:hAnsi="Courier New"/>
          <w:sz w:val="16"/>
        </w:rPr>
        <w:t xml:space="preserve">    // Receive INVITE</w:t>
      </w:r>
    </w:p>
    <w:p w14:paraId="73BF8585" w14:textId="77777777" w:rsidR="00807CF9" w:rsidRPr="00807CF9" w:rsidRDefault="00807CF9" w:rsidP="00807C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07CF9">
        <w:rPr>
          <w:rFonts w:ascii="Courier New" w:hAnsi="Courier New"/>
          <w:sz w:val="16"/>
        </w:rPr>
        <w:t xml:space="preserve">    v_IMS_DATA_REQ := f_IMS_CallWithSessionTimer_ReceiveRefreshRequest(p_DeltaSecValue, car_IMS_Invite_Request(cr_INVITE_Request(p_ContactUrl, v_MessageHeaderExpected, cr_MessageBody_SDP)));</w:t>
      </w:r>
    </w:p>
    <w:p w14:paraId="1572255F" w14:textId="77777777" w:rsidR="00807CF9" w:rsidRPr="00807CF9" w:rsidRDefault="00807CF9" w:rsidP="00807C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07CF9">
        <w:rPr>
          <w:rFonts w:ascii="Courier New" w:hAnsi="Courier New"/>
          <w:sz w:val="16"/>
        </w:rPr>
        <w:t xml:space="preserve">    v_RoutingInfo_DL := v_IMS_DATA_REQ.RoutingInfo;</w:t>
      </w:r>
    </w:p>
    <w:p w14:paraId="57107046" w14:textId="77777777" w:rsidR="00807CF9" w:rsidRPr="00807CF9" w:rsidRDefault="00807CF9" w:rsidP="00807C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</w:p>
    <w:p w14:paraId="2CB00133" w14:textId="77777777" w:rsidR="00807CF9" w:rsidRPr="00807CF9" w:rsidRDefault="00807CF9" w:rsidP="00807C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07CF9">
        <w:rPr>
          <w:rFonts w:ascii="Courier New" w:hAnsi="Courier New"/>
          <w:sz w:val="16"/>
        </w:rPr>
        <w:t xml:space="preserve">    f_IMS_A_2_1_Invite_CommonChecks(v_IMS_DATA_REQ, A_2_1_A5);</w:t>
      </w:r>
    </w:p>
    <w:p w14:paraId="772ADE36" w14:textId="77777777" w:rsidR="00807CF9" w:rsidRPr="00807CF9" w:rsidRDefault="00807CF9" w:rsidP="00807C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07CF9">
        <w:rPr>
          <w:rFonts w:ascii="Courier New" w:hAnsi="Courier New"/>
          <w:sz w:val="16"/>
        </w:rPr>
        <w:t xml:space="preserve">    f_IMS_SIP_DecodeMatchAndCheckSDP(v_IMS_DATA_REQ.Request.Invite.messageBody.sdpMessageBody, cr_SDP_Message_Common, sameOriginAsPreviousSDP);</w:t>
      </w:r>
    </w:p>
    <w:p w14:paraId="429BB1E8" w14:textId="77777777" w:rsidR="00807CF9" w:rsidRPr="00807CF9" w:rsidRDefault="00807CF9" w:rsidP="00807C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</w:p>
    <w:p w14:paraId="6A04E785" w14:textId="77777777" w:rsidR="00807CF9" w:rsidRPr="00807CF9" w:rsidRDefault="00807CF9" w:rsidP="00807C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07CF9">
        <w:rPr>
          <w:rFonts w:ascii="Courier New" w:hAnsi="Courier New"/>
          <w:sz w:val="16"/>
        </w:rPr>
        <w:t xml:space="preserve">    v_InviteRequest := v_IMS_DATA_REQ.Request.Invite;</w:t>
      </w:r>
    </w:p>
    <w:p w14:paraId="5932DC24" w14:textId="77777777" w:rsidR="00807CF9" w:rsidRPr="00807CF9" w:rsidRDefault="00807CF9" w:rsidP="00807C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07CF9">
        <w:rPr>
          <w:rFonts w:ascii="Courier New" w:hAnsi="Courier New"/>
          <w:sz w:val="16"/>
        </w:rPr>
        <w:t xml:space="preserve">    f_IMS_CallWithSessionTimer_CheckSessionExpires(v_InviteRequest.msgHeader.sessionExpires, p_DeltaSecValue, p_RefresherValue);</w:t>
      </w:r>
    </w:p>
    <w:p w14:paraId="0F343077" w14:textId="77777777" w:rsidR="00807CF9" w:rsidRPr="00807CF9" w:rsidRDefault="00807CF9" w:rsidP="00807C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07CF9">
        <w:rPr>
          <w:rFonts w:ascii="Courier New" w:hAnsi="Courier New"/>
          <w:sz w:val="16"/>
        </w:rPr>
        <w:t xml:space="preserve">    </w:t>
      </w:r>
    </w:p>
    <w:p w14:paraId="60340179" w14:textId="77777777" w:rsidR="00807CF9" w:rsidRPr="00807CF9" w:rsidRDefault="00807CF9" w:rsidP="00807C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07CF9">
        <w:rPr>
          <w:rFonts w:ascii="Courier New" w:hAnsi="Courier New"/>
          <w:sz w:val="16"/>
        </w:rPr>
        <w:t xml:space="preserve">    // Send 200 OK</w:t>
      </w:r>
    </w:p>
    <w:p w14:paraId="46295A4B" w14:textId="18CFDCF3" w:rsidR="00807CF9" w:rsidRPr="00807CF9" w:rsidRDefault="00807CF9" w:rsidP="00807C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07CF9">
        <w:rPr>
          <w:rFonts w:ascii="Courier New" w:hAnsi="Courier New"/>
          <w:sz w:val="16"/>
        </w:rPr>
        <w:t xml:space="preserve">    f_IMS_CallWithSessionTimer_Send200OK(v_InviteRequest.msgHeader, v_RoutingInfo_DL, -, </w:t>
      </w:r>
      <w:r w:rsidRPr="00807CF9">
        <w:rPr>
          <w:rFonts w:ascii="Courier New" w:hAnsi="Courier New"/>
          <w:sz w:val="16"/>
          <w:highlight w:val="yellow"/>
        </w:rPr>
        <w:t>cs_Require_timer, -,</w:t>
      </w:r>
      <w:r w:rsidRPr="00807CF9">
        <w:rPr>
          <w:rFonts w:ascii="Courier New" w:hAnsi="Courier New"/>
          <w:sz w:val="16"/>
        </w:rPr>
        <w:t xml:space="preserve"> cs_SessionExpires(p_DeltaSecValue, "uac"), -, f_SIP_SipUrl2Str(p_ContactUrl));</w:t>
      </w:r>
    </w:p>
    <w:p w14:paraId="3B79D932" w14:textId="77777777" w:rsidR="00807CF9" w:rsidRPr="00807CF9" w:rsidRDefault="00807CF9" w:rsidP="00807C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</w:p>
    <w:p w14:paraId="4C8E26DC" w14:textId="77777777" w:rsidR="00807CF9" w:rsidRPr="00807CF9" w:rsidRDefault="00807CF9" w:rsidP="00807C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07CF9">
        <w:rPr>
          <w:rFonts w:ascii="Courier New" w:hAnsi="Courier New"/>
          <w:sz w:val="16"/>
        </w:rPr>
        <w:t xml:space="preserve">    // Receive ACK</w:t>
      </w:r>
    </w:p>
    <w:p w14:paraId="04759BA5" w14:textId="77777777" w:rsidR="00807CF9" w:rsidRPr="00807CF9" w:rsidRDefault="00807CF9" w:rsidP="00807C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07CF9">
        <w:rPr>
          <w:rFonts w:ascii="Courier New" w:hAnsi="Courier New"/>
          <w:sz w:val="16"/>
        </w:rPr>
        <w:t xml:space="preserve">    f_IMS_CallWithSessionTimer_ReceiveACK(v_InviteRequest, p_ContactUrl);</w:t>
      </w:r>
    </w:p>
    <w:p w14:paraId="008BE74E" w14:textId="2EE0B4A0" w:rsidR="00807CF9" w:rsidRDefault="00807CF9" w:rsidP="00807C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07CF9">
        <w:rPr>
          <w:rFonts w:ascii="Courier New" w:hAnsi="Courier New"/>
          <w:sz w:val="16"/>
        </w:rPr>
        <w:t xml:space="preserve">  }</w:t>
      </w:r>
    </w:p>
    <w:p w14:paraId="3CD03CC5" w14:textId="77777777" w:rsidR="00807CF9" w:rsidRPr="008A5514" w:rsidRDefault="00807CF9" w:rsidP="0034575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</w:p>
    <w:p w14:paraId="652DFB20" w14:textId="3A396F69" w:rsidR="003A22C0" w:rsidRPr="00854C55" w:rsidRDefault="003A22C0" w:rsidP="003A22C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0" w:name="_Toc122434493"/>
      <w:bookmarkStart w:id="11" w:name="_Toc295288970"/>
      <w:bookmarkStart w:id="12" w:name="_Toc325725665"/>
      <w:bookmarkStart w:id="13" w:name="_Toc75438430"/>
      <w:r w:rsidRPr="00854C55">
        <w:rPr>
          <w:rFonts w:cs="Arial"/>
          <w:b/>
        </w:rPr>
        <w:t xml:space="preserve">Branches </w:t>
      </w:r>
      <w:bookmarkEnd w:id="10"/>
      <w:bookmarkEnd w:id="11"/>
      <w:bookmarkEnd w:id="12"/>
      <w:r>
        <w:rPr>
          <w:rFonts w:cs="Arial"/>
          <w:b/>
        </w:rPr>
        <w:t>executed</w:t>
      </w:r>
      <w:bookmarkEnd w:id="13"/>
    </w:p>
    <w:p w14:paraId="3007E4F3" w14:textId="4205E449" w:rsidR="003A22C0" w:rsidRPr="00532693" w:rsidRDefault="00532693" w:rsidP="003A22C0">
      <w:pPr>
        <w:rPr>
          <w:rFonts w:cs="Arial"/>
        </w:rPr>
      </w:pPr>
      <w:r w:rsidRPr="00532693">
        <w:rPr>
          <w:rFonts w:cs="Arial"/>
        </w:rPr>
        <w:t>n/a</w:t>
      </w:r>
    </w:p>
    <w:p w14:paraId="39E70E74" w14:textId="0C927CAC" w:rsidR="003A22C0" w:rsidRPr="00854C55" w:rsidRDefault="003A22C0" w:rsidP="003A22C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4" w:name="_Toc122434494"/>
      <w:bookmarkStart w:id="15" w:name="_Toc295288971"/>
      <w:bookmarkStart w:id="16" w:name="_Toc325725666"/>
      <w:bookmarkStart w:id="17" w:name="_Toc75438431"/>
      <w:r w:rsidRPr="00854C55">
        <w:rPr>
          <w:rFonts w:cs="Arial"/>
          <w:b/>
        </w:rPr>
        <w:t>Execution Log Files</w:t>
      </w:r>
      <w:bookmarkEnd w:id="14"/>
      <w:bookmarkEnd w:id="15"/>
      <w:bookmarkEnd w:id="16"/>
      <w:bookmarkEnd w:id="17"/>
    </w:p>
    <w:p w14:paraId="626274DE" w14:textId="03E6F9DE" w:rsidR="00F21905" w:rsidRPr="00F21905" w:rsidRDefault="003A4473" w:rsidP="00F21905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rFonts w:cs="Arial"/>
        </w:rPr>
      </w:pPr>
      <w:bookmarkStart w:id="18" w:name="_Toc75438432"/>
      <w:r>
        <w:rPr>
          <w:rFonts w:cs="Arial"/>
        </w:rPr>
        <w:t xml:space="preserve">Samsung </w:t>
      </w:r>
      <w:r w:rsidRPr="003A4473">
        <w:rPr>
          <w:rFonts w:cs="Arial"/>
        </w:rPr>
        <w:t>SM-G986U</w:t>
      </w:r>
      <w:bookmarkEnd w:id="18"/>
    </w:p>
    <w:p w14:paraId="762A61CE" w14:textId="37195925" w:rsidR="00F21905" w:rsidRDefault="00F21905" w:rsidP="00F21905">
      <w:pPr>
        <w:rPr>
          <w:rFonts w:cs="Arial"/>
        </w:rPr>
      </w:pPr>
      <w:r>
        <w:rPr>
          <w:rFonts w:cs="Arial"/>
        </w:rPr>
        <w:t xml:space="preserve">The </w:t>
      </w:r>
      <w:r w:rsidR="003A4473">
        <w:rPr>
          <w:rFonts w:cs="Arial"/>
        </w:rPr>
        <w:t xml:space="preserve">Samsung </w:t>
      </w:r>
      <w:r w:rsidR="003A4473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SM-G986U </w:t>
      </w:r>
      <w:r w:rsidR="00D009E3">
        <w:rPr>
          <w:rFonts w:cs="Arial"/>
        </w:rPr>
        <w:t xml:space="preserve">UE </w:t>
      </w:r>
      <w:r>
        <w:rPr>
          <w:rFonts w:cs="Arial"/>
        </w:rPr>
        <w:t xml:space="preserve">passed this test case on </w:t>
      </w:r>
      <w:r w:rsidRPr="00120DC2">
        <w:rPr>
          <w:rFonts w:cs="Arial"/>
        </w:rPr>
        <w:t>Rohde &amp; Schwarz 5G Protocol Conformance Test platform.</w:t>
      </w:r>
      <w:r>
        <w:rPr>
          <w:rFonts w:cs="Arial"/>
        </w:rPr>
        <w:t xml:space="preserve"> The documentation below is enclosed as evidence of the successful test case run [1]:</w:t>
      </w:r>
    </w:p>
    <w:p w14:paraId="1A6CC363" w14:textId="2EF0D4A5" w:rsidR="00F21905" w:rsidRPr="00D009E3" w:rsidRDefault="00D009E3" w:rsidP="00F219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lang w:val="de-DE"/>
        </w:rPr>
      </w:pPr>
      <w:r w:rsidRPr="00D009E3">
        <w:rPr>
          <w:rFonts w:cs="Arial"/>
          <w:b/>
          <w:lang w:val="de-DE"/>
        </w:rPr>
        <w:t xml:space="preserve">Rohde &amp; Schwarz: </w:t>
      </w:r>
      <w:r w:rsidR="003A4473">
        <w:rPr>
          <w:rFonts w:cs="Arial"/>
          <w:b/>
          <w:lang w:val="de-DE"/>
        </w:rPr>
        <w:t>7</w:t>
      </w:r>
      <w:r w:rsidR="008A5514">
        <w:rPr>
          <w:rFonts w:cs="Arial"/>
          <w:b/>
          <w:lang w:val="de-DE"/>
        </w:rPr>
        <w:t>_</w:t>
      </w:r>
      <w:r w:rsidR="003A4473">
        <w:rPr>
          <w:rFonts w:cs="Arial"/>
          <w:b/>
          <w:lang w:val="de-DE"/>
        </w:rPr>
        <w:t>33</w:t>
      </w:r>
      <w:r w:rsidRPr="00D009E3">
        <w:rPr>
          <w:rFonts w:cs="Arial"/>
          <w:b/>
          <w:lang w:val="de-DE"/>
        </w:rPr>
        <w:t>_RS_</w:t>
      </w:r>
      <w:r w:rsidR="003A4473">
        <w:rPr>
          <w:rFonts w:cs="Arial"/>
          <w:b/>
          <w:lang w:val="de-DE"/>
        </w:rPr>
        <w:t>Samsung</w:t>
      </w:r>
      <w:r w:rsidRPr="00D009E3">
        <w:rPr>
          <w:rFonts w:cs="Arial"/>
          <w:b/>
          <w:lang w:val="de-DE"/>
        </w:rPr>
        <w:t>_ttcn_tli</w:t>
      </w:r>
    </w:p>
    <w:p w14:paraId="34E279B8" w14:textId="22032FF3" w:rsidR="003A22C0" w:rsidRPr="002D362B" w:rsidRDefault="003A22C0" w:rsidP="003A22C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9" w:name="_Toc122434496"/>
      <w:bookmarkStart w:id="20" w:name="_Toc295288973"/>
      <w:bookmarkStart w:id="21" w:name="_Toc325725668"/>
      <w:bookmarkStart w:id="22" w:name="_Toc75438433"/>
      <w:r w:rsidRPr="002D362B">
        <w:rPr>
          <w:rFonts w:cs="Arial"/>
          <w:b/>
        </w:rPr>
        <w:t>References</w:t>
      </w:r>
      <w:bookmarkEnd w:id="19"/>
      <w:bookmarkEnd w:id="20"/>
      <w:bookmarkEnd w:id="21"/>
      <w:bookmarkEnd w:id="22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3A22C0" w14:paraId="75861EAB" w14:textId="77777777" w:rsidTr="00317F09">
        <w:tc>
          <w:tcPr>
            <w:tcW w:w="709" w:type="dxa"/>
            <w:hideMark/>
          </w:tcPr>
          <w:p w14:paraId="6F64594A" w14:textId="77777777" w:rsidR="003A22C0" w:rsidRDefault="003A22C0" w:rsidP="00317F09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77C256BA" w14:textId="0C8A0A32" w:rsidR="003A22C0" w:rsidRDefault="002D04BE" w:rsidP="00317F09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eastAsia="en-GB"/>
              </w:rPr>
            </w:pPr>
            <w:r w:rsidRPr="002D04BE">
              <w:rPr>
                <w:rFonts w:cs="Arial"/>
                <w:b/>
                <w:sz w:val="18"/>
              </w:rPr>
              <w:t>R5s210</w:t>
            </w:r>
            <w:r w:rsidR="00942160">
              <w:rPr>
                <w:rFonts w:cs="Arial"/>
                <w:b/>
                <w:sz w:val="18"/>
              </w:rPr>
              <w:t>6</w:t>
            </w:r>
            <w:r w:rsidR="003A4473">
              <w:rPr>
                <w:rFonts w:cs="Arial"/>
                <w:b/>
                <w:sz w:val="18"/>
              </w:rPr>
              <w:t>79</w:t>
            </w:r>
            <w:r w:rsidR="00810C65">
              <w:rPr>
                <w:rFonts w:cs="Arial"/>
                <w:b/>
                <w:sz w:val="18"/>
              </w:rPr>
              <w:t xml:space="preserve">: </w:t>
            </w:r>
            <w:r w:rsidR="00810C65" w:rsidRPr="00E5262B">
              <w:rPr>
                <w:rFonts w:cs="Arial"/>
                <w:bCs/>
                <w:sz w:val="18"/>
              </w:rPr>
              <w:t xml:space="preserve">Supporting information for </w:t>
            </w:r>
            <w:r w:rsidR="00810C65">
              <w:rPr>
                <w:rFonts w:cs="Arial"/>
                <w:bCs/>
                <w:sz w:val="18"/>
              </w:rPr>
              <w:t xml:space="preserve">agreement of TC </w:t>
            </w:r>
            <w:r w:rsidR="003A4473">
              <w:rPr>
                <w:rFonts w:cs="Arial"/>
                <w:bCs/>
                <w:sz w:val="18"/>
              </w:rPr>
              <w:t>7.33</w:t>
            </w:r>
            <w:r w:rsidR="003A22C0">
              <w:rPr>
                <w:rFonts w:cs="Arial"/>
                <w:b/>
                <w:sz w:val="18"/>
              </w:rPr>
              <w:br/>
            </w:r>
          </w:p>
        </w:tc>
      </w:tr>
    </w:tbl>
    <w:p w14:paraId="35538520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E374FE" w14:textId="77777777" w:rsidR="003C7A78" w:rsidRDefault="003C7A78">
      <w:r>
        <w:separator/>
      </w:r>
    </w:p>
  </w:endnote>
  <w:endnote w:type="continuationSeparator" w:id="0">
    <w:p w14:paraId="55B1E0CC" w14:textId="77777777" w:rsidR="003C7A78" w:rsidRDefault="003C7A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C3203C" w14:textId="77777777" w:rsidR="003C7A78" w:rsidRDefault="003C7A78">
      <w:r>
        <w:separator/>
      </w:r>
    </w:p>
  </w:footnote>
  <w:footnote w:type="continuationSeparator" w:id="0">
    <w:p w14:paraId="415AC461" w14:textId="77777777" w:rsidR="003C7A78" w:rsidRDefault="003C7A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F1480"/>
    <w:rsid w:val="00120DC2"/>
    <w:rsid w:val="00134080"/>
    <w:rsid w:val="00134C93"/>
    <w:rsid w:val="00145D43"/>
    <w:rsid w:val="00192C46"/>
    <w:rsid w:val="001A08B3"/>
    <w:rsid w:val="001A09A3"/>
    <w:rsid w:val="001A433F"/>
    <w:rsid w:val="001A7B60"/>
    <w:rsid w:val="001B52F0"/>
    <w:rsid w:val="001B7A65"/>
    <w:rsid w:val="001E41F3"/>
    <w:rsid w:val="001F7E76"/>
    <w:rsid w:val="002118AB"/>
    <w:rsid w:val="002160BA"/>
    <w:rsid w:val="0025709B"/>
    <w:rsid w:val="0026004D"/>
    <w:rsid w:val="002640DD"/>
    <w:rsid w:val="00275565"/>
    <w:rsid w:val="00275D12"/>
    <w:rsid w:val="00284FEB"/>
    <w:rsid w:val="002860C4"/>
    <w:rsid w:val="002B5741"/>
    <w:rsid w:val="002D04BE"/>
    <w:rsid w:val="002D362B"/>
    <w:rsid w:val="002E472E"/>
    <w:rsid w:val="002F2A89"/>
    <w:rsid w:val="002F3996"/>
    <w:rsid w:val="00304B7E"/>
    <w:rsid w:val="00305409"/>
    <w:rsid w:val="00317F09"/>
    <w:rsid w:val="00344D50"/>
    <w:rsid w:val="0034575A"/>
    <w:rsid w:val="003469A2"/>
    <w:rsid w:val="003609EF"/>
    <w:rsid w:val="0036231A"/>
    <w:rsid w:val="00374DD4"/>
    <w:rsid w:val="0038452A"/>
    <w:rsid w:val="003A22C0"/>
    <w:rsid w:val="003A3CA7"/>
    <w:rsid w:val="003A4473"/>
    <w:rsid w:val="003C0E5F"/>
    <w:rsid w:val="003C4527"/>
    <w:rsid w:val="003C7A78"/>
    <w:rsid w:val="003E1A36"/>
    <w:rsid w:val="00410371"/>
    <w:rsid w:val="004242F1"/>
    <w:rsid w:val="00466DE2"/>
    <w:rsid w:val="00484607"/>
    <w:rsid w:val="004B51F2"/>
    <w:rsid w:val="004B75B7"/>
    <w:rsid w:val="0050676F"/>
    <w:rsid w:val="0051580D"/>
    <w:rsid w:val="00532693"/>
    <w:rsid w:val="00547111"/>
    <w:rsid w:val="00592D74"/>
    <w:rsid w:val="005B0E02"/>
    <w:rsid w:val="005E2C44"/>
    <w:rsid w:val="00621188"/>
    <w:rsid w:val="006257ED"/>
    <w:rsid w:val="006363B9"/>
    <w:rsid w:val="00665C47"/>
    <w:rsid w:val="00695808"/>
    <w:rsid w:val="006B3C17"/>
    <w:rsid w:val="006B46FB"/>
    <w:rsid w:val="006E21FB"/>
    <w:rsid w:val="00741ABD"/>
    <w:rsid w:val="00790A16"/>
    <w:rsid w:val="00792342"/>
    <w:rsid w:val="007977A8"/>
    <w:rsid w:val="007B512A"/>
    <w:rsid w:val="007C2097"/>
    <w:rsid w:val="007D6A07"/>
    <w:rsid w:val="007F7259"/>
    <w:rsid w:val="008040A8"/>
    <w:rsid w:val="00807CF9"/>
    <w:rsid w:val="00810C65"/>
    <w:rsid w:val="008279FA"/>
    <w:rsid w:val="00836759"/>
    <w:rsid w:val="008535B7"/>
    <w:rsid w:val="008626E7"/>
    <w:rsid w:val="00870EE7"/>
    <w:rsid w:val="008863B9"/>
    <w:rsid w:val="008A45A6"/>
    <w:rsid w:val="008A5514"/>
    <w:rsid w:val="008C3F53"/>
    <w:rsid w:val="008E5166"/>
    <w:rsid w:val="008F3789"/>
    <w:rsid w:val="008F686C"/>
    <w:rsid w:val="0090009D"/>
    <w:rsid w:val="009148DE"/>
    <w:rsid w:val="00937A5E"/>
    <w:rsid w:val="00941E30"/>
    <w:rsid w:val="00942160"/>
    <w:rsid w:val="0094697A"/>
    <w:rsid w:val="009777D9"/>
    <w:rsid w:val="00991B88"/>
    <w:rsid w:val="009A0410"/>
    <w:rsid w:val="009A5753"/>
    <w:rsid w:val="009A579D"/>
    <w:rsid w:val="009B0C3B"/>
    <w:rsid w:val="009C3ADF"/>
    <w:rsid w:val="009E3297"/>
    <w:rsid w:val="009E3609"/>
    <w:rsid w:val="009E711F"/>
    <w:rsid w:val="009F734F"/>
    <w:rsid w:val="00A1055C"/>
    <w:rsid w:val="00A13F9B"/>
    <w:rsid w:val="00A246B6"/>
    <w:rsid w:val="00A26FD2"/>
    <w:rsid w:val="00A30919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462F9"/>
    <w:rsid w:val="00C609C6"/>
    <w:rsid w:val="00C66BA2"/>
    <w:rsid w:val="00C95985"/>
    <w:rsid w:val="00CC5026"/>
    <w:rsid w:val="00CC68D0"/>
    <w:rsid w:val="00D009E3"/>
    <w:rsid w:val="00D03794"/>
    <w:rsid w:val="00D03F9A"/>
    <w:rsid w:val="00D06D51"/>
    <w:rsid w:val="00D077BE"/>
    <w:rsid w:val="00D24991"/>
    <w:rsid w:val="00D42245"/>
    <w:rsid w:val="00D50255"/>
    <w:rsid w:val="00D66520"/>
    <w:rsid w:val="00DA5588"/>
    <w:rsid w:val="00DE34CF"/>
    <w:rsid w:val="00DE7626"/>
    <w:rsid w:val="00E13F3D"/>
    <w:rsid w:val="00E259B2"/>
    <w:rsid w:val="00E34898"/>
    <w:rsid w:val="00E36BAB"/>
    <w:rsid w:val="00EB09B7"/>
    <w:rsid w:val="00EE23DC"/>
    <w:rsid w:val="00EE7D7C"/>
    <w:rsid w:val="00F135D0"/>
    <w:rsid w:val="00F21905"/>
    <w:rsid w:val="00F25D98"/>
    <w:rsid w:val="00F300FB"/>
    <w:rsid w:val="00F6101A"/>
    <w:rsid w:val="00F80F55"/>
    <w:rsid w:val="00FB6386"/>
    <w:rsid w:val="00FC7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6101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F21905"/>
    <w:rPr>
      <w:rFonts w:ascii="Arial" w:hAnsi="Arial"/>
      <w:sz w:val="32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10C6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hans.rohnert@rohde-schwarz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0E6C9D-F945-4372-A1C0-00A9C332B7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6</Pages>
  <Words>1121</Words>
  <Characters>11100</Characters>
  <Application>Microsoft Office Word</Application>
  <DocSecurity>0</DocSecurity>
  <Lines>92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12197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8</cp:revision>
  <cp:lastPrinted>1900-01-01T00:00:00Z</cp:lastPrinted>
  <dcterms:created xsi:type="dcterms:W3CDTF">2021-06-24T12:01:00Z</dcterms:created>
  <dcterms:modified xsi:type="dcterms:W3CDTF">2021-08-30T16:45:00Z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