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ADD" w:rsidRDefault="005C7ADD" w:rsidP="005C7A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R5s210785</w:t>
      </w:r>
      <w:r>
        <w:rPr>
          <w:b/>
          <w:i/>
          <w:noProof/>
          <w:sz w:val="28"/>
        </w:rPr>
        <w:fldChar w:fldCharType="end"/>
      </w:r>
    </w:p>
    <w:p w:rsidR="005C7ADD" w:rsidRDefault="005C7ADD" w:rsidP="005C7AD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7ADD" w:rsidTr="00500D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7ADD" w:rsidRDefault="005C7ADD" w:rsidP="00500D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C7ADD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7ADD" w:rsidRDefault="005C7ADD" w:rsidP="00500D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7ADD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ADD" w:rsidTr="00500DD9">
        <w:tc>
          <w:tcPr>
            <w:tcW w:w="142" w:type="dxa"/>
            <w:tcBorders>
              <w:left w:val="single" w:sz="4" w:space="0" w:color="auto"/>
            </w:tcBorders>
          </w:tcPr>
          <w:p w:rsidR="005C7ADD" w:rsidRDefault="005C7ADD" w:rsidP="00500D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C7ADD" w:rsidRPr="00410371" w:rsidRDefault="005C7ADD" w:rsidP="00500D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C7ADD" w:rsidRDefault="005C7ADD" w:rsidP="00500D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C7ADD" w:rsidRPr="00410371" w:rsidRDefault="005C7ADD" w:rsidP="00500DD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C7ADD" w:rsidRDefault="005C7ADD" w:rsidP="00500D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C7ADD" w:rsidRPr="00410371" w:rsidRDefault="005C7ADD" w:rsidP="00500D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C7ADD" w:rsidRDefault="005C7ADD" w:rsidP="00500D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C7ADD" w:rsidRPr="00410371" w:rsidRDefault="005C7ADD" w:rsidP="00500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C7ADD" w:rsidRDefault="005C7ADD" w:rsidP="00500DD9">
            <w:pPr>
              <w:pStyle w:val="CRCoverPage"/>
              <w:spacing w:after="0"/>
              <w:rPr>
                <w:noProof/>
              </w:rPr>
            </w:pPr>
          </w:p>
        </w:tc>
      </w:tr>
      <w:tr w:rsidR="005C7ADD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7ADD" w:rsidRDefault="005C7ADD" w:rsidP="00500DD9">
            <w:pPr>
              <w:pStyle w:val="CRCoverPage"/>
              <w:spacing w:after="0"/>
              <w:rPr>
                <w:noProof/>
              </w:rPr>
            </w:pPr>
          </w:p>
        </w:tc>
      </w:tr>
      <w:tr w:rsidR="005C7ADD" w:rsidTr="00500D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C7ADD" w:rsidRPr="00F25D98" w:rsidRDefault="005C7ADD" w:rsidP="00500D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7ADD" w:rsidTr="00500DD9">
        <w:tc>
          <w:tcPr>
            <w:tcW w:w="9641" w:type="dxa"/>
            <w:gridSpan w:val="9"/>
          </w:tcPr>
          <w:p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C7ADD" w:rsidRDefault="005C7ADD" w:rsidP="005C7A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7ADD" w:rsidTr="00500DD9">
        <w:tc>
          <w:tcPr>
            <w:tcW w:w="2835" w:type="dxa"/>
          </w:tcPr>
          <w:p w:rsidR="005C7ADD" w:rsidRDefault="005C7ADD" w:rsidP="00500D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C7ADD" w:rsidRDefault="005C7ADD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C7ADD" w:rsidRDefault="005C7ADD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7ADD" w:rsidRDefault="005C7ADD" w:rsidP="00500D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7ADD" w:rsidRDefault="005C7ADD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C7ADD" w:rsidRDefault="005C7ADD" w:rsidP="00500D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C7ADD" w:rsidRDefault="005C7ADD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C7ADD" w:rsidRDefault="005C7ADD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7ADD" w:rsidRDefault="005C7ADD" w:rsidP="00500D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C7ADD" w:rsidRDefault="005C7ADD" w:rsidP="005C7A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7ADD" w:rsidTr="00500DD9">
        <w:tc>
          <w:tcPr>
            <w:tcW w:w="9640" w:type="dxa"/>
            <w:gridSpan w:val="11"/>
          </w:tcPr>
          <w:p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ADD" w:rsidTr="00500D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C7ADD" w:rsidRDefault="005C7ADD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7ADD" w:rsidRDefault="005C7ADD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f_IMS_INVITE_ReceiveRequest_Optional</w:t>
            </w:r>
            <w:proofErr w:type="spellEnd"/>
            <w:r>
              <w:fldChar w:fldCharType="end"/>
            </w:r>
          </w:p>
        </w:tc>
      </w:tr>
      <w:tr w:rsidR="005C7ADD" w:rsidTr="00500DD9">
        <w:tc>
          <w:tcPr>
            <w:tcW w:w="1843" w:type="dxa"/>
            <w:tcBorders>
              <w:left w:val="single" w:sz="4" w:space="0" w:color="auto"/>
            </w:tcBorders>
          </w:tcPr>
          <w:p w:rsidR="005C7ADD" w:rsidRDefault="005C7ADD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ADD" w:rsidTr="00500DD9">
        <w:tc>
          <w:tcPr>
            <w:tcW w:w="1843" w:type="dxa"/>
            <w:tcBorders>
              <w:left w:val="single" w:sz="4" w:space="0" w:color="auto"/>
            </w:tcBorders>
          </w:tcPr>
          <w:p w:rsidR="005C7ADD" w:rsidRDefault="005C7ADD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7ADD" w:rsidRDefault="005C7ADD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5C7ADD" w:rsidTr="00500DD9">
        <w:tc>
          <w:tcPr>
            <w:tcW w:w="1843" w:type="dxa"/>
            <w:tcBorders>
              <w:left w:val="single" w:sz="4" w:space="0" w:color="auto"/>
            </w:tcBorders>
          </w:tcPr>
          <w:p w:rsidR="005C7ADD" w:rsidRDefault="005C7ADD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7ADD" w:rsidRDefault="005C7ADD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5C7ADD" w:rsidTr="00500DD9">
        <w:tc>
          <w:tcPr>
            <w:tcW w:w="1843" w:type="dxa"/>
            <w:tcBorders>
              <w:left w:val="single" w:sz="4" w:space="0" w:color="auto"/>
            </w:tcBorders>
          </w:tcPr>
          <w:p w:rsidR="005C7ADD" w:rsidRDefault="005C7ADD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ADD" w:rsidTr="00500DD9">
        <w:tc>
          <w:tcPr>
            <w:tcW w:w="1843" w:type="dxa"/>
            <w:tcBorders>
              <w:left w:val="single" w:sz="4" w:space="0" w:color="auto"/>
            </w:tcBorders>
          </w:tcPr>
          <w:p w:rsidR="005C7ADD" w:rsidRDefault="005C7ADD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C7ADD" w:rsidRDefault="005C7ADD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C7ADD" w:rsidRDefault="005C7ADD" w:rsidP="00500D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C7ADD" w:rsidRDefault="005C7ADD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7ADD" w:rsidRDefault="005C7ADD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2021-07-14</w:t>
            </w:r>
            <w:r>
              <w:rPr>
                <w:noProof/>
              </w:rPr>
              <w:fldChar w:fldCharType="end"/>
            </w:r>
          </w:p>
        </w:tc>
      </w:tr>
      <w:tr w:rsidR="005C7ADD" w:rsidTr="00500DD9">
        <w:tc>
          <w:tcPr>
            <w:tcW w:w="1843" w:type="dxa"/>
            <w:tcBorders>
              <w:left w:val="single" w:sz="4" w:space="0" w:color="auto"/>
            </w:tcBorders>
          </w:tcPr>
          <w:p w:rsidR="005C7ADD" w:rsidRDefault="005C7ADD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ADD" w:rsidTr="00500D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C7ADD" w:rsidRDefault="005C7ADD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C7ADD" w:rsidRDefault="005C7ADD" w:rsidP="00500D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C7ADD" w:rsidRDefault="005C7ADD" w:rsidP="00500D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C7ADD" w:rsidRDefault="005C7ADD" w:rsidP="00500D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7ADD" w:rsidRDefault="005C7ADD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C7ADD" w:rsidTr="00500D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C7ADD" w:rsidRDefault="005C7ADD" w:rsidP="00500D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C7ADD" w:rsidRDefault="005C7ADD" w:rsidP="00500D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C7ADD" w:rsidRDefault="005C7ADD" w:rsidP="00500D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7ADD" w:rsidRPr="007C2097" w:rsidRDefault="005C7ADD" w:rsidP="00500D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C7ADD" w:rsidTr="00500DD9">
        <w:tc>
          <w:tcPr>
            <w:tcW w:w="1843" w:type="dxa"/>
          </w:tcPr>
          <w:p w:rsidR="005C7ADD" w:rsidRDefault="005C7ADD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C7ADD" w:rsidRDefault="005C7ADD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ADD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7ADD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7ADD" w:rsidRDefault="005C7ADD" w:rsidP="005C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implementaiton of this function, the timer t_Timer is started based on value of v_TimerControl.</w:t>
            </w:r>
          </w:p>
          <w:p w:rsidR="005C7ADD" w:rsidRDefault="005C7ADD" w:rsidP="005C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in the alt statement, this timer is stopped regardless whether it is started or not. </w:t>
            </w:r>
          </w:p>
          <w:p w:rsidR="005C7ADD" w:rsidRDefault="005C7ADD" w:rsidP="005C7ADD">
            <w:pPr>
              <w:pStyle w:val="CRCoverPage"/>
              <w:spacing w:after="0"/>
              <w:rPr>
                <w:noProof/>
              </w:rPr>
            </w:pPr>
          </w:p>
          <w:p w:rsidR="005C7ADD" w:rsidRPr="002E008A" w:rsidRDefault="005C7ADD" w:rsidP="005C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corrected</w:t>
            </w:r>
          </w:p>
        </w:tc>
      </w:tr>
      <w:tr w:rsidR="005C7ADD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ADD" w:rsidRDefault="005C7ADD" w:rsidP="005C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7ADD" w:rsidRPr="00CF39F2" w:rsidRDefault="005C7ADD" w:rsidP="005C7AD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C7ADD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ADD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7ADD" w:rsidRPr="006316B2" w:rsidRDefault="005C7ADD" w:rsidP="005C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Depenfing on whether the timer was started, called the statement t_Timer.stop; Please see below.</w:t>
            </w:r>
          </w:p>
        </w:tc>
      </w:tr>
      <w:tr w:rsidR="005C7ADD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ADD" w:rsidRDefault="005C7ADD" w:rsidP="005C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7ADD" w:rsidRPr="00CF39F2" w:rsidRDefault="005C7ADD" w:rsidP="005C7AD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C7ADD" w:rsidTr="00500D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7ADD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ADD" w:rsidRPr="00CF39F2" w:rsidRDefault="005C7ADD" w:rsidP="005C7AD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Inconsistent TTCN implementation</w:t>
            </w:r>
          </w:p>
        </w:tc>
      </w:tr>
      <w:tr w:rsidR="005C7ADD" w:rsidTr="00500DD9">
        <w:tc>
          <w:tcPr>
            <w:tcW w:w="2694" w:type="dxa"/>
            <w:gridSpan w:val="2"/>
          </w:tcPr>
          <w:p w:rsidR="005C7ADD" w:rsidRDefault="005C7ADD" w:rsidP="005C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C7ADD" w:rsidRDefault="005C7ADD" w:rsidP="005C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ADD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7ADD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7ADD" w:rsidRDefault="005C7ADD" w:rsidP="005C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11.4.6.NR5GC, and other testcases that need Emergency PDU Session</w:t>
            </w:r>
          </w:p>
        </w:tc>
      </w:tr>
      <w:tr w:rsidR="005C7ADD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ADD" w:rsidRDefault="005C7ADD" w:rsidP="005C7A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7ADD" w:rsidRDefault="005C7ADD" w:rsidP="005C7A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ADD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ADD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ADD" w:rsidRDefault="005C7ADD" w:rsidP="005C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C7ADD" w:rsidRDefault="005C7ADD" w:rsidP="005C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C7ADD" w:rsidRDefault="005C7ADD" w:rsidP="005C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C7ADD" w:rsidRDefault="005C7ADD" w:rsidP="005C7A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ADD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ADD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7ADD" w:rsidRDefault="005C7ADD" w:rsidP="005C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ADD" w:rsidRDefault="005C7ADD" w:rsidP="005C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7ADD" w:rsidRDefault="005C7ADD" w:rsidP="005C7A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7ADD" w:rsidRDefault="005C7ADD" w:rsidP="005C7A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ADD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ADD" w:rsidRDefault="005C7ADD" w:rsidP="005C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7ADD" w:rsidRDefault="005C7ADD" w:rsidP="005C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ADD" w:rsidRDefault="005C7ADD" w:rsidP="005C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7ADD" w:rsidRDefault="005C7ADD" w:rsidP="005C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7ADD" w:rsidRDefault="005C7ADD" w:rsidP="005C7A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ADD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ADD" w:rsidRDefault="005C7ADD" w:rsidP="005C7A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7ADD" w:rsidRDefault="005C7ADD" w:rsidP="005C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ADD" w:rsidRDefault="005C7ADD" w:rsidP="005C7A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7ADD" w:rsidRDefault="005C7ADD" w:rsidP="005C7A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7ADD" w:rsidRDefault="005C7ADD" w:rsidP="005C7A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ADD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7ADD" w:rsidRDefault="005C7ADD" w:rsidP="005C7A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7ADD" w:rsidRDefault="005C7ADD" w:rsidP="005C7ADD">
            <w:pPr>
              <w:pStyle w:val="CRCoverPage"/>
              <w:spacing w:after="0"/>
              <w:rPr>
                <w:noProof/>
              </w:rPr>
            </w:pPr>
          </w:p>
        </w:tc>
      </w:tr>
      <w:tr w:rsidR="005C7ADD" w:rsidTr="00500D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7ADD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ADD" w:rsidRDefault="005C7ADD" w:rsidP="005C7A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7ADD" w:rsidRPr="008863B9" w:rsidTr="00500D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7ADD" w:rsidRPr="008863B9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C7ADD" w:rsidRPr="008863B9" w:rsidRDefault="005C7ADD" w:rsidP="005C7A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7ADD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7ADD" w:rsidRDefault="005C7ADD" w:rsidP="005C7A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7ADD" w:rsidRDefault="005C7ADD" w:rsidP="005C7A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715661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:rsidR="0029599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295990" w:rsidRPr="00EE47B9">
        <w:rPr>
          <w:rFonts w:ascii="Arial" w:hAnsi="Arial" w:cs="Arial"/>
          <w:iCs/>
        </w:rPr>
        <w:t>Table of Contents</w:t>
      </w:r>
      <w:r w:rsidR="00295990">
        <w:tab/>
      </w:r>
      <w:r w:rsidR="00295990">
        <w:fldChar w:fldCharType="begin"/>
      </w:r>
      <w:r w:rsidR="00295990">
        <w:instrText xml:space="preserve"> PAGEREF _Toc77156617 \h </w:instrText>
      </w:r>
      <w:r w:rsidR="00295990">
        <w:fldChar w:fldCharType="separate"/>
      </w:r>
      <w:r w:rsidR="00295990">
        <w:t>2</w:t>
      </w:r>
      <w:r w:rsidR="00295990">
        <w:fldChar w:fldCharType="end"/>
      </w:r>
    </w:p>
    <w:p w:rsidR="00295990" w:rsidRDefault="0029599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E47B9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47B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_Toc77156618 \h </w:instrText>
      </w:r>
      <w:r>
        <w:fldChar w:fldCharType="separate"/>
      </w:r>
      <w:r>
        <w:t>2</w:t>
      </w:r>
      <w:r>
        <w:fldChar w:fldCharType="end"/>
      </w:r>
    </w:p>
    <w:p w:rsidR="00295990" w:rsidRDefault="0029599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7B9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7B9">
        <w:rPr>
          <w:rFonts w:cs="Arial"/>
          <w:b/>
          <w:color w:val="000000"/>
          <w:lang w:eastAsia="en-GB"/>
        </w:rPr>
        <w:t xml:space="preserve">Correction to </w:t>
      </w:r>
      <w:r w:rsidRPr="00EE47B9">
        <w:rPr>
          <w:rFonts w:cs="Arial"/>
          <w:b/>
          <w:bCs/>
          <w:color w:val="000000"/>
          <w:lang w:val="en-US" w:eastAsia="en-GB"/>
        </w:rPr>
        <w:t>function f_IMS_INVITE_ReceiveRequest_Optional</w:t>
      </w:r>
      <w:r>
        <w:tab/>
      </w:r>
      <w:r>
        <w:fldChar w:fldCharType="begin"/>
      </w:r>
      <w:r>
        <w:instrText xml:space="preserve"> PAGEREF _Toc77156619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7156618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7715661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DA6AAB" w:rsidRPr="00DA6AAB">
        <w:rPr>
          <w:rFonts w:cs="Arial"/>
          <w:b/>
          <w:bCs/>
          <w:color w:val="000000"/>
          <w:lang w:val="en-US" w:eastAsia="en-GB"/>
        </w:rPr>
        <w:t>f_IMS_INVITE_ReceiveRequest_Optional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DA6AAB" w:rsidP="00C44E0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DA6AAB">
              <w:rPr>
                <w:noProof/>
              </w:rPr>
              <w:t>f_IMS_INVITE_ReceiveRequest_Optional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350" w:rsidRDefault="005F3350" w:rsidP="00DA6A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implementaiton of this </w:t>
            </w:r>
            <w:r w:rsidR="00DA6AAB">
              <w:rPr>
                <w:noProof/>
              </w:rPr>
              <w:t>function, the timer t_Timer is started based on value of v_TimerControl.</w:t>
            </w:r>
          </w:p>
          <w:p w:rsidR="00DA6AAB" w:rsidRDefault="00DA6AAB" w:rsidP="00DA6A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However, in the alt statement, this timer is stopped regardless whether it is started or not. </w:t>
            </w:r>
          </w:p>
          <w:p w:rsidR="005F3350" w:rsidRDefault="005F3350" w:rsidP="005F3350">
            <w:pPr>
              <w:pStyle w:val="CRCoverPage"/>
              <w:spacing w:after="0"/>
              <w:rPr>
                <w:noProof/>
              </w:rPr>
            </w:pPr>
          </w:p>
          <w:p w:rsidR="00FA485A" w:rsidRPr="00AD4ADA" w:rsidRDefault="005F3350" w:rsidP="005F33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</w:t>
            </w:r>
            <w:r w:rsidR="00DA6AAB">
              <w:rPr>
                <w:noProof/>
              </w:rPr>
              <w:t>corrected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DA6AAB" w:rsidP="00DA6AA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Depenfing on whether the timer was started, called the statement t_Timer.stop; </w:t>
            </w:r>
            <w:r w:rsidR="005F3350">
              <w:rPr>
                <w:noProof/>
              </w:rPr>
              <w:t>Please see below.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DA6AAB" w:rsidP="00A731DD">
            <w:pPr>
              <w:tabs>
                <w:tab w:val="left" w:pos="945"/>
              </w:tabs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IMS_Procedures_CallControlCommon</w:t>
            </w:r>
            <w:r w:rsidR="005F3350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f_IMS_INVITE_ReceiveRequest_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Optional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template (present)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SipUrl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p_ExpectedCalleeUri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template (present)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MessageHeader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p_MessageHeader_Invite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template (present)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MessageBody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p_MessageBody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template (omit) float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WaitDuration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>= omit,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IsReInvite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>= false,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IsEmergencyCallWithoutRegistration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>= false)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runs on IMS_PTC return template (omit) IMS_DATA_REQ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var IMS_DATA_REQ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INVITE_Request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SipUrl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v_ContactUrl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TimerControl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ispresent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p_WaitDuration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timer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t_Timer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v_TimerControl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t_Timer.start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valueof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p_WaitDuration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));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alt {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[] a_IMS_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ReceiveRequest(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car_IMS_Invite_Request(cr_INVITE_Request(p_ExpectedCalleeUri,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p_MessageHeader_Invite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p_MessageBody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)),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{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t_Timer.stop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InviteRequest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v_IMS_DATA_REQ_ByRef.Request.Invite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if 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p_IsEmergencyCallWithoutRegistration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) 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{  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// emergency call without registration   @sic R5s130756 change 14 sic@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ContactUrl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f_MessageHeader_GetContactSipUrl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v_InviteRequest.msgHeader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   /* @sic R5s150268 change 1 sic@ */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f_IMS_PTC_ImsInfo_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Init(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v_IMS_DATA_REQ_ByRef.RoutingInfo.UE_Address,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v_IMS_DATA_REQ_ByRef.RoutingInfo.NW_Address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f_IMS_PortsAndSecurityConfig(f_SIP_ContactUrl_GetPort(v_ContactUrl)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);   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/* @sic R5s150268 change 1 sic@ */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if (not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p_IsReInvite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) 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{  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/* @sic R5s140020 change 8.2 sic@ */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f_IMS_PTC_ImsInfo_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DialogInit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>dialogRemote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v_InviteRequest.msgHeader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} else {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if (not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isvalue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f_IMS_PTC_ImsInfo_CseqGet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dialogRemote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))) 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{  /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>* @sic R5s140235 sic@ */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f_IMS_PTC_ImsInfo_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CseqSet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>dialogRemote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v_InviteRequest.msgHeader.cSeq.seqNumber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}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return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}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[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v_TimerControl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]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t_Timer.timeout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{}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return omit;</w:t>
            </w:r>
          </w:p>
          <w:p w:rsidR="00281C8E" w:rsidRPr="00BB0539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function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f_IMS_INVITE_ReceiveRequest_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Optional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template (present)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SipUrl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p_ExpectedCalleeUri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template (present)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MessageHeader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p_MessageHeader_Invite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template (present)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MessageBody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p_MessageBody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template (omit) float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WaitDuration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>= omit,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IsReInvite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>= false,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IsEmergencyCallWithoutRegistration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>= false)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runs on IMS_PTC return template (omit) IMS_DATA_REQ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var IMS_DATA_REQ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INVITE_Request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SipUrl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v_ContactUrl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var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boolean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TimerControl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ispresent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p_WaitDuration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timer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t_Timer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if 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v_TimerControl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t_Timer.start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valueof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p_WaitDuration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));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alt {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[] a_IMS_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ReceiveRequest(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car_IMS_Invite_Request(cr_INVITE_Request(p_ExpectedCalleeUri,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p_MessageHeader_Invite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p_MessageBody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)),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{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</w:t>
            </w:r>
            <w:r w:rsidRPr="002940D0">
              <w:rPr>
                <w:rFonts w:ascii="Arial" w:hAnsi="Arial" w:cs="Arial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2940D0">
              <w:rPr>
                <w:rFonts w:ascii="Arial" w:hAnsi="Arial" w:cs="Arial"/>
                <w:color w:val="000000"/>
                <w:highlight w:val="yellow"/>
                <w:lang w:eastAsia="de-DE"/>
              </w:rPr>
              <w:t>v_TimerControl</w:t>
            </w:r>
            <w:proofErr w:type="spellEnd"/>
            <w:r w:rsidRPr="002940D0">
              <w:rPr>
                <w:rFonts w:ascii="Arial" w:hAnsi="Arial" w:cs="Arial"/>
                <w:color w:val="000000"/>
                <w:highlight w:val="yellow"/>
                <w:lang w:eastAsia="de-DE"/>
              </w:rPr>
              <w:t>) {//WA#WI862307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t_Timer.stop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</w:t>
            </w:r>
            <w:r w:rsidRPr="002940D0">
              <w:rPr>
                <w:rFonts w:ascii="Arial" w:hAnsi="Arial" w:cs="Arial"/>
                <w:color w:val="000000"/>
                <w:highlight w:val="yellow"/>
                <w:lang w:eastAsia="de-DE"/>
              </w:rPr>
              <w:t>}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InviteRequest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v_IMS_DATA_REQ_ByRef.Request.Invite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if 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p_IsEmergencyCallWithoutRegistration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) 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{  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// emergency call without registration   @sic R5s130756 change 14 sic@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ContactUrl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f_MessageHeader_GetContactSipUrl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v_InviteRequest.msgHeader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   /* @sic R5s150268 change 1 sic@ */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f_IMS_PTC_ImsInfo_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Init(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v_IMS_DATA_REQ_ByRef.RoutingInfo.UE_Address,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v_IMS_DATA_REQ_ByRef.RoutingInfo.NW_Address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f_IMS_PortsAndSecurityConfig(f_SIP_ContactUrl_GetPort(v_ContactUrl)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);   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/* @sic R5s150268 change 1 sic@ */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if (not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p_IsReInvite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) 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{  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/* @sic R5s140020 change 8.2 sic@ */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f_IMS_PTC_ImsInfo_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DialogInit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>dialogRemote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v_InviteRequest.msgHeader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} else {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if (not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isvalue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f_IMS_PTC_ImsInfo_CseqGet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dialogRemote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))) 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{  /</w:t>
            </w:r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>* @sic R5s140235 sic@ */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 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f_IMS_PTC_ImsInfo_</w:t>
            </w:r>
            <w:proofErr w:type="gramStart"/>
            <w:r w:rsidRPr="002940D0">
              <w:rPr>
                <w:rFonts w:ascii="Arial" w:hAnsi="Arial" w:cs="Arial"/>
                <w:color w:val="000000"/>
                <w:lang w:eastAsia="de-DE"/>
              </w:rPr>
              <w:t>CseqSet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940D0">
              <w:rPr>
                <w:rFonts w:ascii="Arial" w:hAnsi="Arial" w:cs="Arial"/>
                <w:color w:val="000000"/>
                <w:lang w:eastAsia="de-DE"/>
              </w:rPr>
              <w:t>dialogRemote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v_InviteRequest.msgHeader.cSeq.seqNumber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  }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  return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v_IMS_DATA_REQ_ByRef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>;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  }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  [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v_TimerControl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] </w:t>
            </w:r>
            <w:proofErr w:type="spellStart"/>
            <w:r w:rsidRPr="002940D0">
              <w:rPr>
                <w:rFonts w:ascii="Arial" w:hAnsi="Arial" w:cs="Arial"/>
                <w:color w:val="000000"/>
                <w:lang w:eastAsia="de-DE"/>
              </w:rPr>
              <w:t>t_Timer.timeout</w:t>
            </w:r>
            <w:proofErr w:type="spellEnd"/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{}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:rsidR="002940D0" w:rsidRPr="002940D0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  return omit;</w:t>
            </w:r>
          </w:p>
          <w:p w:rsidR="00281C8E" w:rsidRPr="00BB0539" w:rsidRDefault="002940D0" w:rsidP="002940D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2940D0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:rsidR="00F96833" w:rsidRDefault="00F96833" w:rsidP="000F067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667D" w:rsidRDefault="008C667D">
      <w:r>
        <w:separator/>
      </w:r>
    </w:p>
  </w:endnote>
  <w:endnote w:type="continuationSeparator" w:id="0">
    <w:p w:rsidR="008C667D" w:rsidRDefault="008C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667D" w:rsidRDefault="008C667D">
      <w:r>
        <w:separator/>
      </w:r>
    </w:p>
  </w:footnote>
  <w:footnote w:type="continuationSeparator" w:id="0">
    <w:p w:rsidR="008C667D" w:rsidRDefault="008C6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788A" w:rsidRDefault="00ED7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2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2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0"/>
  </w:num>
  <w:num w:numId="5">
    <w:abstractNumId w:val="13"/>
  </w:num>
  <w:num w:numId="6">
    <w:abstractNumId w:val="21"/>
  </w:num>
  <w:num w:numId="7">
    <w:abstractNumId w:val="31"/>
  </w:num>
  <w:num w:numId="8">
    <w:abstractNumId w:val="10"/>
  </w:num>
  <w:num w:numId="9">
    <w:abstractNumId w:val="19"/>
  </w:num>
  <w:num w:numId="10">
    <w:abstractNumId w:val="36"/>
  </w:num>
  <w:num w:numId="11">
    <w:abstractNumId w:val="14"/>
  </w:num>
  <w:num w:numId="12">
    <w:abstractNumId w:val="22"/>
  </w:num>
  <w:num w:numId="13">
    <w:abstractNumId w:val="4"/>
  </w:num>
  <w:num w:numId="14">
    <w:abstractNumId w:val="17"/>
  </w:num>
  <w:num w:numId="15">
    <w:abstractNumId w:val="0"/>
  </w:num>
  <w:num w:numId="16">
    <w:abstractNumId w:val="2"/>
  </w:num>
  <w:num w:numId="17">
    <w:abstractNumId w:val="9"/>
  </w:num>
  <w:num w:numId="18">
    <w:abstractNumId w:val="23"/>
  </w:num>
  <w:num w:numId="19">
    <w:abstractNumId w:val="35"/>
  </w:num>
  <w:num w:numId="20">
    <w:abstractNumId w:val="30"/>
  </w:num>
  <w:num w:numId="21">
    <w:abstractNumId w:val="12"/>
  </w:num>
  <w:num w:numId="22">
    <w:abstractNumId w:val="25"/>
  </w:num>
  <w:num w:numId="23">
    <w:abstractNumId w:val="28"/>
  </w:num>
  <w:num w:numId="24">
    <w:abstractNumId w:val="16"/>
  </w:num>
  <w:num w:numId="25">
    <w:abstractNumId w:val="27"/>
  </w:num>
  <w:num w:numId="26">
    <w:abstractNumId w:val="5"/>
  </w:num>
  <w:num w:numId="27">
    <w:abstractNumId w:val="7"/>
  </w:num>
  <w:num w:numId="28">
    <w:abstractNumId w:val="24"/>
  </w:num>
  <w:num w:numId="29">
    <w:abstractNumId w:val="15"/>
  </w:num>
  <w:num w:numId="30">
    <w:abstractNumId w:val="8"/>
  </w:num>
  <w:num w:numId="31">
    <w:abstractNumId w:val="34"/>
  </w:num>
  <w:num w:numId="32">
    <w:abstractNumId w:val="32"/>
  </w:num>
  <w:num w:numId="33">
    <w:abstractNumId w:val="29"/>
  </w:num>
  <w:num w:numId="34">
    <w:abstractNumId w:val="18"/>
  </w:num>
  <w:num w:numId="35">
    <w:abstractNumId w:val="33"/>
  </w:num>
  <w:num w:numId="36">
    <w:abstractNumId w:val="26"/>
  </w:num>
  <w:num w:numId="37">
    <w:abstractNumId w:val="6"/>
  </w:num>
  <w:num w:numId="38">
    <w:abstractNumId w:val="3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467"/>
    <w:rsid w:val="00007575"/>
    <w:rsid w:val="000118C1"/>
    <w:rsid w:val="00011C14"/>
    <w:rsid w:val="00022E4A"/>
    <w:rsid w:val="00024866"/>
    <w:rsid w:val="00031A51"/>
    <w:rsid w:val="0003629C"/>
    <w:rsid w:val="00036FE7"/>
    <w:rsid w:val="00042E7D"/>
    <w:rsid w:val="0005014E"/>
    <w:rsid w:val="00051BC3"/>
    <w:rsid w:val="00052C71"/>
    <w:rsid w:val="00054E62"/>
    <w:rsid w:val="00057DBD"/>
    <w:rsid w:val="000614B3"/>
    <w:rsid w:val="0006562C"/>
    <w:rsid w:val="000660F3"/>
    <w:rsid w:val="000749BF"/>
    <w:rsid w:val="0008094E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3B4B"/>
    <w:rsid w:val="000D40AB"/>
    <w:rsid w:val="000E681E"/>
    <w:rsid w:val="000F067D"/>
    <w:rsid w:val="000F119F"/>
    <w:rsid w:val="000F34D6"/>
    <w:rsid w:val="001109AC"/>
    <w:rsid w:val="00112785"/>
    <w:rsid w:val="0011415B"/>
    <w:rsid w:val="001166B1"/>
    <w:rsid w:val="001209DE"/>
    <w:rsid w:val="0012136E"/>
    <w:rsid w:val="00126237"/>
    <w:rsid w:val="001302CE"/>
    <w:rsid w:val="0013630B"/>
    <w:rsid w:val="001373AB"/>
    <w:rsid w:val="00145D43"/>
    <w:rsid w:val="001467D7"/>
    <w:rsid w:val="00146DCF"/>
    <w:rsid w:val="00150799"/>
    <w:rsid w:val="001548CD"/>
    <w:rsid w:val="00164CFC"/>
    <w:rsid w:val="00173835"/>
    <w:rsid w:val="001748D6"/>
    <w:rsid w:val="0017626D"/>
    <w:rsid w:val="001901A2"/>
    <w:rsid w:val="00192C46"/>
    <w:rsid w:val="00193020"/>
    <w:rsid w:val="0019670B"/>
    <w:rsid w:val="001A08B3"/>
    <w:rsid w:val="001A0D31"/>
    <w:rsid w:val="001A3A40"/>
    <w:rsid w:val="001A6DD0"/>
    <w:rsid w:val="001A709A"/>
    <w:rsid w:val="001A7B60"/>
    <w:rsid w:val="001B2896"/>
    <w:rsid w:val="001B455F"/>
    <w:rsid w:val="001B52F0"/>
    <w:rsid w:val="001B7A65"/>
    <w:rsid w:val="001C5C2A"/>
    <w:rsid w:val="001D22EC"/>
    <w:rsid w:val="001E3D37"/>
    <w:rsid w:val="001E41F3"/>
    <w:rsid w:val="001E4CF4"/>
    <w:rsid w:val="001F1817"/>
    <w:rsid w:val="001F406A"/>
    <w:rsid w:val="001F63C4"/>
    <w:rsid w:val="002040A1"/>
    <w:rsid w:val="00212AF9"/>
    <w:rsid w:val="00220349"/>
    <w:rsid w:val="00221C5A"/>
    <w:rsid w:val="00232611"/>
    <w:rsid w:val="00233AFC"/>
    <w:rsid w:val="00241A66"/>
    <w:rsid w:val="00245CA4"/>
    <w:rsid w:val="00256480"/>
    <w:rsid w:val="002564C6"/>
    <w:rsid w:val="0026004D"/>
    <w:rsid w:val="00263668"/>
    <w:rsid w:val="002640DD"/>
    <w:rsid w:val="00275D12"/>
    <w:rsid w:val="00280375"/>
    <w:rsid w:val="00281C8E"/>
    <w:rsid w:val="00284FEB"/>
    <w:rsid w:val="002860C4"/>
    <w:rsid w:val="002901A3"/>
    <w:rsid w:val="002940D0"/>
    <w:rsid w:val="00295990"/>
    <w:rsid w:val="002A29B2"/>
    <w:rsid w:val="002A4DCB"/>
    <w:rsid w:val="002B14D3"/>
    <w:rsid w:val="002B5741"/>
    <w:rsid w:val="002C7E01"/>
    <w:rsid w:val="002D16DD"/>
    <w:rsid w:val="002E008A"/>
    <w:rsid w:val="002E2700"/>
    <w:rsid w:val="002F45F1"/>
    <w:rsid w:val="002F53B6"/>
    <w:rsid w:val="002F5A43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CD7"/>
    <w:rsid w:val="00345383"/>
    <w:rsid w:val="00346D77"/>
    <w:rsid w:val="00347AE2"/>
    <w:rsid w:val="003541FD"/>
    <w:rsid w:val="003556DC"/>
    <w:rsid w:val="003609EF"/>
    <w:rsid w:val="003614D1"/>
    <w:rsid w:val="0036231A"/>
    <w:rsid w:val="00374DD4"/>
    <w:rsid w:val="00375BB0"/>
    <w:rsid w:val="003764EC"/>
    <w:rsid w:val="00376E8C"/>
    <w:rsid w:val="003806A7"/>
    <w:rsid w:val="00383C3D"/>
    <w:rsid w:val="003858C9"/>
    <w:rsid w:val="00387792"/>
    <w:rsid w:val="00387CFD"/>
    <w:rsid w:val="003904E3"/>
    <w:rsid w:val="003926A3"/>
    <w:rsid w:val="00392F3F"/>
    <w:rsid w:val="00393BCA"/>
    <w:rsid w:val="00394D9E"/>
    <w:rsid w:val="003C2766"/>
    <w:rsid w:val="003D1466"/>
    <w:rsid w:val="003E1A36"/>
    <w:rsid w:val="003E51C2"/>
    <w:rsid w:val="003E74A0"/>
    <w:rsid w:val="003F328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3163D"/>
    <w:rsid w:val="00433730"/>
    <w:rsid w:val="00435B12"/>
    <w:rsid w:val="00440D0A"/>
    <w:rsid w:val="00446488"/>
    <w:rsid w:val="00457718"/>
    <w:rsid w:val="00461008"/>
    <w:rsid w:val="00461F12"/>
    <w:rsid w:val="004635E5"/>
    <w:rsid w:val="004717EA"/>
    <w:rsid w:val="004745E7"/>
    <w:rsid w:val="00482B43"/>
    <w:rsid w:val="00495060"/>
    <w:rsid w:val="004976F0"/>
    <w:rsid w:val="004A2AED"/>
    <w:rsid w:val="004A794F"/>
    <w:rsid w:val="004B01A5"/>
    <w:rsid w:val="004B0912"/>
    <w:rsid w:val="004B2C2D"/>
    <w:rsid w:val="004B526E"/>
    <w:rsid w:val="004B75B7"/>
    <w:rsid w:val="004C11EA"/>
    <w:rsid w:val="004D455F"/>
    <w:rsid w:val="004D5164"/>
    <w:rsid w:val="004D6FA2"/>
    <w:rsid w:val="004F0155"/>
    <w:rsid w:val="004F661B"/>
    <w:rsid w:val="005045C7"/>
    <w:rsid w:val="0050517D"/>
    <w:rsid w:val="005105E0"/>
    <w:rsid w:val="0051196A"/>
    <w:rsid w:val="005135A1"/>
    <w:rsid w:val="0051580D"/>
    <w:rsid w:val="005279F5"/>
    <w:rsid w:val="00532891"/>
    <w:rsid w:val="0053550D"/>
    <w:rsid w:val="00547111"/>
    <w:rsid w:val="00550D59"/>
    <w:rsid w:val="00552878"/>
    <w:rsid w:val="00554E43"/>
    <w:rsid w:val="005613E0"/>
    <w:rsid w:val="00564EDF"/>
    <w:rsid w:val="0056673A"/>
    <w:rsid w:val="00566F6F"/>
    <w:rsid w:val="0058240F"/>
    <w:rsid w:val="00587F6A"/>
    <w:rsid w:val="005912FE"/>
    <w:rsid w:val="00592D74"/>
    <w:rsid w:val="00596753"/>
    <w:rsid w:val="005A1885"/>
    <w:rsid w:val="005A6679"/>
    <w:rsid w:val="005B4127"/>
    <w:rsid w:val="005B7AC3"/>
    <w:rsid w:val="005C7ADD"/>
    <w:rsid w:val="005D07BE"/>
    <w:rsid w:val="005D27CA"/>
    <w:rsid w:val="005D2B14"/>
    <w:rsid w:val="005D46AF"/>
    <w:rsid w:val="005D6478"/>
    <w:rsid w:val="005E18C6"/>
    <w:rsid w:val="005E1F0C"/>
    <w:rsid w:val="005E2C44"/>
    <w:rsid w:val="005E3C50"/>
    <w:rsid w:val="005E42FB"/>
    <w:rsid w:val="005F1205"/>
    <w:rsid w:val="005F12D6"/>
    <w:rsid w:val="005F2216"/>
    <w:rsid w:val="005F3350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12CF"/>
    <w:rsid w:val="006257ED"/>
    <w:rsid w:val="00625935"/>
    <w:rsid w:val="006316B2"/>
    <w:rsid w:val="00632431"/>
    <w:rsid w:val="00642CCB"/>
    <w:rsid w:val="00643A7D"/>
    <w:rsid w:val="00644586"/>
    <w:rsid w:val="00647FBD"/>
    <w:rsid w:val="00652A36"/>
    <w:rsid w:val="0065364E"/>
    <w:rsid w:val="006537B5"/>
    <w:rsid w:val="00661E2C"/>
    <w:rsid w:val="00667016"/>
    <w:rsid w:val="0068444E"/>
    <w:rsid w:val="00691021"/>
    <w:rsid w:val="0069290E"/>
    <w:rsid w:val="00693E69"/>
    <w:rsid w:val="00695808"/>
    <w:rsid w:val="00696432"/>
    <w:rsid w:val="006A5853"/>
    <w:rsid w:val="006A6982"/>
    <w:rsid w:val="006A737E"/>
    <w:rsid w:val="006A76D6"/>
    <w:rsid w:val="006B2A14"/>
    <w:rsid w:val="006B46FB"/>
    <w:rsid w:val="006B7B2F"/>
    <w:rsid w:val="006C061B"/>
    <w:rsid w:val="006D0191"/>
    <w:rsid w:val="006D1B9A"/>
    <w:rsid w:val="006E21FB"/>
    <w:rsid w:val="006E4465"/>
    <w:rsid w:val="006E5627"/>
    <w:rsid w:val="006E7773"/>
    <w:rsid w:val="006F6B99"/>
    <w:rsid w:val="006F71C9"/>
    <w:rsid w:val="006F7952"/>
    <w:rsid w:val="006F7B09"/>
    <w:rsid w:val="0070259B"/>
    <w:rsid w:val="00704829"/>
    <w:rsid w:val="00705157"/>
    <w:rsid w:val="007101FB"/>
    <w:rsid w:val="0071316A"/>
    <w:rsid w:val="00722896"/>
    <w:rsid w:val="00724EF9"/>
    <w:rsid w:val="0072522A"/>
    <w:rsid w:val="0073208D"/>
    <w:rsid w:val="0073742E"/>
    <w:rsid w:val="007374F7"/>
    <w:rsid w:val="0073773F"/>
    <w:rsid w:val="0074257A"/>
    <w:rsid w:val="00755C92"/>
    <w:rsid w:val="00762213"/>
    <w:rsid w:val="00762AEB"/>
    <w:rsid w:val="00763BA2"/>
    <w:rsid w:val="007656FE"/>
    <w:rsid w:val="007658A5"/>
    <w:rsid w:val="007668C7"/>
    <w:rsid w:val="00792342"/>
    <w:rsid w:val="007955CC"/>
    <w:rsid w:val="007977A8"/>
    <w:rsid w:val="007A4458"/>
    <w:rsid w:val="007A73E5"/>
    <w:rsid w:val="007B512A"/>
    <w:rsid w:val="007B6B53"/>
    <w:rsid w:val="007C13F4"/>
    <w:rsid w:val="007C2097"/>
    <w:rsid w:val="007C28A7"/>
    <w:rsid w:val="007C5EA0"/>
    <w:rsid w:val="007D6A07"/>
    <w:rsid w:val="007D6DB1"/>
    <w:rsid w:val="007D7566"/>
    <w:rsid w:val="007E07EF"/>
    <w:rsid w:val="007E0E30"/>
    <w:rsid w:val="007F0389"/>
    <w:rsid w:val="007F3701"/>
    <w:rsid w:val="007F61C1"/>
    <w:rsid w:val="007F648F"/>
    <w:rsid w:val="007F7259"/>
    <w:rsid w:val="00800A71"/>
    <w:rsid w:val="00801CF0"/>
    <w:rsid w:val="008040A8"/>
    <w:rsid w:val="00807B85"/>
    <w:rsid w:val="00824C2C"/>
    <w:rsid w:val="00825391"/>
    <w:rsid w:val="008279FA"/>
    <w:rsid w:val="008322F4"/>
    <w:rsid w:val="00837183"/>
    <w:rsid w:val="00844AAA"/>
    <w:rsid w:val="00853ED1"/>
    <w:rsid w:val="0085441A"/>
    <w:rsid w:val="008626E7"/>
    <w:rsid w:val="008667AF"/>
    <w:rsid w:val="00870EE7"/>
    <w:rsid w:val="0087510D"/>
    <w:rsid w:val="00880F55"/>
    <w:rsid w:val="00883A39"/>
    <w:rsid w:val="008863B9"/>
    <w:rsid w:val="0089088C"/>
    <w:rsid w:val="00896D84"/>
    <w:rsid w:val="008A45A6"/>
    <w:rsid w:val="008A5430"/>
    <w:rsid w:val="008B2743"/>
    <w:rsid w:val="008B6EA0"/>
    <w:rsid w:val="008C262C"/>
    <w:rsid w:val="008C667D"/>
    <w:rsid w:val="008C6934"/>
    <w:rsid w:val="008D4141"/>
    <w:rsid w:val="008E4D4B"/>
    <w:rsid w:val="008E6B1F"/>
    <w:rsid w:val="008F686C"/>
    <w:rsid w:val="00901400"/>
    <w:rsid w:val="00901BB0"/>
    <w:rsid w:val="00902A92"/>
    <w:rsid w:val="00904EBA"/>
    <w:rsid w:val="0090522F"/>
    <w:rsid w:val="009070B7"/>
    <w:rsid w:val="00907B05"/>
    <w:rsid w:val="009122D5"/>
    <w:rsid w:val="0091261A"/>
    <w:rsid w:val="00913E0B"/>
    <w:rsid w:val="009148DE"/>
    <w:rsid w:val="00916386"/>
    <w:rsid w:val="00916DEC"/>
    <w:rsid w:val="0092006F"/>
    <w:rsid w:val="0093355C"/>
    <w:rsid w:val="00937A61"/>
    <w:rsid w:val="009417A4"/>
    <w:rsid w:val="009418D9"/>
    <w:rsid w:val="00941E30"/>
    <w:rsid w:val="00943B79"/>
    <w:rsid w:val="00943B96"/>
    <w:rsid w:val="00943C04"/>
    <w:rsid w:val="00946424"/>
    <w:rsid w:val="009478EE"/>
    <w:rsid w:val="0095139C"/>
    <w:rsid w:val="00954C1A"/>
    <w:rsid w:val="00955E74"/>
    <w:rsid w:val="00956250"/>
    <w:rsid w:val="00956A50"/>
    <w:rsid w:val="00957B2F"/>
    <w:rsid w:val="00960389"/>
    <w:rsid w:val="0096262E"/>
    <w:rsid w:val="00973015"/>
    <w:rsid w:val="009777D9"/>
    <w:rsid w:val="00985613"/>
    <w:rsid w:val="00986821"/>
    <w:rsid w:val="00991B88"/>
    <w:rsid w:val="0099572C"/>
    <w:rsid w:val="009A07BF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D476E"/>
    <w:rsid w:val="009D7147"/>
    <w:rsid w:val="009E24DE"/>
    <w:rsid w:val="009E3297"/>
    <w:rsid w:val="009F734F"/>
    <w:rsid w:val="009F7D81"/>
    <w:rsid w:val="00A00487"/>
    <w:rsid w:val="00A02A1A"/>
    <w:rsid w:val="00A04D2F"/>
    <w:rsid w:val="00A0746C"/>
    <w:rsid w:val="00A22308"/>
    <w:rsid w:val="00A230E4"/>
    <w:rsid w:val="00A246B6"/>
    <w:rsid w:val="00A31D14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31DD"/>
    <w:rsid w:val="00A73740"/>
    <w:rsid w:val="00A7410A"/>
    <w:rsid w:val="00A748DA"/>
    <w:rsid w:val="00A7583C"/>
    <w:rsid w:val="00A7671C"/>
    <w:rsid w:val="00A81EA3"/>
    <w:rsid w:val="00A84550"/>
    <w:rsid w:val="00A90724"/>
    <w:rsid w:val="00A916D2"/>
    <w:rsid w:val="00A9515D"/>
    <w:rsid w:val="00A97562"/>
    <w:rsid w:val="00AA0376"/>
    <w:rsid w:val="00AA058E"/>
    <w:rsid w:val="00AA2CBC"/>
    <w:rsid w:val="00AA313A"/>
    <w:rsid w:val="00AA49EB"/>
    <w:rsid w:val="00AB0D3A"/>
    <w:rsid w:val="00AB4631"/>
    <w:rsid w:val="00AB6981"/>
    <w:rsid w:val="00AC5820"/>
    <w:rsid w:val="00AD1CD8"/>
    <w:rsid w:val="00AD4ADA"/>
    <w:rsid w:val="00AD7555"/>
    <w:rsid w:val="00B05D84"/>
    <w:rsid w:val="00B10E9C"/>
    <w:rsid w:val="00B111F9"/>
    <w:rsid w:val="00B14250"/>
    <w:rsid w:val="00B17EC1"/>
    <w:rsid w:val="00B258BB"/>
    <w:rsid w:val="00B3074E"/>
    <w:rsid w:val="00B30D15"/>
    <w:rsid w:val="00B421C5"/>
    <w:rsid w:val="00B47B02"/>
    <w:rsid w:val="00B51BA6"/>
    <w:rsid w:val="00B52828"/>
    <w:rsid w:val="00B5725C"/>
    <w:rsid w:val="00B67B97"/>
    <w:rsid w:val="00B7159F"/>
    <w:rsid w:val="00B7315D"/>
    <w:rsid w:val="00B75E77"/>
    <w:rsid w:val="00B76E16"/>
    <w:rsid w:val="00B84F41"/>
    <w:rsid w:val="00B854FF"/>
    <w:rsid w:val="00B918AC"/>
    <w:rsid w:val="00B91C30"/>
    <w:rsid w:val="00B9335B"/>
    <w:rsid w:val="00B968C8"/>
    <w:rsid w:val="00BA048E"/>
    <w:rsid w:val="00BA2CD7"/>
    <w:rsid w:val="00BA3EC5"/>
    <w:rsid w:val="00BA51D9"/>
    <w:rsid w:val="00BB0539"/>
    <w:rsid w:val="00BB1BF6"/>
    <w:rsid w:val="00BB5645"/>
    <w:rsid w:val="00BB5DFC"/>
    <w:rsid w:val="00BC40B1"/>
    <w:rsid w:val="00BC678C"/>
    <w:rsid w:val="00BC79E3"/>
    <w:rsid w:val="00BD279D"/>
    <w:rsid w:val="00BD5479"/>
    <w:rsid w:val="00BD6BB8"/>
    <w:rsid w:val="00BE47A2"/>
    <w:rsid w:val="00BE4DD2"/>
    <w:rsid w:val="00BF1721"/>
    <w:rsid w:val="00BF53F2"/>
    <w:rsid w:val="00BF597A"/>
    <w:rsid w:val="00BF60DF"/>
    <w:rsid w:val="00C01A4C"/>
    <w:rsid w:val="00C07A7D"/>
    <w:rsid w:val="00C1082F"/>
    <w:rsid w:val="00C10D23"/>
    <w:rsid w:val="00C15555"/>
    <w:rsid w:val="00C2152F"/>
    <w:rsid w:val="00C23C46"/>
    <w:rsid w:val="00C259BF"/>
    <w:rsid w:val="00C30A15"/>
    <w:rsid w:val="00C34763"/>
    <w:rsid w:val="00C4494A"/>
    <w:rsid w:val="00C44E0B"/>
    <w:rsid w:val="00C47F3E"/>
    <w:rsid w:val="00C51E37"/>
    <w:rsid w:val="00C5286D"/>
    <w:rsid w:val="00C53AC6"/>
    <w:rsid w:val="00C56A9B"/>
    <w:rsid w:val="00C60C31"/>
    <w:rsid w:val="00C628B1"/>
    <w:rsid w:val="00C6535C"/>
    <w:rsid w:val="00C657A8"/>
    <w:rsid w:val="00C66BA2"/>
    <w:rsid w:val="00C72ED8"/>
    <w:rsid w:val="00C74D7B"/>
    <w:rsid w:val="00C77298"/>
    <w:rsid w:val="00C83A8A"/>
    <w:rsid w:val="00C852CF"/>
    <w:rsid w:val="00C856F4"/>
    <w:rsid w:val="00C87A12"/>
    <w:rsid w:val="00C93BE8"/>
    <w:rsid w:val="00C95985"/>
    <w:rsid w:val="00C9778B"/>
    <w:rsid w:val="00C979AE"/>
    <w:rsid w:val="00CA3559"/>
    <w:rsid w:val="00CB01D6"/>
    <w:rsid w:val="00CB12BC"/>
    <w:rsid w:val="00CB151D"/>
    <w:rsid w:val="00CB7C7A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00C"/>
    <w:rsid w:val="00D17487"/>
    <w:rsid w:val="00D235D8"/>
    <w:rsid w:val="00D24991"/>
    <w:rsid w:val="00D25A5F"/>
    <w:rsid w:val="00D32B66"/>
    <w:rsid w:val="00D34E67"/>
    <w:rsid w:val="00D4618B"/>
    <w:rsid w:val="00D50255"/>
    <w:rsid w:val="00D525A2"/>
    <w:rsid w:val="00D52BD7"/>
    <w:rsid w:val="00D57583"/>
    <w:rsid w:val="00D63444"/>
    <w:rsid w:val="00D66520"/>
    <w:rsid w:val="00D720E3"/>
    <w:rsid w:val="00D7237E"/>
    <w:rsid w:val="00D7387B"/>
    <w:rsid w:val="00D757B0"/>
    <w:rsid w:val="00D80B6A"/>
    <w:rsid w:val="00D86DC8"/>
    <w:rsid w:val="00DA0030"/>
    <w:rsid w:val="00DA0394"/>
    <w:rsid w:val="00DA356D"/>
    <w:rsid w:val="00DA6AAB"/>
    <w:rsid w:val="00DB3570"/>
    <w:rsid w:val="00DC0D26"/>
    <w:rsid w:val="00DC5C04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08AD"/>
    <w:rsid w:val="00E13F3D"/>
    <w:rsid w:val="00E14D7D"/>
    <w:rsid w:val="00E1748E"/>
    <w:rsid w:val="00E20322"/>
    <w:rsid w:val="00E2067E"/>
    <w:rsid w:val="00E22222"/>
    <w:rsid w:val="00E32E48"/>
    <w:rsid w:val="00E34898"/>
    <w:rsid w:val="00E37029"/>
    <w:rsid w:val="00E407D2"/>
    <w:rsid w:val="00E541FB"/>
    <w:rsid w:val="00E54C66"/>
    <w:rsid w:val="00E716C1"/>
    <w:rsid w:val="00E717C5"/>
    <w:rsid w:val="00E71E49"/>
    <w:rsid w:val="00E72DEB"/>
    <w:rsid w:val="00E777D7"/>
    <w:rsid w:val="00E77B87"/>
    <w:rsid w:val="00E814FE"/>
    <w:rsid w:val="00E83DFE"/>
    <w:rsid w:val="00E8592C"/>
    <w:rsid w:val="00E8742B"/>
    <w:rsid w:val="00E877C8"/>
    <w:rsid w:val="00E9504A"/>
    <w:rsid w:val="00E972AB"/>
    <w:rsid w:val="00EA442A"/>
    <w:rsid w:val="00EA6BD9"/>
    <w:rsid w:val="00EA7D1D"/>
    <w:rsid w:val="00EA7E97"/>
    <w:rsid w:val="00EB09B7"/>
    <w:rsid w:val="00EB0DD2"/>
    <w:rsid w:val="00EB40F5"/>
    <w:rsid w:val="00EB5C86"/>
    <w:rsid w:val="00EC13C0"/>
    <w:rsid w:val="00EC24A6"/>
    <w:rsid w:val="00EC34D8"/>
    <w:rsid w:val="00EC51B2"/>
    <w:rsid w:val="00ED1341"/>
    <w:rsid w:val="00ED788A"/>
    <w:rsid w:val="00EE16C4"/>
    <w:rsid w:val="00EE7D7C"/>
    <w:rsid w:val="00EF2028"/>
    <w:rsid w:val="00F0037F"/>
    <w:rsid w:val="00F0098D"/>
    <w:rsid w:val="00F03645"/>
    <w:rsid w:val="00F11469"/>
    <w:rsid w:val="00F173A4"/>
    <w:rsid w:val="00F25290"/>
    <w:rsid w:val="00F25D98"/>
    <w:rsid w:val="00F27CFC"/>
    <w:rsid w:val="00F300FB"/>
    <w:rsid w:val="00F44707"/>
    <w:rsid w:val="00F510C9"/>
    <w:rsid w:val="00F571D6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C3E53"/>
    <w:rsid w:val="00FC60A7"/>
    <w:rsid w:val="00FC75B0"/>
    <w:rsid w:val="00FD22E5"/>
    <w:rsid w:val="00FD3F6B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6912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748DB-7DDA-419E-884B-B5F10790A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1206</Words>
  <Characters>6876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8066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2021-07-14T11:03:00Z</dcterms:created>
  <dcterms:modified xsi:type="dcterms:W3CDTF">2021-07-14T11:03:00Z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