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985657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DD3BF4">
        <w:rPr>
          <w:b/>
          <w:i/>
          <w:noProof/>
          <w:sz w:val="28"/>
        </w:rPr>
        <w:t>687</w:t>
      </w:r>
    </w:p>
    <w:p w14:paraId="5D6FC58C" w14:textId="307A0302" w:rsidR="001A09A3" w:rsidRDefault="00AF685F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E12C1A5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C64A0A">
              <w:rPr>
                <w:b/>
                <w:noProof/>
                <w:sz w:val="28"/>
              </w:rPr>
              <w:t>7</w:t>
            </w:r>
            <w:r w:rsidR="00DD3BF4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CDAD488" w:rsidR="001E41F3" w:rsidRDefault="00DD3BF4" w:rsidP="00715499">
            <w:pPr>
              <w:pStyle w:val="CRCoverPage"/>
              <w:spacing w:after="0"/>
            </w:pPr>
            <w:bookmarkStart w:id="2" w:name="_Hlk75783177"/>
            <w:r>
              <w:t>Correction</w:t>
            </w:r>
            <w:r w:rsidRPr="00DD3BF4">
              <w:t xml:space="preserve"> for NR5GC IRAT test cases</w:t>
            </w:r>
            <w:bookmarkEnd w:id="2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09054A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</w:t>
            </w:r>
            <w:r w:rsidR="00C85DD5">
              <w:rPr>
                <w:noProof/>
              </w:rPr>
              <w:t>6</w:t>
            </w:r>
            <w:r w:rsidR="006061A3">
              <w:rPr>
                <w:noProof/>
              </w:rPr>
              <w:t>-</w:t>
            </w:r>
            <w:r w:rsidR="00F66272">
              <w:rPr>
                <w:noProof/>
              </w:rPr>
              <w:t>28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FA5217B" w:rsidR="00484797" w:rsidRDefault="004F03DD" w:rsidP="00C902C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Some issues in TTCN implementation of PDU session establishment / modification procedures after S1-&gt;N1 transition, following implementation of R5-213442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D4D9325" w:rsidR="00484797" w:rsidRPr="005C657A" w:rsidRDefault="004F03DD" w:rsidP="00C902CB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Correct some issues in TTCN implementation of R5-213442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E471AA8" w:rsidR="00D44D27" w:rsidRDefault="00DD3BF4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IRAT test cases </w:t>
            </w:r>
            <w:r w:rsidR="00E708E6">
              <w:rPr>
                <w:noProof/>
              </w:rPr>
              <w:t>may</w:t>
            </w:r>
            <w:r>
              <w:rPr>
                <w:noProof/>
              </w:rPr>
              <w:t xml:space="preserve"> not excute correctly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8B4B22F" w:rsidR="00D44D27" w:rsidRDefault="00C85DD5" w:rsidP="00D44D27">
            <w:pPr>
              <w:pStyle w:val="CRCoverPage"/>
              <w:spacing w:after="0"/>
              <w:rPr>
                <w:noProof/>
              </w:rPr>
            </w:pPr>
            <w:r>
              <w:t>6.</w:t>
            </w:r>
            <w:r w:rsidR="00DD3BF4">
              <w:t>2.3.1</w:t>
            </w:r>
            <w:r w:rsidR="00F66272">
              <w:t>.NR5GC</w:t>
            </w:r>
            <w:r w:rsidR="00DD3BF4">
              <w:t xml:space="preserve"> and other IRAT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D984CF3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2B4CFE4" w:rsidR="00D44D27" w:rsidRDefault="00C85DD5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2E3726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716205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195F90D5" w14:textId="15C0791D" w:rsidR="000A2FA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A2FA0" w:rsidRPr="00724412">
        <w:rPr>
          <w:rFonts w:cs="Arial"/>
          <w:iCs/>
        </w:rPr>
        <w:t>Table of Contents</w:t>
      </w:r>
      <w:r w:rsidR="000A2FA0">
        <w:tab/>
      </w:r>
      <w:r w:rsidR="000A2FA0">
        <w:fldChar w:fldCharType="begin"/>
      </w:r>
      <w:r w:rsidR="000A2FA0">
        <w:instrText xml:space="preserve"> PAGEREF _Toc71620500 \h </w:instrText>
      </w:r>
      <w:r w:rsidR="000A2FA0">
        <w:fldChar w:fldCharType="separate"/>
      </w:r>
      <w:r w:rsidR="000A2FA0">
        <w:t>2</w:t>
      </w:r>
      <w:r w:rsidR="000A2FA0">
        <w:fldChar w:fldCharType="end"/>
      </w:r>
    </w:p>
    <w:p w14:paraId="0244069C" w14:textId="004AAEA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_Toc71620501 \h </w:instrText>
      </w:r>
      <w:r>
        <w:fldChar w:fldCharType="separate"/>
      </w:r>
      <w:r>
        <w:t>3</w:t>
      </w:r>
      <w:r>
        <w:fldChar w:fldCharType="end"/>
      </w:r>
    </w:p>
    <w:p w14:paraId="06BE503D" w14:textId="086854E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_Toc71620502 \h </w:instrText>
      </w:r>
      <w:r>
        <w:fldChar w:fldCharType="separate"/>
      </w:r>
      <w:r>
        <w:t>3</w:t>
      </w:r>
      <w:r>
        <w:fldChar w:fldCharType="end"/>
      </w:r>
    </w:p>
    <w:p w14:paraId="4E18E52A" w14:textId="7EFFAE71" w:rsidR="000A2FA0" w:rsidRDefault="000A2FA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4412">
        <w:rPr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Change 1</w:t>
      </w:r>
      <w:r>
        <w:tab/>
      </w:r>
      <w:r>
        <w:fldChar w:fldCharType="begin"/>
      </w:r>
      <w:r>
        <w:instrText xml:space="preserve"> PAGEREF _Toc71620503 \h </w:instrText>
      </w:r>
      <w:r>
        <w:fldChar w:fldCharType="separate"/>
      </w:r>
      <w:r>
        <w:t>3</w:t>
      </w:r>
      <w:r>
        <w:fldChar w:fldCharType="end"/>
      </w:r>
    </w:p>
    <w:p w14:paraId="2E4D4796" w14:textId="2C1C652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71620501"/>
      <w:r>
        <w:rPr>
          <w:b/>
          <w:lang w:eastAsia="ja-JP"/>
        </w:rPr>
        <w:lastRenderedPageBreak/>
        <w:t>Overview</w:t>
      </w:r>
      <w:bookmarkEnd w:id="4"/>
      <w:bookmarkEnd w:id="5"/>
    </w:p>
    <w:p w14:paraId="00A6870A" w14:textId="793AB42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F66272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B104CE4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1620502"/>
      <w:r w:rsidRPr="00B22104">
        <w:rPr>
          <w:b/>
        </w:rPr>
        <w:t>Corrections required</w:t>
      </w:r>
      <w:bookmarkEnd w:id="6"/>
      <w:bookmarkEnd w:id="7"/>
      <w:bookmarkEnd w:id="8"/>
    </w:p>
    <w:p w14:paraId="0176FBF6" w14:textId="77777777" w:rsidR="0072502F" w:rsidRDefault="0072502F" w:rsidP="0072502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0685521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2502F" w14:paraId="47C8838B" w14:textId="77777777" w:rsidTr="00E708E6">
        <w:trPr>
          <w:trHeight w:val="447"/>
        </w:trPr>
        <w:tc>
          <w:tcPr>
            <w:tcW w:w="1985" w:type="dxa"/>
          </w:tcPr>
          <w:p w14:paraId="4CACC22A" w14:textId="77777777" w:rsidR="0072502F" w:rsidRDefault="0072502F" w:rsidP="00E708E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AA1AF23" w14:textId="1783DCB4" w:rsidR="0072502F" w:rsidRDefault="0072502F" w:rsidP="00E708E6">
            <w:pPr>
              <w:spacing w:after="0"/>
            </w:pPr>
            <w:r w:rsidRPr="00EC5858">
              <w:t>f_NR5GC_IRAT_S1ToN1_Steps14</w:t>
            </w:r>
            <w:r w:rsidR="00961D3A">
              <w:t>()</w:t>
            </w:r>
          </w:p>
        </w:tc>
      </w:tr>
      <w:tr w:rsidR="0072502F" w14:paraId="2345347D" w14:textId="77777777" w:rsidTr="00E708E6">
        <w:trPr>
          <w:trHeight w:val="452"/>
        </w:trPr>
        <w:tc>
          <w:tcPr>
            <w:tcW w:w="1985" w:type="dxa"/>
          </w:tcPr>
          <w:p w14:paraId="726B3D51" w14:textId="77777777" w:rsidR="0072502F" w:rsidRDefault="0072502F" w:rsidP="00E708E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6F05174" w14:textId="1006381D" w:rsidR="00874EF8" w:rsidRPr="00BB40C5" w:rsidRDefault="00874EF8" w:rsidP="00874EF8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BB40C5">
              <w:rPr>
                <w:rFonts w:ascii="Arial" w:hAnsi="Arial" w:cs="Arial"/>
              </w:rPr>
              <w:t xml:space="preserve">If PSU SESSION MODIFICATION REQUEST is received in this function, it is currently being removed from the message queue but not stored, so the function </w:t>
            </w:r>
            <w:r w:rsidR="0042024E" w:rsidRPr="00BB40C5">
              <w:rPr>
                <w:rFonts w:ascii="Arial" w:hAnsi="Arial" w:cs="Arial"/>
              </w:rPr>
              <w:t>f_NR5GC_IRAT_S1ToN1_SessionModification() will wait to receive this message again.</w:t>
            </w:r>
          </w:p>
          <w:p w14:paraId="681BA766" w14:textId="77777777" w:rsidR="0042024E" w:rsidRPr="00BB40C5" w:rsidRDefault="0042024E" w:rsidP="0042024E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eastAsia="DengXian"/>
                <w:lang w:val="en-US" w:eastAsia="zh-CN"/>
              </w:rPr>
            </w:pPr>
            <w:r w:rsidRPr="00BB40C5">
              <w:rPr>
                <w:lang w:val="en-SG"/>
              </w:rPr>
              <w:t>Currently if no PDU SESSION ESTABLISHMENT REQUEST is received (</w:t>
            </w:r>
            <w:proofErr w:type="spellStart"/>
            <w:r w:rsidRPr="00BB40C5">
              <w:rPr>
                <w:lang w:val="en-SG"/>
              </w:rPr>
              <w:t>v_MsgRxd</w:t>
            </w:r>
            <w:proofErr w:type="spellEnd"/>
            <w:r w:rsidRPr="00BB40C5">
              <w:rPr>
                <w:lang w:val="en-SG"/>
              </w:rPr>
              <w:t xml:space="preserve"> = false), the test case will </w:t>
            </w:r>
            <w:r w:rsidR="0072502F" w:rsidRPr="00BB40C5">
              <w:rPr>
                <w:lang w:val="en-SG"/>
              </w:rPr>
              <w:t xml:space="preserve">always </w:t>
            </w:r>
            <w:r w:rsidRPr="00BB40C5">
              <w:rPr>
                <w:lang w:val="en-SG"/>
              </w:rPr>
              <w:t>fail with</w:t>
            </w:r>
            <w:r w:rsidR="0072502F" w:rsidRPr="00BB40C5">
              <w:rPr>
                <w:lang w:val="en-SG"/>
              </w:rPr>
              <w:t xml:space="preserve"> error </w:t>
            </w:r>
            <w:r w:rsidR="0072502F" w:rsidRPr="00BB40C5">
              <w:rPr>
                <w:lang w:val="en-US"/>
              </w:rPr>
              <w:t>"Wrong NAS Message Received</w:t>
            </w:r>
            <w:r w:rsidRPr="00BB40C5">
              <w:rPr>
                <w:lang w:val="en-SG"/>
              </w:rPr>
              <w:t xml:space="preserve">” </w:t>
            </w:r>
          </w:p>
          <w:p w14:paraId="55228725" w14:textId="7EE2EE3A" w:rsidR="0042024E" w:rsidRPr="00BB40C5" w:rsidRDefault="0042024E" w:rsidP="0042024E">
            <w:pPr>
              <w:pStyle w:val="CRCoverPage"/>
              <w:spacing w:after="0"/>
              <w:ind w:left="720"/>
              <w:rPr>
                <w:rFonts w:eastAsia="DengXian"/>
                <w:lang w:val="en-US" w:eastAsia="zh-CN"/>
              </w:rPr>
            </w:pPr>
          </w:p>
          <w:p w14:paraId="4898A6D6" w14:textId="44A46B3A" w:rsidR="0042024E" w:rsidRPr="00BB40C5" w:rsidRDefault="0042024E" w:rsidP="0042024E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eastAsia="DengXian"/>
                <w:lang w:val="en-US" w:eastAsia="zh-CN"/>
              </w:rPr>
            </w:pPr>
            <w:r w:rsidRPr="00BB40C5">
              <w:rPr>
                <w:lang w:val="en-SG"/>
              </w:rPr>
              <w:t xml:space="preserve">Following a PDU session modification procedure, SRB2 will be established. This should be </w:t>
            </w:r>
            <w:r w:rsidR="00BB40C5">
              <w:rPr>
                <w:lang w:val="en-SG"/>
              </w:rPr>
              <w:t>used</w:t>
            </w:r>
            <w:r w:rsidRPr="00BB40C5">
              <w:rPr>
                <w:lang w:val="en-SG"/>
              </w:rPr>
              <w:t xml:space="preserve"> for subsequent procedures and returned from the function.</w:t>
            </w:r>
          </w:p>
        </w:tc>
      </w:tr>
      <w:tr w:rsidR="0072502F" w14:paraId="35B4D120" w14:textId="77777777" w:rsidTr="00E708E6">
        <w:tc>
          <w:tcPr>
            <w:tcW w:w="1985" w:type="dxa"/>
          </w:tcPr>
          <w:p w14:paraId="30FB6399" w14:textId="77777777" w:rsidR="0072502F" w:rsidRDefault="0072502F" w:rsidP="00E708E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28A34C" w14:textId="2DB6CD60" w:rsidR="0072502F" w:rsidRPr="00BB40C5" w:rsidRDefault="0042024E" w:rsidP="0042024E">
            <w:pPr>
              <w:pStyle w:val="CRCoverPage"/>
              <w:numPr>
                <w:ilvl w:val="0"/>
                <w:numId w:val="46"/>
              </w:numPr>
              <w:spacing w:after="0"/>
              <w:rPr>
                <w:lang w:val="en-SG"/>
              </w:rPr>
            </w:pPr>
            <w:r w:rsidRPr="00BB40C5">
              <w:rPr>
                <w:lang w:val="en-SG"/>
              </w:rPr>
              <w:t xml:space="preserve">Store the received message in the default handler </w:t>
            </w:r>
            <w:proofErr w:type="spellStart"/>
            <w:r w:rsidRPr="00BB40C5">
              <w:rPr>
                <w:lang w:val="en-SG"/>
              </w:rPr>
              <w:t>mnessage</w:t>
            </w:r>
            <w:proofErr w:type="spellEnd"/>
            <w:r w:rsidRPr="00BB40C5">
              <w:rPr>
                <w:lang w:val="en-SG"/>
              </w:rPr>
              <w:t xml:space="preserve"> store so it can be processed in</w:t>
            </w:r>
            <w:r w:rsidR="0072502F" w:rsidRPr="00BB40C5">
              <w:rPr>
                <w:lang w:val="en-SG"/>
              </w:rPr>
              <w:t xml:space="preserve">  f_NR5GC_IRAT_S1ToN1_SessionModification</w:t>
            </w:r>
            <w:r w:rsidRPr="00BB40C5">
              <w:rPr>
                <w:lang w:val="en-SG"/>
              </w:rPr>
              <w:t>()</w:t>
            </w:r>
          </w:p>
          <w:p w14:paraId="2D0D75B9" w14:textId="77777777" w:rsidR="0072502F" w:rsidRPr="00BB40C5" w:rsidRDefault="0072502F" w:rsidP="00E708E6">
            <w:pPr>
              <w:pStyle w:val="CRCoverPage"/>
              <w:spacing w:after="0"/>
              <w:rPr>
                <w:lang w:val="en-SG"/>
              </w:rPr>
            </w:pPr>
          </w:p>
          <w:p w14:paraId="5874724F" w14:textId="2DD8D52E" w:rsidR="0072502F" w:rsidRPr="00BB40C5" w:rsidRDefault="0042024E" w:rsidP="0042024E">
            <w:pPr>
              <w:pStyle w:val="CRCoverPage"/>
              <w:numPr>
                <w:ilvl w:val="0"/>
                <w:numId w:val="46"/>
              </w:numPr>
              <w:spacing w:after="0"/>
              <w:rPr>
                <w:lang w:val="en-SG"/>
              </w:rPr>
            </w:pPr>
            <w:r w:rsidRPr="00BB40C5">
              <w:rPr>
                <w:lang w:val="en-SG"/>
              </w:rPr>
              <w:t>Split the check “if (</w:t>
            </w:r>
            <w:proofErr w:type="spellStart"/>
            <w:r w:rsidRPr="00BB40C5">
              <w:rPr>
                <w:lang w:val="en-SG"/>
              </w:rPr>
              <w:t>v_MsgRxd</w:t>
            </w:r>
            <w:proofErr w:type="spellEnd"/>
            <w:r w:rsidRPr="00BB40C5">
              <w:rPr>
                <w:lang w:val="en-SG"/>
              </w:rPr>
              <w:t xml:space="preserve"> and ischosen(v_ReceivedAsp.Signalling.Nas[0].Pdu.PiggybackedPduList[0].Msg.pdu_Session_Establishment_Request))” so that the “else” can be associated with the message type check only</w:t>
            </w:r>
          </w:p>
          <w:p w14:paraId="5AA6E812" w14:textId="77777777" w:rsidR="0042024E" w:rsidRPr="00BB40C5" w:rsidRDefault="0042024E" w:rsidP="0042024E">
            <w:pPr>
              <w:pStyle w:val="ListParagraph"/>
              <w:rPr>
                <w:lang w:val="en-SG"/>
              </w:rPr>
            </w:pPr>
          </w:p>
          <w:p w14:paraId="7277027A" w14:textId="590FC441" w:rsidR="0042024E" w:rsidRPr="00BB40C5" w:rsidRDefault="0042024E" w:rsidP="0042024E">
            <w:pPr>
              <w:pStyle w:val="CRCoverPage"/>
              <w:numPr>
                <w:ilvl w:val="0"/>
                <w:numId w:val="46"/>
              </w:numPr>
              <w:spacing w:after="0"/>
              <w:rPr>
                <w:lang w:val="en-SG"/>
              </w:rPr>
            </w:pPr>
            <w:r w:rsidRPr="00BB40C5">
              <w:rPr>
                <w:lang w:val="en-SG"/>
              </w:rPr>
              <w:t xml:space="preserve">Update </w:t>
            </w:r>
            <w:proofErr w:type="spellStart"/>
            <w:r w:rsidRPr="00BB40C5">
              <w:rPr>
                <w:lang w:val="en-SG"/>
              </w:rPr>
              <w:t>v_SRB</w:t>
            </w:r>
            <w:proofErr w:type="spellEnd"/>
            <w:r w:rsidRPr="00BB40C5">
              <w:rPr>
                <w:lang w:val="en-SG"/>
              </w:rPr>
              <w:t xml:space="preserve"> to SRB2 following f_NR5GC_IRAT_S1ToN1_SessionModification()</w:t>
            </w:r>
          </w:p>
          <w:p w14:paraId="60C66245" w14:textId="60D7F8E6" w:rsidR="0042024E" w:rsidRPr="00BB40C5" w:rsidRDefault="0042024E" w:rsidP="0042024E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2502F" w14:paraId="503072F6" w14:textId="77777777" w:rsidTr="00E708E6">
        <w:tc>
          <w:tcPr>
            <w:tcW w:w="1985" w:type="dxa"/>
          </w:tcPr>
          <w:p w14:paraId="74C78D37" w14:textId="77777777" w:rsidR="0072502F" w:rsidRDefault="0072502F" w:rsidP="00E708E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8179F5" w14:textId="77777777" w:rsidR="0072502F" w:rsidRDefault="0072502F" w:rsidP="00E708E6">
            <w:pPr>
              <w:spacing w:after="0"/>
              <w:rPr>
                <w:rFonts w:ascii="Arial" w:hAnsi="Arial" w:cs="Arial"/>
                <w:lang w:val="en-US"/>
              </w:rPr>
            </w:pPr>
            <w:r w:rsidRPr="00EC5858">
              <w:rPr>
                <w:rFonts w:ascii="Arial" w:hAnsi="Arial" w:cs="Arial"/>
                <w:lang w:val="en-US"/>
              </w:rPr>
              <w:t>NR5GC_IRAT_CommonFunctions</w:t>
            </w:r>
          </w:p>
        </w:tc>
      </w:tr>
      <w:tr w:rsidR="0072502F" w14:paraId="0199A5CD" w14:textId="77777777" w:rsidTr="00E708E6">
        <w:tc>
          <w:tcPr>
            <w:tcW w:w="1985" w:type="dxa"/>
          </w:tcPr>
          <w:p w14:paraId="6DB721BA" w14:textId="77777777" w:rsidR="0072502F" w:rsidRDefault="0072502F" w:rsidP="00E708E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595DF06" w14:textId="77777777" w:rsidR="0072502F" w:rsidRDefault="0072502F" w:rsidP="00E708E6">
            <w:pPr>
              <w:rPr>
                <w:rFonts w:ascii="Arial" w:hAnsi="Arial"/>
                <w:highlight w:val="cyan"/>
              </w:rPr>
            </w:pPr>
          </w:p>
        </w:tc>
      </w:tr>
    </w:tbl>
    <w:p w14:paraId="7E7A5AEC" w14:textId="77777777" w:rsidR="0072502F" w:rsidRDefault="0072502F" w:rsidP="0072502F">
      <w:pPr>
        <w:rPr>
          <w:lang w:val="en-US"/>
        </w:rPr>
      </w:pPr>
    </w:p>
    <w:p w14:paraId="36FF0B71" w14:textId="77777777" w:rsidR="0072502F" w:rsidRDefault="0072502F" w:rsidP="0072502F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2502F" w14:paraId="2E4CD571" w14:textId="77777777" w:rsidTr="00E708E6">
        <w:tc>
          <w:tcPr>
            <w:tcW w:w="9855" w:type="dxa"/>
          </w:tcPr>
          <w:p w14:paraId="7166CF3B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>function f_NR5GC_IRAT_S1ToN1_Steps14(</w:t>
            </w:r>
            <w:proofErr w:type="spellStart"/>
            <w:r w:rsidRPr="00EC5858">
              <w:rPr>
                <w:lang w:val="en-US"/>
              </w:rPr>
              <w:t>NR_CellId_Type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>,</w:t>
            </w:r>
          </w:p>
          <w:p w14:paraId="1028FAD4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                            </w:t>
            </w:r>
            <w:proofErr w:type="spellStart"/>
            <w:r w:rsidRPr="00EC5858">
              <w:rPr>
                <w:lang w:val="en-US"/>
              </w:rPr>
              <w:t>RRCConnectionReleaseRequired_Type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p_ReleaseConnection</w:t>
            </w:r>
            <w:proofErr w:type="spellEnd"/>
            <w:r w:rsidRPr="00EC5858">
              <w:rPr>
                <w:lang w:val="en-US"/>
              </w:rPr>
              <w:t xml:space="preserve"> := </w:t>
            </w:r>
            <w:proofErr w:type="spellStart"/>
            <w:r w:rsidRPr="00EC5858">
              <w:rPr>
                <w:lang w:val="en-US"/>
              </w:rPr>
              <w:t>rrcConnectionRelease</w:t>
            </w:r>
            <w:proofErr w:type="spellEnd"/>
            <w:r w:rsidRPr="00EC5858">
              <w:rPr>
                <w:lang w:val="en-US"/>
              </w:rPr>
              <w:t>,</w:t>
            </w:r>
          </w:p>
          <w:p w14:paraId="0F2B5C2E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                            </w:t>
            </w:r>
            <w:proofErr w:type="spellStart"/>
            <w:r w:rsidRPr="00EC5858">
              <w:rPr>
                <w:lang w:val="en-US"/>
              </w:rPr>
              <w:t>boolean</w:t>
            </w:r>
            <w:proofErr w:type="spellEnd"/>
            <w:r w:rsidRPr="00EC5858">
              <w:rPr>
                <w:lang w:val="en-US"/>
              </w:rPr>
              <w:t xml:space="preserve"> p_FirstTimeS1ToN1 := true,</w:t>
            </w:r>
          </w:p>
          <w:p w14:paraId="0D7BF6EE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                            InterworkWithoutN26 p_IwkN26 := NOT_SUPPORTED)  runs on NR5GC_PTC return </w:t>
            </w:r>
            <w:proofErr w:type="spellStart"/>
            <w:r w:rsidRPr="00EC5858">
              <w:rPr>
                <w:lang w:val="en-US"/>
              </w:rPr>
              <w:t>NR_RadioBearerId_Type</w:t>
            </w:r>
            <w:proofErr w:type="spellEnd"/>
          </w:p>
          <w:p w14:paraId="67BCADFF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{</w:t>
            </w:r>
          </w:p>
          <w:p w14:paraId="4C6C0FEA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</w:t>
            </w:r>
            <w:proofErr w:type="spellStart"/>
            <w:r w:rsidRPr="00EC5858">
              <w:rPr>
                <w:lang w:val="en-US"/>
              </w:rPr>
              <w:t>EUTRA_NR_PduSessionInfoList_Type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>;</w:t>
            </w:r>
          </w:p>
          <w:p w14:paraId="68AB5CA5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//@sic R5s201060 sic@</w:t>
            </w:r>
          </w:p>
          <w:p w14:paraId="110E2194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lastRenderedPageBreak/>
              <w:t xml:space="preserve">    var NR_SRB_COMMON_IND </w:t>
            </w:r>
            <w:proofErr w:type="spellStart"/>
            <w:r w:rsidRPr="00EC5858">
              <w:rPr>
                <w:lang w:val="en-US"/>
              </w:rPr>
              <w:t>v_ReceivedAsp</w:t>
            </w:r>
            <w:proofErr w:type="spellEnd"/>
            <w:r w:rsidRPr="00EC5858">
              <w:rPr>
                <w:lang w:val="en-US"/>
              </w:rPr>
              <w:t>;</w:t>
            </w:r>
          </w:p>
          <w:p w14:paraId="662AD30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</w:t>
            </w:r>
            <w:proofErr w:type="spellStart"/>
            <w:r w:rsidRPr="00EC5858">
              <w:rPr>
                <w:lang w:val="en-US"/>
              </w:rPr>
              <w:t>NR_RadioBearerId_Type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v_SRB</w:t>
            </w:r>
            <w:proofErr w:type="spellEnd"/>
            <w:r w:rsidRPr="00EC5858">
              <w:rPr>
                <w:lang w:val="en-US"/>
              </w:rPr>
              <w:t xml:space="preserve"> := tsc_NR_RbId_SRB1;</w:t>
            </w:r>
          </w:p>
          <w:p w14:paraId="13ED9599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</w:t>
            </w:r>
            <w:proofErr w:type="spellStart"/>
            <w:r w:rsidRPr="00EC5858">
              <w:rPr>
                <w:lang w:val="en-US"/>
              </w:rPr>
              <w:t>boolean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v_FailWhenK_LessN</w:t>
            </w:r>
            <w:proofErr w:type="spellEnd"/>
            <w:r w:rsidRPr="00EC5858">
              <w:rPr>
                <w:lang w:val="en-US"/>
              </w:rPr>
              <w:t xml:space="preserve"> := false;</w:t>
            </w:r>
          </w:p>
          <w:p w14:paraId="1C90C5F5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template </w:t>
            </w:r>
            <w:proofErr w:type="spellStart"/>
            <w:r w:rsidRPr="00EC5858">
              <w:rPr>
                <w:lang w:val="en-US"/>
              </w:rPr>
              <w:t>NG_Request_Type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v_RequestType</w:t>
            </w:r>
            <w:proofErr w:type="spellEnd"/>
            <w:r w:rsidRPr="00EC5858">
              <w:rPr>
                <w:lang w:val="en-US"/>
              </w:rPr>
              <w:t xml:space="preserve"> := </w:t>
            </w:r>
            <w:proofErr w:type="spellStart"/>
            <w:r w:rsidRPr="00EC5858">
              <w:rPr>
                <w:lang w:val="en-US"/>
              </w:rPr>
              <w:t>cr_NG_Request_Type</w:t>
            </w:r>
            <w:proofErr w:type="spellEnd"/>
            <w:r w:rsidRPr="00EC5858">
              <w:rPr>
                <w:lang w:val="en-US"/>
              </w:rPr>
              <w:t>('001'B);</w:t>
            </w:r>
          </w:p>
          <w:p w14:paraId="79070465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</w:t>
            </w:r>
            <w:proofErr w:type="spellStart"/>
            <w:r w:rsidRPr="00EC5858">
              <w:rPr>
                <w:lang w:val="en-US"/>
              </w:rPr>
              <w:t>boolean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v_MsgRxd</w:t>
            </w:r>
            <w:proofErr w:type="spellEnd"/>
            <w:r w:rsidRPr="00EC5858">
              <w:rPr>
                <w:lang w:val="en-US"/>
              </w:rPr>
              <w:t xml:space="preserve"> := false;</w:t>
            </w:r>
          </w:p>
          <w:p w14:paraId="1D407FF8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integer 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>;</w:t>
            </w:r>
          </w:p>
          <w:p w14:paraId="4E7A0883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default </w:t>
            </w:r>
            <w:proofErr w:type="spellStart"/>
            <w:r w:rsidRPr="00EC5858">
              <w:rPr>
                <w:lang w:val="en-US"/>
              </w:rPr>
              <w:t>v_MyDefaultVar</w:t>
            </w:r>
            <w:proofErr w:type="spellEnd"/>
            <w:r w:rsidRPr="00EC5858">
              <w:rPr>
                <w:lang w:val="en-US"/>
              </w:rPr>
              <w:t xml:space="preserve"> := null;</w:t>
            </w:r>
          </w:p>
          <w:p w14:paraId="3AA56501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</w:p>
          <w:p w14:paraId="7620A1EA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timer  </w:t>
            </w:r>
            <w:proofErr w:type="spellStart"/>
            <w:r w:rsidRPr="00EC5858">
              <w:rPr>
                <w:lang w:val="en-US"/>
              </w:rPr>
              <w:t>t_Wait</w:t>
            </w:r>
            <w:proofErr w:type="spellEnd"/>
            <w:r w:rsidRPr="00EC5858">
              <w:rPr>
                <w:lang w:val="en-US"/>
              </w:rPr>
              <w:t xml:space="preserve"> := 8.0; // @sic R5-204399, R5s210077 sic@</w:t>
            </w:r>
          </w:p>
          <w:p w14:paraId="5CF083F2" w14:textId="77777777" w:rsidR="0072502F" w:rsidRPr="00EC5858" w:rsidRDefault="0072502F" w:rsidP="00E708E6">
            <w:pPr>
              <w:rPr>
                <w:lang w:val="en-US"/>
              </w:rPr>
            </w:pPr>
          </w:p>
          <w:p w14:paraId="1202B129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if (p_IwkN26 == SUPPORTED) { // @sic R5-204401 sic@</w:t>
            </w:r>
          </w:p>
          <w:p w14:paraId="0C5327FF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v_FailWhenK_LessN</w:t>
            </w:r>
            <w:proofErr w:type="spellEnd"/>
            <w:r w:rsidRPr="00EC5858">
              <w:rPr>
                <w:lang w:val="en-US"/>
              </w:rPr>
              <w:t xml:space="preserve"> := true; // The only difference between 14a1 and 14b1 branch</w:t>
            </w:r>
          </w:p>
          <w:p w14:paraId="6D321AA8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v_RequestType</w:t>
            </w:r>
            <w:proofErr w:type="spellEnd"/>
            <w:r w:rsidRPr="00EC5858">
              <w:rPr>
                <w:lang w:val="en-US"/>
              </w:rPr>
              <w:t xml:space="preserve"> := </w:t>
            </w:r>
            <w:proofErr w:type="spellStart"/>
            <w:r w:rsidRPr="00EC5858">
              <w:rPr>
                <w:lang w:val="en-US"/>
              </w:rPr>
              <w:t>cr_NG_Request_Type</w:t>
            </w:r>
            <w:proofErr w:type="spellEnd"/>
            <w:r w:rsidRPr="00EC5858">
              <w:rPr>
                <w:lang w:val="en-US"/>
              </w:rPr>
              <w:t>('010'B); // @sic R5-206290 sic@</w:t>
            </w:r>
          </w:p>
          <w:p w14:paraId="363581A3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3DBB258E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</w:p>
          <w:p w14:paraId="4F9C7C2C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always wait for PDU info, even if not 1st time</w:t>
            </w:r>
          </w:p>
          <w:p w14:paraId="415477AE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 xml:space="preserve"> := </w:t>
            </w:r>
            <w:proofErr w:type="spellStart"/>
            <w:r w:rsidRPr="00EC5858">
              <w:rPr>
                <w:lang w:val="en-US"/>
              </w:rPr>
              <w:t>f_EUTRA_NR_WaitForCoOrd_PduSessionInfoList</w:t>
            </w:r>
            <w:proofErr w:type="spellEnd"/>
            <w:r w:rsidRPr="00EC5858">
              <w:rPr>
                <w:lang w:val="en-US"/>
              </w:rPr>
              <w:t>(EUTRA);</w:t>
            </w:r>
          </w:p>
          <w:p w14:paraId="608023ED" w14:textId="77777777" w:rsidR="0072502F" w:rsidRPr="00EC5858" w:rsidRDefault="0072502F" w:rsidP="00E708E6">
            <w:pPr>
              <w:rPr>
                <w:lang w:val="en-US"/>
              </w:rPr>
            </w:pPr>
          </w:p>
          <w:p w14:paraId="2EEF3382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@sic R5s210520 sic@</w:t>
            </w:r>
          </w:p>
          <w:p w14:paraId="2997D819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Clear store of </w:t>
            </w:r>
            <w:proofErr w:type="spellStart"/>
            <w:r w:rsidRPr="00EC5858">
              <w:rPr>
                <w:lang w:val="en-US"/>
              </w:rPr>
              <w:t>msgs</w:t>
            </w:r>
            <w:proofErr w:type="spellEnd"/>
            <w:r w:rsidRPr="00EC5858">
              <w:rPr>
                <w:lang w:val="en-US"/>
              </w:rPr>
              <w:t xml:space="preserve"> received in parallel</w:t>
            </w:r>
          </w:p>
          <w:p w14:paraId="4149F0B4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f_NR5GC_MsgInDefault_ResetStoreOfPDUSessionEstReq();</w:t>
            </w:r>
          </w:p>
          <w:p w14:paraId="4CA3F704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Then activate store for any new </w:t>
            </w:r>
            <w:proofErr w:type="spellStart"/>
            <w:r w:rsidRPr="00EC5858">
              <w:rPr>
                <w:lang w:val="en-US"/>
              </w:rPr>
              <w:t>msgs</w:t>
            </w:r>
            <w:proofErr w:type="spellEnd"/>
            <w:r w:rsidRPr="00EC5858">
              <w:rPr>
                <w:lang w:val="en-US"/>
              </w:rPr>
              <w:t xml:space="preserve"> received - this works for Modification </w:t>
            </w:r>
            <w:proofErr w:type="spellStart"/>
            <w:r w:rsidRPr="00EC5858">
              <w:rPr>
                <w:lang w:val="en-US"/>
              </w:rPr>
              <w:t>Reqs</w:t>
            </w:r>
            <w:proofErr w:type="spellEnd"/>
            <w:r w:rsidRPr="00EC5858">
              <w:rPr>
                <w:lang w:val="en-US"/>
              </w:rPr>
              <w:t xml:space="preserve"> too</w:t>
            </w:r>
          </w:p>
          <w:p w14:paraId="4948352F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proofErr w:type="spellStart"/>
            <w:r w:rsidRPr="00EC5858">
              <w:rPr>
                <w:lang w:val="en-US"/>
              </w:rPr>
              <w:t>v_MyDefaultVar</w:t>
            </w:r>
            <w:proofErr w:type="spellEnd"/>
            <w:r w:rsidRPr="00EC5858">
              <w:rPr>
                <w:lang w:val="en-US"/>
              </w:rPr>
              <w:t xml:space="preserve"> := activate(a_NR5GC_AdditionalPDUSessionEstablishmentReq(p_NR_CellId));</w:t>
            </w:r>
          </w:p>
          <w:p w14:paraId="722D3904" w14:textId="77777777" w:rsidR="0072502F" w:rsidRPr="00EC5858" w:rsidRDefault="0072502F" w:rsidP="00E708E6">
            <w:pPr>
              <w:rPr>
                <w:lang w:val="en-US"/>
              </w:rPr>
            </w:pPr>
          </w:p>
          <w:p w14:paraId="4BF152B3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proofErr w:type="spellStart"/>
            <w:r w:rsidRPr="00EC5858">
              <w:rPr>
                <w:lang w:val="en-US"/>
              </w:rPr>
              <w:t>t_Wait.start</w:t>
            </w:r>
            <w:proofErr w:type="spellEnd"/>
            <w:r w:rsidRPr="00EC5858">
              <w:rPr>
                <w:lang w:val="en-US"/>
              </w:rPr>
              <w:t>;  //  @sic R5-204399 sic@</w:t>
            </w:r>
          </w:p>
          <w:p w14:paraId="03FE8DCC" w14:textId="77777777" w:rsidR="0072502F" w:rsidRPr="00EC5858" w:rsidRDefault="0072502F" w:rsidP="00E708E6">
            <w:pPr>
              <w:rPr>
                <w:lang w:val="en-US"/>
              </w:rPr>
            </w:pPr>
          </w:p>
          <w:p w14:paraId="57928CBF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make sure all the PDNs configured on EUTRA are changed in routing table @sic R5s210149, R5s210520 sic@</w:t>
            </w:r>
          </w:p>
          <w:p w14:paraId="2C2E59B9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for (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 xml:space="preserve"> := 0; 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 xml:space="preserve"> &lt; </w:t>
            </w:r>
            <w:proofErr w:type="spellStart"/>
            <w:r w:rsidRPr="00EC5858">
              <w:rPr>
                <w:lang w:val="en-US"/>
              </w:rPr>
              <w:t>lengthof</w:t>
            </w:r>
            <w:proofErr w:type="spellEnd"/>
            <w:r w:rsidRPr="00EC5858">
              <w:rPr>
                <w:lang w:val="en-US"/>
              </w:rPr>
              <w:t xml:space="preserve"> (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 xml:space="preserve">); 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 xml:space="preserve"> := 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 xml:space="preserve"> + 1) {</w:t>
            </w:r>
          </w:p>
          <w:p w14:paraId="0934DBFC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f_IP_ChangeDrbMappingNR</w:t>
            </w:r>
            <w:proofErr w:type="spellEnd"/>
            <w:r w:rsidRPr="00EC5858">
              <w:rPr>
                <w:lang w:val="en-US"/>
              </w:rPr>
              <w:t xml:space="preserve">(IP, 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cs_IP_QosFlowId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>[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>].</w:t>
            </w:r>
            <w:proofErr w:type="spellStart"/>
            <w:r w:rsidRPr="00EC5858">
              <w:rPr>
                <w:lang w:val="en-US"/>
              </w:rPr>
              <w:t>PDU_SessionId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>[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 xml:space="preserve">].QFI), 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>[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>].</w:t>
            </w:r>
            <w:proofErr w:type="spellStart"/>
            <w:r w:rsidRPr="00EC5858">
              <w:rPr>
                <w:lang w:val="en-US"/>
              </w:rPr>
              <w:t>PdnIndex</w:t>
            </w:r>
            <w:proofErr w:type="spellEnd"/>
            <w:r w:rsidRPr="00EC5858">
              <w:rPr>
                <w:lang w:val="en-US"/>
              </w:rPr>
              <w:t>);</w:t>
            </w:r>
          </w:p>
          <w:p w14:paraId="4BE81ADA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225B01E7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@sic R5s210520 sic@</w:t>
            </w:r>
          </w:p>
          <w:p w14:paraId="1864B331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has a NAS msg already been received? if so, stop waiting</w:t>
            </w:r>
          </w:p>
          <w:p w14:paraId="6A3B2216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if (f_NR5GC_MsgInDefault_GetNumOfPDUSessionEstReq() &gt; 0) {</w:t>
            </w:r>
          </w:p>
          <w:p w14:paraId="7997842D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v_ReceivedAsp</w:t>
            </w:r>
            <w:proofErr w:type="spellEnd"/>
            <w:r w:rsidRPr="00EC5858">
              <w:rPr>
                <w:lang w:val="en-US"/>
              </w:rPr>
              <w:t xml:space="preserve"> := f_NR5GC_MsgInDefault_GetOnePDUSessionEstReq(1);</w:t>
            </w:r>
          </w:p>
          <w:p w14:paraId="44B6988D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lastRenderedPageBreak/>
              <w:t xml:space="preserve">      </w:t>
            </w:r>
            <w:proofErr w:type="spellStart"/>
            <w:r w:rsidRPr="00EC5858">
              <w:rPr>
                <w:lang w:val="en-US"/>
              </w:rPr>
              <w:t>v_MsgRxd</w:t>
            </w:r>
            <w:proofErr w:type="spellEnd"/>
            <w:r w:rsidRPr="00EC5858">
              <w:rPr>
                <w:lang w:val="en-US"/>
              </w:rPr>
              <w:t xml:space="preserve"> := true;</w:t>
            </w:r>
          </w:p>
          <w:p w14:paraId="2C0729C6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t_Wait.stop</w:t>
            </w:r>
            <w:proofErr w:type="spellEnd"/>
            <w:r w:rsidRPr="00EC5858">
              <w:rPr>
                <w:lang w:val="en-US"/>
              </w:rPr>
              <w:t>;</w:t>
            </w:r>
          </w:p>
          <w:p w14:paraId="29DA4E86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 else {</w:t>
            </w:r>
          </w:p>
          <w:p w14:paraId="370329FF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alt { //  @sic R5-204401 sic@</w:t>
            </w:r>
          </w:p>
          <w:p w14:paraId="0F6EE1C6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[] </w:t>
            </w:r>
            <w:proofErr w:type="spellStart"/>
            <w:r w:rsidRPr="00EC5858">
              <w:rPr>
                <w:lang w:val="en-US"/>
              </w:rPr>
              <w:t>SRB.</w:t>
            </w:r>
            <w:r w:rsidRPr="00BB40C5">
              <w:rPr>
                <w:lang w:val="en-US"/>
              </w:rPr>
              <w:t>receive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r w:rsidRPr="00EC5858">
              <w:rPr>
                <w:lang w:val="en-US"/>
              </w:rPr>
              <w:t>car_NR_SRB_NasPdu_IND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v_SRB</w:t>
            </w:r>
            <w:proofErr w:type="spellEnd"/>
            <w:r w:rsidRPr="00EC5858">
              <w:rPr>
                <w:lang w:val="en-US"/>
              </w:rPr>
              <w:t xml:space="preserve">, cr_NG_NAS_IndWithPiggybacking(tsc_SHT_IntegrityProtected_Ciphered))) -&gt; value </w:t>
            </w:r>
            <w:proofErr w:type="spellStart"/>
            <w:r w:rsidRPr="00EC5858">
              <w:rPr>
                <w:lang w:val="en-US"/>
              </w:rPr>
              <w:t>v_ReceivedAsp</w:t>
            </w:r>
            <w:proofErr w:type="spellEnd"/>
            <w:r w:rsidRPr="00EC5858">
              <w:rPr>
                <w:lang w:val="en-US"/>
              </w:rPr>
              <w:t xml:space="preserve">  // @sic R5s201413 sic@</w:t>
            </w:r>
          </w:p>
          <w:p w14:paraId="2BD81D02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{</w:t>
            </w:r>
          </w:p>
          <w:p w14:paraId="1CDD926C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</w:t>
            </w:r>
            <w:proofErr w:type="spellStart"/>
            <w:r w:rsidRPr="00EC5858">
              <w:rPr>
                <w:lang w:val="en-US"/>
              </w:rPr>
              <w:t>v_MsgRxd</w:t>
            </w:r>
            <w:proofErr w:type="spellEnd"/>
            <w:r w:rsidRPr="00EC5858">
              <w:rPr>
                <w:lang w:val="en-US"/>
              </w:rPr>
              <w:t xml:space="preserve"> := true;</w:t>
            </w:r>
          </w:p>
          <w:p w14:paraId="7B46F1A7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</w:t>
            </w:r>
            <w:proofErr w:type="spellStart"/>
            <w:r w:rsidRPr="00EC5858">
              <w:rPr>
                <w:lang w:val="en-US"/>
              </w:rPr>
              <w:t>t_Wait.stop</w:t>
            </w:r>
            <w:proofErr w:type="spellEnd"/>
            <w:r w:rsidRPr="00EC5858">
              <w:rPr>
                <w:lang w:val="en-US"/>
              </w:rPr>
              <w:t>;</w:t>
            </w:r>
          </w:p>
          <w:p w14:paraId="6BB18B4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}</w:t>
            </w:r>
          </w:p>
          <w:p w14:paraId="1538128F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[] </w:t>
            </w:r>
            <w:proofErr w:type="spellStart"/>
            <w:r w:rsidRPr="00EC5858">
              <w:rPr>
                <w:lang w:val="en-US"/>
              </w:rPr>
              <w:t>t_Wait.timeout</w:t>
            </w:r>
            <w:proofErr w:type="spellEnd"/>
            <w:r w:rsidRPr="00EC5858">
              <w:rPr>
                <w:lang w:val="en-US"/>
              </w:rPr>
              <w:t xml:space="preserve"> {}</w:t>
            </w:r>
          </w:p>
          <w:p w14:paraId="232CB89D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</w:t>
            </w:r>
          </w:p>
          <w:p w14:paraId="05B32F83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46326B36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if (</w:t>
            </w:r>
            <w:proofErr w:type="spellStart"/>
            <w:r w:rsidRPr="00EC5858">
              <w:rPr>
                <w:lang w:val="en-US"/>
              </w:rPr>
              <w:t>v_MsgRxd</w:t>
            </w:r>
            <w:proofErr w:type="spellEnd"/>
            <w:r w:rsidRPr="00EC5858">
              <w:rPr>
                <w:lang w:val="en-US"/>
              </w:rPr>
              <w:t xml:space="preserve"> and ischosen(v_ReceivedAsp.Signalling.Nas[0].Pdu.PiggybackedPduList[0].Msg.pdu_Session_Modification_Request)) { // @sic R5s210520 sic@</w:t>
            </w:r>
          </w:p>
          <w:p w14:paraId="1747E06B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if (p_FirstTimeS1ToN1 and p_IwkN26 == NOT_SUPPORTED) {</w:t>
            </w:r>
          </w:p>
          <w:p w14:paraId="3B792EA1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f_NR5GC_IRAT_S1ToN1_SessionModification(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 xml:space="preserve">, false, </w:t>
            </w:r>
            <w:proofErr w:type="spellStart"/>
            <w:r w:rsidRPr="00EC5858">
              <w:rPr>
                <w:lang w:val="en-US"/>
              </w:rPr>
              <w:t>v_SRB</w:t>
            </w:r>
            <w:proofErr w:type="spellEnd"/>
            <w:r w:rsidRPr="00EC5858">
              <w:rPr>
                <w:lang w:val="en-US"/>
              </w:rPr>
              <w:t>); // @sic R5s201413 sic@</w:t>
            </w:r>
          </w:p>
          <w:p w14:paraId="32FEB473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 else {</w:t>
            </w:r>
          </w:p>
          <w:p w14:paraId="705D7112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</w:t>
            </w:r>
            <w:proofErr w:type="spellStart"/>
            <w:r w:rsidRPr="00EC5858">
              <w:rPr>
                <w:lang w:val="en-US"/>
              </w:rPr>
              <w:t>f_NR_SetVerdictFailOrInconc</w:t>
            </w:r>
            <w:proofErr w:type="spellEnd"/>
            <w:r w:rsidRPr="00EC5858">
              <w:rPr>
                <w:lang w:val="en-US"/>
              </w:rPr>
              <w:t>(__FILE__, __LINE__, "Not expecting PDU Session Modification message");</w:t>
            </w:r>
          </w:p>
          <w:p w14:paraId="4BC7C2D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</w:t>
            </w:r>
          </w:p>
          <w:p w14:paraId="49898865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// reset flag as 1st msg now been processed</w:t>
            </w:r>
          </w:p>
          <w:p w14:paraId="3C425492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v_MsgRxd</w:t>
            </w:r>
            <w:proofErr w:type="spellEnd"/>
            <w:r w:rsidRPr="00EC5858">
              <w:rPr>
                <w:lang w:val="en-US"/>
              </w:rPr>
              <w:t xml:space="preserve"> := false;</w:t>
            </w:r>
          </w:p>
          <w:p w14:paraId="57B342A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t_Wait.start</w:t>
            </w:r>
            <w:proofErr w:type="spellEnd"/>
            <w:r w:rsidRPr="00EC5858">
              <w:rPr>
                <w:lang w:val="en-US"/>
              </w:rPr>
              <w:t>; // restart timer in case there are now PDU Establishment messages</w:t>
            </w:r>
          </w:p>
          <w:p w14:paraId="130FC8F2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alt { //  @sic R5-204401 sic@</w:t>
            </w:r>
          </w:p>
          <w:p w14:paraId="5F9CB711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[] </w:t>
            </w:r>
            <w:proofErr w:type="spellStart"/>
            <w:r w:rsidRPr="00EC5858">
              <w:rPr>
                <w:lang w:val="en-US"/>
              </w:rPr>
              <w:t>SRB.receive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r w:rsidRPr="00EC5858">
              <w:rPr>
                <w:lang w:val="en-US"/>
              </w:rPr>
              <w:t>car_NR_SRB_NasPdu_IND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v_SRB</w:t>
            </w:r>
            <w:proofErr w:type="spellEnd"/>
            <w:r w:rsidRPr="00EC5858">
              <w:rPr>
                <w:lang w:val="en-US"/>
              </w:rPr>
              <w:t xml:space="preserve">, cr_NG_NAS_IndWithPiggybacking(tsc_SHT_IntegrityProtected_Ciphered))) -&gt; value </w:t>
            </w:r>
            <w:proofErr w:type="spellStart"/>
            <w:r w:rsidRPr="00EC5858">
              <w:rPr>
                <w:lang w:val="en-US"/>
              </w:rPr>
              <w:t>v_ReceivedAsp</w:t>
            </w:r>
            <w:proofErr w:type="spellEnd"/>
            <w:r w:rsidRPr="00EC5858">
              <w:rPr>
                <w:lang w:val="en-US"/>
              </w:rPr>
              <w:t xml:space="preserve">  // @sic R5s201413 sic@</w:t>
            </w:r>
          </w:p>
          <w:p w14:paraId="1A27E823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{</w:t>
            </w:r>
          </w:p>
          <w:p w14:paraId="08013BD8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// update </w:t>
            </w:r>
            <w:proofErr w:type="spellStart"/>
            <w:r w:rsidRPr="00EC5858">
              <w:rPr>
                <w:lang w:val="en-US"/>
              </w:rPr>
              <w:t>v_ReceivedAsp</w:t>
            </w:r>
            <w:proofErr w:type="spellEnd"/>
            <w:r w:rsidRPr="00EC5858">
              <w:rPr>
                <w:lang w:val="en-US"/>
              </w:rPr>
              <w:t xml:space="preserve"> and msg store if received again  @sic R5s210520 sic@</w:t>
            </w:r>
          </w:p>
          <w:p w14:paraId="326178A1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f_NR5GC_MsgInDefault_StorePDUSessionEstReq (</w:t>
            </w:r>
            <w:proofErr w:type="spellStart"/>
            <w:r w:rsidRPr="00EC5858">
              <w:rPr>
                <w:lang w:val="en-US"/>
              </w:rPr>
              <w:t>v_ReceivedAsp</w:t>
            </w:r>
            <w:proofErr w:type="spellEnd"/>
            <w:r w:rsidRPr="00EC5858">
              <w:rPr>
                <w:lang w:val="en-US"/>
              </w:rPr>
              <w:t>);</w:t>
            </w:r>
          </w:p>
          <w:p w14:paraId="605D83F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</w:t>
            </w:r>
            <w:proofErr w:type="spellStart"/>
            <w:r w:rsidRPr="00EC5858">
              <w:rPr>
                <w:lang w:val="en-US"/>
              </w:rPr>
              <w:t>v_MsgRxd</w:t>
            </w:r>
            <w:proofErr w:type="spellEnd"/>
            <w:r w:rsidRPr="00EC5858">
              <w:rPr>
                <w:lang w:val="en-US"/>
              </w:rPr>
              <w:t xml:space="preserve"> := true;</w:t>
            </w:r>
          </w:p>
          <w:p w14:paraId="7E9B8B04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</w:t>
            </w:r>
            <w:proofErr w:type="spellStart"/>
            <w:r w:rsidRPr="00EC5858">
              <w:rPr>
                <w:lang w:val="en-US"/>
              </w:rPr>
              <w:t>t_Wait.stop</w:t>
            </w:r>
            <w:proofErr w:type="spellEnd"/>
            <w:r w:rsidRPr="00EC5858">
              <w:rPr>
                <w:lang w:val="en-US"/>
              </w:rPr>
              <w:t>;</w:t>
            </w:r>
          </w:p>
          <w:p w14:paraId="303109D2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}</w:t>
            </w:r>
          </w:p>
          <w:p w14:paraId="64529062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[] </w:t>
            </w:r>
            <w:proofErr w:type="spellStart"/>
            <w:r w:rsidRPr="00EC5858">
              <w:rPr>
                <w:lang w:val="en-US"/>
              </w:rPr>
              <w:t>t_Wait.timeout</w:t>
            </w:r>
            <w:proofErr w:type="spellEnd"/>
            <w:r w:rsidRPr="00EC5858">
              <w:rPr>
                <w:lang w:val="en-US"/>
              </w:rPr>
              <w:t xml:space="preserve"> {</w:t>
            </w:r>
          </w:p>
          <w:p w14:paraId="4E79EA4D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lastRenderedPageBreak/>
              <w:t xml:space="preserve">              // Do nothing as no (more) PDU Modification/Establishment messages received so carry on</w:t>
            </w:r>
          </w:p>
          <w:p w14:paraId="361E58A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}</w:t>
            </w:r>
          </w:p>
          <w:p w14:paraId="453AC4FF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</w:t>
            </w:r>
          </w:p>
          <w:p w14:paraId="7AA4406D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0A4894FB" w14:textId="77777777" w:rsidR="0072502F" w:rsidRPr="00874EF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r w:rsidRPr="00874EF8">
              <w:rPr>
                <w:lang w:val="en-US"/>
              </w:rPr>
              <w:t>// don't need this anymore so deactivate it before it needs reactivating</w:t>
            </w:r>
          </w:p>
          <w:p w14:paraId="1D880C92" w14:textId="77777777" w:rsidR="0072502F" w:rsidRPr="00EC5858" w:rsidRDefault="0072502F" w:rsidP="00E708E6">
            <w:pPr>
              <w:rPr>
                <w:lang w:val="en-US"/>
              </w:rPr>
            </w:pPr>
            <w:r w:rsidRPr="00874EF8">
              <w:rPr>
                <w:lang w:val="en-US"/>
              </w:rPr>
              <w:t xml:space="preserve">    deactivate(</w:t>
            </w:r>
            <w:proofErr w:type="spellStart"/>
            <w:r w:rsidRPr="00874EF8">
              <w:rPr>
                <w:lang w:val="en-US"/>
              </w:rPr>
              <w:t>v_MyDefaultVar</w:t>
            </w:r>
            <w:proofErr w:type="spellEnd"/>
            <w:r w:rsidRPr="00874EF8">
              <w:rPr>
                <w:lang w:val="en-US"/>
              </w:rPr>
              <w:t>);  // @sic R5s210520 sic@</w:t>
            </w:r>
          </w:p>
          <w:p w14:paraId="0756F70A" w14:textId="77777777" w:rsidR="0072502F" w:rsidRPr="00EC5858" w:rsidRDefault="0072502F" w:rsidP="00E708E6">
            <w:pPr>
              <w:rPr>
                <w:lang w:val="en-US"/>
              </w:rPr>
            </w:pPr>
          </w:p>
          <w:p w14:paraId="2E4FDE6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r w:rsidRPr="00874EF8">
              <w:rPr>
                <w:highlight w:val="yellow"/>
                <w:lang w:val="en-US"/>
              </w:rPr>
              <w:t>if (</w:t>
            </w:r>
            <w:proofErr w:type="spellStart"/>
            <w:r w:rsidRPr="00874EF8">
              <w:rPr>
                <w:highlight w:val="yellow"/>
                <w:lang w:val="en-US"/>
              </w:rPr>
              <w:t>v_MsgRxd</w:t>
            </w:r>
            <w:proofErr w:type="spellEnd"/>
            <w:r w:rsidRPr="00874EF8">
              <w:rPr>
                <w:highlight w:val="yellow"/>
                <w:lang w:val="en-US"/>
              </w:rPr>
              <w:t xml:space="preserve"> and ischosen(v_ReceivedAsp.Signalling.Nas[0].Pdu.PiggybackedPduList[0].Msg.pdu_Session_Establishment_Request))</w:t>
            </w:r>
            <w:r w:rsidRPr="00EC5858">
              <w:rPr>
                <w:lang w:val="en-US"/>
              </w:rPr>
              <w:t xml:space="preserve"> { // @sic R5s210520 sic@</w:t>
            </w:r>
          </w:p>
          <w:p w14:paraId="4912D50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f_NR5GC_PDUSessionEstablishment (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pc_noOf_PDUsSameConnection</w:t>
            </w:r>
            <w:proofErr w:type="spellEnd"/>
            <w:r w:rsidRPr="00EC5858">
              <w:rPr>
                <w:lang w:val="en-US"/>
              </w:rPr>
              <w:t xml:space="preserve">, tsc_NR_RbId_SRB1, -, -, -, -, -, -, -, -, -, -, -, -, -, -, -, -, -, -, -, -, </w:t>
            </w:r>
            <w:proofErr w:type="spellStart"/>
            <w:r w:rsidRPr="00EC5858">
              <w:rPr>
                <w:lang w:val="en-US"/>
              </w:rPr>
              <w:t>v_RequestType</w:t>
            </w:r>
            <w:proofErr w:type="spellEnd"/>
            <w:r w:rsidRPr="00EC5858">
              <w:rPr>
                <w:lang w:val="en-US"/>
              </w:rPr>
              <w:t xml:space="preserve">, -, -, -, -, -, -, "", </w:t>
            </w:r>
            <w:proofErr w:type="spellStart"/>
            <w:r w:rsidRPr="00EC5858">
              <w:rPr>
                <w:lang w:val="en-US"/>
              </w:rPr>
              <w:t>v_FailWhenK_LessN</w:t>
            </w:r>
            <w:proofErr w:type="spellEnd"/>
            <w:r w:rsidRPr="00EC5858">
              <w:rPr>
                <w:lang w:val="en-US"/>
              </w:rPr>
              <w:t xml:space="preserve">, -, 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>, -, 1); // @sic R5-206290, R5s210149, R5s210520 sic@</w:t>
            </w:r>
          </w:p>
          <w:p w14:paraId="72824FD1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v_SRB</w:t>
            </w:r>
            <w:proofErr w:type="spellEnd"/>
            <w:r w:rsidRPr="00EC5858">
              <w:rPr>
                <w:lang w:val="en-US"/>
              </w:rPr>
              <w:t xml:space="preserve"> := tsc_NR_RbId_SRB2; // @sic R5-204401 sic@</w:t>
            </w:r>
          </w:p>
          <w:p w14:paraId="0C3CF792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//  @sic R5-204401 sic@</w:t>
            </w:r>
          </w:p>
          <w:p w14:paraId="19F24C38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if (</w:t>
            </w:r>
            <w:proofErr w:type="spellStart"/>
            <w:r w:rsidRPr="00EC5858">
              <w:rPr>
                <w:lang w:val="en-US"/>
              </w:rPr>
              <w:t>pc_noOf_PDUsNewConnection</w:t>
            </w:r>
            <w:proofErr w:type="spellEnd"/>
            <w:r w:rsidRPr="00EC5858">
              <w:rPr>
                <w:lang w:val="en-US"/>
              </w:rPr>
              <w:t xml:space="preserve"> &gt;0 ){</w:t>
            </w:r>
          </w:p>
          <w:p w14:paraId="7F62D25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</w:t>
            </w:r>
            <w:proofErr w:type="spellStart"/>
            <w:r w:rsidRPr="00EC5858">
              <w:rPr>
                <w:lang w:val="en-US"/>
              </w:rPr>
              <w:t>f_NR_RRCRelease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>);</w:t>
            </w:r>
          </w:p>
          <w:p w14:paraId="0D2B3C54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f_NR5GC_RRC_Idle_Extension(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TESTMode_OFF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noRrcConnectionRelease</w:t>
            </w:r>
            <w:proofErr w:type="spellEnd"/>
            <w:r w:rsidRPr="00EC5858">
              <w:rPr>
                <w:lang w:val="en-US"/>
              </w:rPr>
              <w:t>);</w:t>
            </w:r>
          </w:p>
          <w:p w14:paraId="4EB62055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r w:rsidRPr="00874EF8">
              <w:rPr>
                <w:lang w:val="en-US"/>
              </w:rPr>
              <w:t>}</w:t>
            </w:r>
          </w:p>
          <w:p w14:paraId="3C033119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 else {</w:t>
            </w:r>
          </w:p>
          <w:p w14:paraId="617F6C37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f_NR_SetVerdictFailOrInconc</w:t>
            </w:r>
            <w:proofErr w:type="spellEnd"/>
            <w:r w:rsidRPr="00EC5858">
              <w:rPr>
                <w:lang w:val="en-US"/>
              </w:rPr>
              <w:t>(__FILE__, __LINE__, "Wrong NAS Message Received");</w:t>
            </w:r>
          </w:p>
          <w:p w14:paraId="7067558A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</w:t>
            </w:r>
          </w:p>
          <w:p w14:paraId="47498DFC" w14:textId="77777777" w:rsidR="0072502F" w:rsidRPr="00EC5858" w:rsidRDefault="0072502F" w:rsidP="00E708E6">
            <w:pPr>
              <w:rPr>
                <w:lang w:val="en-US"/>
              </w:rPr>
            </w:pPr>
          </w:p>
          <w:p w14:paraId="6BD8EA51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in case there's no PDU messages at all, don't release the connection in the above functions, but do it here instead</w:t>
            </w:r>
          </w:p>
          <w:p w14:paraId="7BA2033C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if (</w:t>
            </w:r>
            <w:proofErr w:type="spellStart"/>
            <w:r w:rsidRPr="00EC5858">
              <w:rPr>
                <w:lang w:val="en-US"/>
              </w:rPr>
              <w:t>p_ReleaseConnection</w:t>
            </w:r>
            <w:proofErr w:type="spellEnd"/>
            <w:r w:rsidRPr="00EC5858">
              <w:rPr>
                <w:lang w:val="en-US"/>
              </w:rPr>
              <w:t xml:space="preserve"> == </w:t>
            </w:r>
            <w:proofErr w:type="spellStart"/>
            <w:r w:rsidRPr="00EC5858">
              <w:rPr>
                <w:lang w:val="en-US"/>
              </w:rPr>
              <w:t>rrcConnectionRelease</w:t>
            </w:r>
            <w:proofErr w:type="spellEnd"/>
            <w:r w:rsidRPr="00EC5858">
              <w:rPr>
                <w:lang w:val="en-US"/>
              </w:rPr>
              <w:t>) {</w:t>
            </w:r>
          </w:p>
          <w:p w14:paraId="1162FE86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// Release RRC to enter RRC_IDLE</w:t>
            </w:r>
          </w:p>
          <w:p w14:paraId="1DCB198C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f_NR_RRCRelease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>);</w:t>
            </w:r>
          </w:p>
          <w:p w14:paraId="139FD28C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755D11A8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return </w:t>
            </w:r>
            <w:proofErr w:type="spellStart"/>
            <w:r w:rsidRPr="00EC5858">
              <w:rPr>
                <w:lang w:val="en-US"/>
              </w:rPr>
              <w:t>v_SRB</w:t>
            </w:r>
            <w:proofErr w:type="spellEnd"/>
            <w:r w:rsidRPr="00EC5858">
              <w:rPr>
                <w:lang w:val="en-US"/>
              </w:rPr>
              <w:t>; // @sic R5-204401 sic@</w:t>
            </w:r>
          </w:p>
          <w:p w14:paraId="0E7B6135" w14:textId="77777777" w:rsidR="0072502F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}</w:t>
            </w:r>
          </w:p>
        </w:tc>
      </w:tr>
    </w:tbl>
    <w:p w14:paraId="54A529D0" w14:textId="77777777" w:rsidR="0072502F" w:rsidRDefault="0072502F" w:rsidP="0072502F">
      <w:pPr>
        <w:rPr>
          <w:lang w:val="en-US"/>
        </w:rPr>
      </w:pPr>
    </w:p>
    <w:p w14:paraId="5F4201A1" w14:textId="77777777" w:rsidR="0072502F" w:rsidRDefault="0072502F" w:rsidP="0072502F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2502F" w14:paraId="50AE6D5C" w14:textId="77777777" w:rsidTr="00E708E6">
        <w:tc>
          <w:tcPr>
            <w:tcW w:w="9855" w:type="dxa"/>
          </w:tcPr>
          <w:p w14:paraId="5C6B0440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>function f_NR5GC_IRAT_S1ToN1_Steps14(</w:t>
            </w:r>
            <w:proofErr w:type="spellStart"/>
            <w:r w:rsidRPr="00EC5858">
              <w:rPr>
                <w:lang w:val="en-US"/>
              </w:rPr>
              <w:t>NR_CellId_Type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>,</w:t>
            </w:r>
          </w:p>
          <w:p w14:paraId="108EEFF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                            </w:t>
            </w:r>
            <w:proofErr w:type="spellStart"/>
            <w:r w:rsidRPr="00EC5858">
              <w:rPr>
                <w:lang w:val="en-US"/>
              </w:rPr>
              <w:t>RRCConnectionReleaseRequired_Type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p_ReleaseConnection</w:t>
            </w:r>
            <w:proofErr w:type="spellEnd"/>
            <w:r w:rsidRPr="00EC5858">
              <w:rPr>
                <w:lang w:val="en-US"/>
              </w:rPr>
              <w:t xml:space="preserve"> := </w:t>
            </w:r>
            <w:proofErr w:type="spellStart"/>
            <w:r w:rsidRPr="00EC5858">
              <w:rPr>
                <w:lang w:val="en-US"/>
              </w:rPr>
              <w:t>rrcConnectionRelease</w:t>
            </w:r>
            <w:proofErr w:type="spellEnd"/>
            <w:r w:rsidRPr="00EC5858">
              <w:rPr>
                <w:lang w:val="en-US"/>
              </w:rPr>
              <w:t>,</w:t>
            </w:r>
          </w:p>
          <w:p w14:paraId="56984246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                            </w:t>
            </w:r>
            <w:proofErr w:type="spellStart"/>
            <w:r w:rsidRPr="00EC5858">
              <w:rPr>
                <w:lang w:val="en-US"/>
              </w:rPr>
              <w:t>boolean</w:t>
            </w:r>
            <w:proofErr w:type="spellEnd"/>
            <w:r w:rsidRPr="00EC5858">
              <w:rPr>
                <w:lang w:val="en-US"/>
              </w:rPr>
              <w:t xml:space="preserve"> p_FirstTimeS1ToN1 := true,</w:t>
            </w:r>
          </w:p>
          <w:p w14:paraId="2A33611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lastRenderedPageBreak/>
              <w:t xml:space="preserve">                                        InterworkWithoutN26 p_IwkN26 := NOT_SUPPORTED)  runs on NR5GC_PTC return </w:t>
            </w:r>
            <w:proofErr w:type="spellStart"/>
            <w:r w:rsidRPr="00EC5858">
              <w:rPr>
                <w:lang w:val="en-US"/>
              </w:rPr>
              <w:t>NR_RadioBearerId_Type</w:t>
            </w:r>
            <w:proofErr w:type="spellEnd"/>
          </w:p>
          <w:p w14:paraId="10201A74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{</w:t>
            </w:r>
          </w:p>
          <w:p w14:paraId="3AA393FB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</w:t>
            </w:r>
            <w:proofErr w:type="spellStart"/>
            <w:r w:rsidRPr="00EC5858">
              <w:rPr>
                <w:lang w:val="en-US"/>
              </w:rPr>
              <w:t>EUTRA_NR_PduSessionInfoList_Type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>;</w:t>
            </w:r>
          </w:p>
          <w:p w14:paraId="3070D4BC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//@sic R5s201060 sic@</w:t>
            </w:r>
          </w:p>
          <w:p w14:paraId="739DEDE3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NR_SRB_COMMON_IND </w:t>
            </w:r>
            <w:proofErr w:type="spellStart"/>
            <w:r w:rsidRPr="00EC5858">
              <w:rPr>
                <w:lang w:val="en-US"/>
              </w:rPr>
              <w:t>v_ReceivedAsp</w:t>
            </w:r>
            <w:proofErr w:type="spellEnd"/>
            <w:r w:rsidRPr="00EC5858">
              <w:rPr>
                <w:lang w:val="en-US"/>
              </w:rPr>
              <w:t>;</w:t>
            </w:r>
          </w:p>
          <w:p w14:paraId="0CBC032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</w:t>
            </w:r>
            <w:proofErr w:type="spellStart"/>
            <w:r w:rsidRPr="00EC5858">
              <w:rPr>
                <w:lang w:val="en-US"/>
              </w:rPr>
              <w:t>NR_RadioBearerId_Type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v_SRB</w:t>
            </w:r>
            <w:proofErr w:type="spellEnd"/>
            <w:r w:rsidRPr="00EC5858">
              <w:rPr>
                <w:lang w:val="en-US"/>
              </w:rPr>
              <w:t xml:space="preserve"> := tsc_NR_RbId_SRB1;</w:t>
            </w:r>
          </w:p>
          <w:p w14:paraId="23D168A7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</w:t>
            </w:r>
            <w:proofErr w:type="spellStart"/>
            <w:r w:rsidRPr="00EC5858">
              <w:rPr>
                <w:lang w:val="en-US"/>
              </w:rPr>
              <w:t>boolean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v_FailWhenK_LessN</w:t>
            </w:r>
            <w:proofErr w:type="spellEnd"/>
            <w:r w:rsidRPr="00EC5858">
              <w:rPr>
                <w:lang w:val="en-US"/>
              </w:rPr>
              <w:t xml:space="preserve"> := false;</w:t>
            </w:r>
          </w:p>
          <w:p w14:paraId="33A889B6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template </w:t>
            </w:r>
            <w:proofErr w:type="spellStart"/>
            <w:r w:rsidRPr="00EC5858">
              <w:rPr>
                <w:lang w:val="en-US"/>
              </w:rPr>
              <w:t>NG_Request_Type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v_RequestType</w:t>
            </w:r>
            <w:proofErr w:type="spellEnd"/>
            <w:r w:rsidRPr="00EC5858">
              <w:rPr>
                <w:lang w:val="en-US"/>
              </w:rPr>
              <w:t xml:space="preserve"> := </w:t>
            </w:r>
            <w:proofErr w:type="spellStart"/>
            <w:r w:rsidRPr="00EC5858">
              <w:rPr>
                <w:lang w:val="en-US"/>
              </w:rPr>
              <w:t>cr_NG_Request_Type</w:t>
            </w:r>
            <w:proofErr w:type="spellEnd"/>
            <w:r w:rsidRPr="00EC5858">
              <w:rPr>
                <w:lang w:val="en-US"/>
              </w:rPr>
              <w:t>('001'B);</w:t>
            </w:r>
          </w:p>
          <w:p w14:paraId="63B7EA0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</w:t>
            </w:r>
            <w:proofErr w:type="spellStart"/>
            <w:r w:rsidRPr="00EC5858">
              <w:rPr>
                <w:lang w:val="en-US"/>
              </w:rPr>
              <w:t>boolean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v_MsgRxd</w:t>
            </w:r>
            <w:proofErr w:type="spellEnd"/>
            <w:r w:rsidRPr="00EC5858">
              <w:rPr>
                <w:lang w:val="en-US"/>
              </w:rPr>
              <w:t xml:space="preserve"> := false;</w:t>
            </w:r>
          </w:p>
          <w:p w14:paraId="219AD3E2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integer 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>;</w:t>
            </w:r>
          </w:p>
          <w:p w14:paraId="4BBF52C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default </w:t>
            </w:r>
            <w:proofErr w:type="spellStart"/>
            <w:r w:rsidRPr="00EC5858">
              <w:rPr>
                <w:lang w:val="en-US"/>
              </w:rPr>
              <w:t>v_MyDefaultVar</w:t>
            </w:r>
            <w:proofErr w:type="spellEnd"/>
            <w:r w:rsidRPr="00EC5858">
              <w:rPr>
                <w:lang w:val="en-US"/>
              </w:rPr>
              <w:t xml:space="preserve"> := null;</w:t>
            </w:r>
          </w:p>
          <w:p w14:paraId="05D86A2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</w:p>
          <w:p w14:paraId="5A6E02CF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timer  </w:t>
            </w:r>
            <w:proofErr w:type="spellStart"/>
            <w:r w:rsidRPr="00EC5858">
              <w:rPr>
                <w:lang w:val="en-US"/>
              </w:rPr>
              <w:t>t_Wait</w:t>
            </w:r>
            <w:proofErr w:type="spellEnd"/>
            <w:r w:rsidRPr="00EC5858">
              <w:rPr>
                <w:lang w:val="en-US"/>
              </w:rPr>
              <w:t xml:space="preserve"> := 8.0; // @sic R5-204399, R5s210077 sic@</w:t>
            </w:r>
          </w:p>
          <w:p w14:paraId="496E9D75" w14:textId="77777777" w:rsidR="00E708E6" w:rsidRPr="00EC5858" w:rsidRDefault="00E708E6" w:rsidP="00E708E6">
            <w:pPr>
              <w:rPr>
                <w:lang w:val="en-US"/>
              </w:rPr>
            </w:pPr>
          </w:p>
          <w:p w14:paraId="339B7EA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if (p_IwkN26 == SUPPORTED) { // @sic R5-204401 sic@</w:t>
            </w:r>
          </w:p>
          <w:p w14:paraId="6F577F46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v_FailWhenK_LessN</w:t>
            </w:r>
            <w:proofErr w:type="spellEnd"/>
            <w:r w:rsidRPr="00EC5858">
              <w:rPr>
                <w:lang w:val="en-US"/>
              </w:rPr>
              <w:t xml:space="preserve"> := true; // The only difference between 14a1 and 14b1 branch</w:t>
            </w:r>
          </w:p>
          <w:p w14:paraId="0ABA84C3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v_RequestType</w:t>
            </w:r>
            <w:proofErr w:type="spellEnd"/>
            <w:r w:rsidRPr="00EC5858">
              <w:rPr>
                <w:lang w:val="en-US"/>
              </w:rPr>
              <w:t xml:space="preserve"> := </w:t>
            </w:r>
            <w:proofErr w:type="spellStart"/>
            <w:r w:rsidRPr="00EC5858">
              <w:rPr>
                <w:lang w:val="en-US"/>
              </w:rPr>
              <w:t>cr_NG_Request_Type</w:t>
            </w:r>
            <w:proofErr w:type="spellEnd"/>
            <w:r w:rsidRPr="00EC5858">
              <w:rPr>
                <w:lang w:val="en-US"/>
              </w:rPr>
              <w:t>('010'B); // @sic R5-206290 sic@</w:t>
            </w:r>
          </w:p>
          <w:p w14:paraId="3083E8B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4F83469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</w:p>
          <w:p w14:paraId="7A38CD39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always wait for PDU info, even if not 1st time</w:t>
            </w:r>
          </w:p>
          <w:p w14:paraId="7025FBE4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 xml:space="preserve"> := </w:t>
            </w:r>
            <w:proofErr w:type="spellStart"/>
            <w:r w:rsidRPr="00EC5858">
              <w:rPr>
                <w:lang w:val="en-US"/>
              </w:rPr>
              <w:t>f_EUTRA_NR_WaitForCoOrd_PduSessionInfoList</w:t>
            </w:r>
            <w:proofErr w:type="spellEnd"/>
            <w:r w:rsidRPr="00EC5858">
              <w:rPr>
                <w:lang w:val="en-US"/>
              </w:rPr>
              <w:t>(EUTRA);</w:t>
            </w:r>
          </w:p>
          <w:p w14:paraId="7C3D4127" w14:textId="77777777" w:rsidR="00E708E6" w:rsidRPr="00EC5858" w:rsidRDefault="00E708E6" w:rsidP="00E708E6">
            <w:pPr>
              <w:rPr>
                <w:lang w:val="en-US"/>
              </w:rPr>
            </w:pPr>
          </w:p>
          <w:p w14:paraId="54F96197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@sic R5s210520 sic@</w:t>
            </w:r>
          </w:p>
          <w:p w14:paraId="7E21B166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Clear store of </w:t>
            </w:r>
            <w:proofErr w:type="spellStart"/>
            <w:r w:rsidRPr="00EC5858">
              <w:rPr>
                <w:lang w:val="en-US"/>
              </w:rPr>
              <w:t>msgs</w:t>
            </w:r>
            <w:proofErr w:type="spellEnd"/>
            <w:r w:rsidRPr="00EC5858">
              <w:rPr>
                <w:lang w:val="en-US"/>
              </w:rPr>
              <w:t xml:space="preserve"> received in parallel</w:t>
            </w:r>
          </w:p>
          <w:p w14:paraId="6D9F8432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f_NR5GC_MsgInDefault_ResetStoreOfPDUSessionEstReq();</w:t>
            </w:r>
          </w:p>
          <w:p w14:paraId="1B9F72F8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Then activate store for any new </w:t>
            </w:r>
            <w:proofErr w:type="spellStart"/>
            <w:r w:rsidRPr="00EC5858">
              <w:rPr>
                <w:lang w:val="en-US"/>
              </w:rPr>
              <w:t>msgs</w:t>
            </w:r>
            <w:proofErr w:type="spellEnd"/>
            <w:r w:rsidRPr="00EC5858">
              <w:rPr>
                <w:lang w:val="en-US"/>
              </w:rPr>
              <w:t xml:space="preserve"> received - this works for Modification </w:t>
            </w:r>
            <w:proofErr w:type="spellStart"/>
            <w:r w:rsidRPr="00EC5858">
              <w:rPr>
                <w:lang w:val="en-US"/>
              </w:rPr>
              <w:t>Reqs</w:t>
            </w:r>
            <w:proofErr w:type="spellEnd"/>
            <w:r w:rsidRPr="00EC5858">
              <w:rPr>
                <w:lang w:val="en-US"/>
              </w:rPr>
              <w:t xml:space="preserve"> too</w:t>
            </w:r>
          </w:p>
          <w:p w14:paraId="4F0A50DC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proofErr w:type="spellStart"/>
            <w:r w:rsidRPr="00EC5858">
              <w:rPr>
                <w:lang w:val="en-US"/>
              </w:rPr>
              <w:t>v_MyDefaultVar</w:t>
            </w:r>
            <w:proofErr w:type="spellEnd"/>
            <w:r w:rsidRPr="00EC5858">
              <w:rPr>
                <w:lang w:val="en-US"/>
              </w:rPr>
              <w:t xml:space="preserve"> := activate(a_NR5GC_AdditionalPDUSessionEstablishmentReq(p_NR_CellId));</w:t>
            </w:r>
          </w:p>
          <w:p w14:paraId="59CCEDAC" w14:textId="77777777" w:rsidR="00E708E6" w:rsidRPr="00EC5858" w:rsidRDefault="00E708E6" w:rsidP="00E708E6">
            <w:pPr>
              <w:rPr>
                <w:lang w:val="en-US"/>
              </w:rPr>
            </w:pPr>
          </w:p>
          <w:p w14:paraId="25C6D2F3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proofErr w:type="spellStart"/>
            <w:r w:rsidRPr="00EC5858">
              <w:rPr>
                <w:lang w:val="en-US"/>
              </w:rPr>
              <w:t>t_Wait.start</w:t>
            </w:r>
            <w:proofErr w:type="spellEnd"/>
            <w:r w:rsidRPr="00EC5858">
              <w:rPr>
                <w:lang w:val="en-US"/>
              </w:rPr>
              <w:t>;  //  @sic R5-204399 sic@</w:t>
            </w:r>
          </w:p>
          <w:p w14:paraId="57978A98" w14:textId="77777777" w:rsidR="00E708E6" w:rsidRPr="00EC5858" w:rsidRDefault="00E708E6" w:rsidP="00E708E6">
            <w:pPr>
              <w:rPr>
                <w:lang w:val="en-US"/>
              </w:rPr>
            </w:pPr>
          </w:p>
          <w:p w14:paraId="6BACCCA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make sure all the PDNs configured on EUTRA are changed in routing table @sic R5s210149, R5s210520 sic@</w:t>
            </w:r>
          </w:p>
          <w:p w14:paraId="5F33D791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for (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 xml:space="preserve"> := 0; 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 xml:space="preserve"> &lt; </w:t>
            </w:r>
            <w:proofErr w:type="spellStart"/>
            <w:r w:rsidRPr="00EC5858">
              <w:rPr>
                <w:lang w:val="en-US"/>
              </w:rPr>
              <w:t>lengthof</w:t>
            </w:r>
            <w:proofErr w:type="spellEnd"/>
            <w:r w:rsidRPr="00EC5858">
              <w:rPr>
                <w:lang w:val="en-US"/>
              </w:rPr>
              <w:t xml:space="preserve"> (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 xml:space="preserve">); 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 xml:space="preserve"> := 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 xml:space="preserve"> + 1) {</w:t>
            </w:r>
          </w:p>
          <w:p w14:paraId="62E1B8CE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f_IP_ChangeDrbMappingNR</w:t>
            </w:r>
            <w:proofErr w:type="spellEnd"/>
            <w:r w:rsidRPr="00EC5858">
              <w:rPr>
                <w:lang w:val="en-US"/>
              </w:rPr>
              <w:t xml:space="preserve">(IP, 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cs_IP_QosFlowId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>[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>].</w:t>
            </w:r>
            <w:proofErr w:type="spellStart"/>
            <w:r w:rsidRPr="00EC5858">
              <w:rPr>
                <w:lang w:val="en-US"/>
              </w:rPr>
              <w:t>PDU_SessionId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>[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 xml:space="preserve">].QFI), 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>[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>].</w:t>
            </w:r>
            <w:proofErr w:type="spellStart"/>
            <w:r w:rsidRPr="00EC5858">
              <w:rPr>
                <w:lang w:val="en-US"/>
              </w:rPr>
              <w:t>PdnIndex</w:t>
            </w:r>
            <w:proofErr w:type="spellEnd"/>
            <w:r w:rsidRPr="00EC5858">
              <w:rPr>
                <w:lang w:val="en-US"/>
              </w:rPr>
              <w:t>);</w:t>
            </w:r>
          </w:p>
          <w:p w14:paraId="087B9C98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lastRenderedPageBreak/>
              <w:t xml:space="preserve">    }</w:t>
            </w:r>
          </w:p>
          <w:p w14:paraId="093319F6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@sic R5s210520 sic@</w:t>
            </w:r>
          </w:p>
          <w:p w14:paraId="0877A253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has a NAS msg already been received? if so, stop waiting</w:t>
            </w:r>
          </w:p>
          <w:p w14:paraId="709B0737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if (f_NR5GC_MsgInDefault_GetNumOfPDUSessionEstReq() &gt; 0) {</w:t>
            </w:r>
          </w:p>
          <w:p w14:paraId="0670CA9C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v_ReceivedAsp</w:t>
            </w:r>
            <w:proofErr w:type="spellEnd"/>
            <w:r w:rsidRPr="00EC5858">
              <w:rPr>
                <w:lang w:val="en-US"/>
              </w:rPr>
              <w:t xml:space="preserve"> := f_NR5GC_MsgInDefault_GetOnePDUSessionEstReq(1);</w:t>
            </w:r>
          </w:p>
          <w:p w14:paraId="30197F71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v_MsgRxd</w:t>
            </w:r>
            <w:proofErr w:type="spellEnd"/>
            <w:r w:rsidRPr="00EC5858">
              <w:rPr>
                <w:lang w:val="en-US"/>
              </w:rPr>
              <w:t xml:space="preserve"> := true;</w:t>
            </w:r>
          </w:p>
          <w:p w14:paraId="5D3AD170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t_Wait.stop</w:t>
            </w:r>
            <w:proofErr w:type="spellEnd"/>
            <w:r w:rsidRPr="00EC5858">
              <w:rPr>
                <w:lang w:val="en-US"/>
              </w:rPr>
              <w:t>;</w:t>
            </w:r>
          </w:p>
          <w:p w14:paraId="3481A927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 else {</w:t>
            </w:r>
          </w:p>
          <w:p w14:paraId="6D43137C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alt { //  @sic R5-204401 sic@</w:t>
            </w:r>
          </w:p>
          <w:p w14:paraId="414F5F7A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[] </w:t>
            </w:r>
            <w:proofErr w:type="spellStart"/>
            <w:r w:rsidRPr="00EC5858">
              <w:rPr>
                <w:lang w:val="en-US"/>
              </w:rPr>
              <w:t>SRB.</w:t>
            </w:r>
            <w:r w:rsidRPr="00E708E6">
              <w:rPr>
                <w:lang w:val="en-US"/>
              </w:rPr>
              <w:t>receive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r w:rsidRPr="00EC5858">
              <w:rPr>
                <w:lang w:val="en-US"/>
              </w:rPr>
              <w:t>car_NR_SRB_NasPdu_IND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v_SRB</w:t>
            </w:r>
            <w:proofErr w:type="spellEnd"/>
            <w:r w:rsidRPr="00EC5858">
              <w:rPr>
                <w:lang w:val="en-US"/>
              </w:rPr>
              <w:t xml:space="preserve">, cr_NG_NAS_IndWithPiggybacking(tsc_SHT_IntegrityProtected_Ciphered))) -&gt; value </w:t>
            </w:r>
            <w:proofErr w:type="spellStart"/>
            <w:r w:rsidRPr="00EC5858">
              <w:rPr>
                <w:lang w:val="en-US"/>
              </w:rPr>
              <w:t>v_ReceivedAsp</w:t>
            </w:r>
            <w:proofErr w:type="spellEnd"/>
            <w:r w:rsidRPr="00EC5858">
              <w:rPr>
                <w:lang w:val="en-US"/>
              </w:rPr>
              <w:t xml:space="preserve">  // @sic R5s201413 sic@</w:t>
            </w:r>
          </w:p>
          <w:p w14:paraId="1D0EA6A9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{</w:t>
            </w:r>
          </w:p>
          <w:p w14:paraId="166F394F" w14:textId="77777777" w:rsidR="00874EF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</w:t>
            </w:r>
            <w:r w:rsidR="00874EF8" w:rsidRPr="00874EF8">
              <w:rPr>
                <w:highlight w:val="yellow"/>
                <w:lang w:val="en-US"/>
              </w:rPr>
              <w:t>f_NR5GC_MsgInDefault_StorePDUSessionEstReq (</w:t>
            </w:r>
            <w:proofErr w:type="spellStart"/>
            <w:r w:rsidR="00874EF8" w:rsidRPr="00874EF8">
              <w:rPr>
                <w:highlight w:val="yellow"/>
                <w:lang w:val="en-US"/>
              </w:rPr>
              <w:t>v_ReceivedAsp</w:t>
            </w:r>
            <w:proofErr w:type="spellEnd"/>
            <w:r w:rsidR="00874EF8" w:rsidRPr="00874EF8">
              <w:rPr>
                <w:highlight w:val="yellow"/>
                <w:lang w:val="en-US"/>
              </w:rPr>
              <w:t>);</w:t>
            </w:r>
          </w:p>
          <w:p w14:paraId="561C64FB" w14:textId="0E194428" w:rsidR="00E708E6" w:rsidRPr="00EC5858" w:rsidRDefault="00874EF8" w:rsidP="00E708E6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</w:t>
            </w:r>
            <w:proofErr w:type="spellStart"/>
            <w:r w:rsidR="00E708E6" w:rsidRPr="00EC5858">
              <w:rPr>
                <w:lang w:val="en-US"/>
              </w:rPr>
              <w:t>v_MsgRxd</w:t>
            </w:r>
            <w:proofErr w:type="spellEnd"/>
            <w:r w:rsidR="00E708E6" w:rsidRPr="00EC5858">
              <w:rPr>
                <w:lang w:val="en-US"/>
              </w:rPr>
              <w:t xml:space="preserve"> := true;</w:t>
            </w:r>
          </w:p>
          <w:p w14:paraId="1A5AC4E2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</w:t>
            </w:r>
            <w:proofErr w:type="spellStart"/>
            <w:r w:rsidRPr="00EC5858">
              <w:rPr>
                <w:lang w:val="en-US"/>
              </w:rPr>
              <w:t>t_Wait.stop</w:t>
            </w:r>
            <w:proofErr w:type="spellEnd"/>
            <w:r w:rsidRPr="00EC5858">
              <w:rPr>
                <w:lang w:val="en-US"/>
              </w:rPr>
              <w:t>;</w:t>
            </w:r>
          </w:p>
          <w:p w14:paraId="273FC17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}</w:t>
            </w:r>
          </w:p>
          <w:p w14:paraId="53ED778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[] </w:t>
            </w:r>
            <w:proofErr w:type="spellStart"/>
            <w:r w:rsidRPr="00EC5858">
              <w:rPr>
                <w:lang w:val="en-US"/>
              </w:rPr>
              <w:t>t_Wait.timeout</w:t>
            </w:r>
            <w:proofErr w:type="spellEnd"/>
            <w:r w:rsidRPr="00EC5858">
              <w:rPr>
                <w:lang w:val="en-US"/>
              </w:rPr>
              <w:t xml:space="preserve"> {}</w:t>
            </w:r>
          </w:p>
          <w:p w14:paraId="58103217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</w:t>
            </w:r>
          </w:p>
          <w:p w14:paraId="005E7C58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43D4E33B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if (</w:t>
            </w:r>
            <w:proofErr w:type="spellStart"/>
            <w:r w:rsidRPr="00EC5858">
              <w:rPr>
                <w:lang w:val="en-US"/>
              </w:rPr>
              <w:t>v_MsgRxd</w:t>
            </w:r>
            <w:proofErr w:type="spellEnd"/>
            <w:r w:rsidRPr="00EC5858">
              <w:rPr>
                <w:lang w:val="en-US"/>
              </w:rPr>
              <w:t xml:space="preserve"> and ischosen(v_ReceivedAsp.Signalling.Nas[0].Pdu.PiggybackedPduList[0].Msg.pdu_Session_Modification_Request)) { // @sic R5s210520 sic@</w:t>
            </w:r>
          </w:p>
          <w:p w14:paraId="591E2F2B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if (p_FirstTimeS1ToN1 and p_IwkN26 == NOT_SUPPORTED) {</w:t>
            </w:r>
          </w:p>
          <w:p w14:paraId="76045996" w14:textId="0C4463EB" w:rsidR="00E708E6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f_NR5GC_IRAT_S1ToN1_SessionModification(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 xml:space="preserve">, false, </w:t>
            </w:r>
            <w:proofErr w:type="spellStart"/>
            <w:r w:rsidRPr="00EC5858">
              <w:rPr>
                <w:lang w:val="en-US"/>
              </w:rPr>
              <w:t>v_SRB</w:t>
            </w:r>
            <w:proofErr w:type="spellEnd"/>
            <w:r w:rsidRPr="00EC5858">
              <w:rPr>
                <w:lang w:val="en-US"/>
              </w:rPr>
              <w:t>); // @sic R5s201413 sic@</w:t>
            </w:r>
          </w:p>
          <w:p w14:paraId="36B9DB8E" w14:textId="6F86FC1A" w:rsidR="00874EF8" w:rsidRPr="00EC5858" w:rsidRDefault="00874EF8" w:rsidP="00E708E6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 w:rsidRPr="00874EF8">
              <w:rPr>
                <w:highlight w:val="yellow"/>
                <w:lang w:val="en-US"/>
              </w:rPr>
              <w:t>v_SRB</w:t>
            </w:r>
            <w:proofErr w:type="spellEnd"/>
            <w:r w:rsidRPr="00874EF8">
              <w:rPr>
                <w:highlight w:val="yellow"/>
                <w:lang w:val="en-US"/>
              </w:rPr>
              <w:t xml:space="preserve"> := tsc_NR_RbId_SRB2;</w:t>
            </w:r>
          </w:p>
          <w:p w14:paraId="1FEDCEF3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 else {</w:t>
            </w:r>
          </w:p>
          <w:p w14:paraId="0128F2B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</w:t>
            </w:r>
            <w:proofErr w:type="spellStart"/>
            <w:r w:rsidRPr="00EC5858">
              <w:rPr>
                <w:lang w:val="en-US"/>
              </w:rPr>
              <w:t>f_NR_SetVerdictFailOrInconc</w:t>
            </w:r>
            <w:proofErr w:type="spellEnd"/>
            <w:r w:rsidRPr="00EC5858">
              <w:rPr>
                <w:lang w:val="en-US"/>
              </w:rPr>
              <w:t>(__FILE__, __LINE__, "Not expecting PDU Session Modification message");</w:t>
            </w:r>
          </w:p>
          <w:p w14:paraId="1AF3C699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</w:t>
            </w:r>
          </w:p>
          <w:p w14:paraId="1516A1F2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// reset flag as 1st msg now been processed</w:t>
            </w:r>
          </w:p>
          <w:p w14:paraId="204F6F09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v_MsgRxd</w:t>
            </w:r>
            <w:proofErr w:type="spellEnd"/>
            <w:r w:rsidRPr="00EC5858">
              <w:rPr>
                <w:lang w:val="en-US"/>
              </w:rPr>
              <w:t xml:space="preserve"> := false;</w:t>
            </w:r>
          </w:p>
          <w:p w14:paraId="22636B40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t_Wait.start</w:t>
            </w:r>
            <w:proofErr w:type="spellEnd"/>
            <w:r w:rsidRPr="00EC5858">
              <w:rPr>
                <w:lang w:val="en-US"/>
              </w:rPr>
              <w:t>; // restart timer in case there are now PDU Establishment messages</w:t>
            </w:r>
          </w:p>
          <w:p w14:paraId="5B16303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alt { //  @sic R5-204401 sic@</w:t>
            </w:r>
          </w:p>
          <w:p w14:paraId="7D443B0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[] </w:t>
            </w:r>
            <w:proofErr w:type="spellStart"/>
            <w:r w:rsidRPr="00EC5858">
              <w:rPr>
                <w:lang w:val="en-US"/>
              </w:rPr>
              <w:t>SRB.receive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r w:rsidRPr="00EC5858">
              <w:rPr>
                <w:lang w:val="en-US"/>
              </w:rPr>
              <w:t>car_NR_SRB_NasPdu_IND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v_SRB</w:t>
            </w:r>
            <w:proofErr w:type="spellEnd"/>
            <w:r w:rsidRPr="00EC5858">
              <w:rPr>
                <w:lang w:val="en-US"/>
              </w:rPr>
              <w:t xml:space="preserve">, cr_NG_NAS_IndWithPiggybacking(tsc_SHT_IntegrityProtected_Ciphered))) -&gt; value </w:t>
            </w:r>
            <w:proofErr w:type="spellStart"/>
            <w:r w:rsidRPr="00EC5858">
              <w:rPr>
                <w:lang w:val="en-US"/>
              </w:rPr>
              <w:t>v_ReceivedAsp</w:t>
            </w:r>
            <w:proofErr w:type="spellEnd"/>
            <w:r w:rsidRPr="00EC5858">
              <w:rPr>
                <w:lang w:val="en-US"/>
              </w:rPr>
              <w:t xml:space="preserve">  // @sic R5s201413 sic@</w:t>
            </w:r>
          </w:p>
          <w:p w14:paraId="3D9A697E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lastRenderedPageBreak/>
              <w:t xml:space="preserve">          {</w:t>
            </w:r>
          </w:p>
          <w:p w14:paraId="67CDE5B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// update </w:t>
            </w:r>
            <w:proofErr w:type="spellStart"/>
            <w:r w:rsidRPr="00EC5858">
              <w:rPr>
                <w:lang w:val="en-US"/>
              </w:rPr>
              <w:t>v_ReceivedAsp</w:t>
            </w:r>
            <w:proofErr w:type="spellEnd"/>
            <w:r w:rsidRPr="00EC5858">
              <w:rPr>
                <w:lang w:val="en-US"/>
              </w:rPr>
              <w:t xml:space="preserve"> and msg store if received again  @sic R5s210520 sic@</w:t>
            </w:r>
          </w:p>
          <w:p w14:paraId="60F22FE9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f_NR5GC_MsgInDefault_StorePDUSessionEstReq (</w:t>
            </w:r>
            <w:proofErr w:type="spellStart"/>
            <w:r w:rsidRPr="00EC5858">
              <w:rPr>
                <w:lang w:val="en-US"/>
              </w:rPr>
              <w:t>v_ReceivedAsp</w:t>
            </w:r>
            <w:proofErr w:type="spellEnd"/>
            <w:r w:rsidRPr="00EC5858">
              <w:rPr>
                <w:lang w:val="en-US"/>
              </w:rPr>
              <w:t>);</w:t>
            </w:r>
          </w:p>
          <w:p w14:paraId="4624F1B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</w:t>
            </w:r>
            <w:proofErr w:type="spellStart"/>
            <w:r w:rsidRPr="00EC5858">
              <w:rPr>
                <w:lang w:val="en-US"/>
              </w:rPr>
              <w:t>v_MsgRxd</w:t>
            </w:r>
            <w:proofErr w:type="spellEnd"/>
            <w:r w:rsidRPr="00EC5858">
              <w:rPr>
                <w:lang w:val="en-US"/>
              </w:rPr>
              <w:t xml:space="preserve"> := true;</w:t>
            </w:r>
          </w:p>
          <w:p w14:paraId="1259947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</w:t>
            </w:r>
            <w:proofErr w:type="spellStart"/>
            <w:r w:rsidRPr="00EC5858">
              <w:rPr>
                <w:lang w:val="en-US"/>
              </w:rPr>
              <w:t>t_Wait.stop</w:t>
            </w:r>
            <w:proofErr w:type="spellEnd"/>
            <w:r w:rsidRPr="00EC5858">
              <w:rPr>
                <w:lang w:val="en-US"/>
              </w:rPr>
              <w:t>;</w:t>
            </w:r>
          </w:p>
          <w:p w14:paraId="11A10EF8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}</w:t>
            </w:r>
          </w:p>
          <w:p w14:paraId="6AC7F7F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[] </w:t>
            </w:r>
            <w:proofErr w:type="spellStart"/>
            <w:r w:rsidRPr="00EC5858">
              <w:rPr>
                <w:lang w:val="en-US"/>
              </w:rPr>
              <w:t>t_Wait.timeout</w:t>
            </w:r>
            <w:proofErr w:type="spellEnd"/>
            <w:r w:rsidRPr="00EC5858">
              <w:rPr>
                <w:lang w:val="en-US"/>
              </w:rPr>
              <w:t xml:space="preserve"> {</w:t>
            </w:r>
          </w:p>
          <w:p w14:paraId="1481921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  // Do nothing as no (more) PDU Modification/Establishment messages received so carry on</w:t>
            </w:r>
          </w:p>
          <w:p w14:paraId="49CDFC21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}</w:t>
            </w:r>
          </w:p>
          <w:p w14:paraId="7E4E6948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</w:t>
            </w:r>
          </w:p>
          <w:p w14:paraId="2129F38F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617166ED" w14:textId="77777777" w:rsidR="00E708E6" w:rsidRPr="00E708E6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r w:rsidRPr="00E708E6">
              <w:rPr>
                <w:lang w:val="en-US"/>
              </w:rPr>
              <w:t>// don't need this anymore so deactivate it before it needs reactivating</w:t>
            </w:r>
          </w:p>
          <w:p w14:paraId="568671DB" w14:textId="77777777" w:rsidR="00E708E6" w:rsidRPr="00EC5858" w:rsidRDefault="00E708E6" w:rsidP="00E708E6">
            <w:pPr>
              <w:rPr>
                <w:lang w:val="en-US"/>
              </w:rPr>
            </w:pPr>
            <w:r w:rsidRPr="00E708E6">
              <w:rPr>
                <w:lang w:val="en-US"/>
              </w:rPr>
              <w:t xml:space="preserve">    deactivate(</w:t>
            </w:r>
            <w:proofErr w:type="spellStart"/>
            <w:r w:rsidRPr="00E708E6">
              <w:rPr>
                <w:lang w:val="en-US"/>
              </w:rPr>
              <w:t>v_MyDefaultVar</w:t>
            </w:r>
            <w:proofErr w:type="spellEnd"/>
            <w:r w:rsidRPr="00E708E6">
              <w:rPr>
                <w:lang w:val="en-US"/>
              </w:rPr>
              <w:t>);  // @sic R5s210520 sic@</w:t>
            </w:r>
          </w:p>
          <w:p w14:paraId="7ECABDA4" w14:textId="77777777" w:rsidR="00E708E6" w:rsidRPr="00EC5858" w:rsidRDefault="00E708E6" w:rsidP="00E708E6">
            <w:pPr>
              <w:rPr>
                <w:lang w:val="en-US"/>
              </w:rPr>
            </w:pPr>
          </w:p>
          <w:p w14:paraId="1CC2D86E" w14:textId="77777777" w:rsidR="00874EF8" w:rsidRPr="00874EF8" w:rsidRDefault="00E708E6" w:rsidP="00E708E6">
            <w:pPr>
              <w:rPr>
                <w:highlight w:val="yellow"/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r w:rsidRPr="00874EF8">
              <w:rPr>
                <w:highlight w:val="yellow"/>
                <w:lang w:val="en-US"/>
              </w:rPr>
              <w:t>if (</w:t>
            </w:r>
            <w:proofErr w:type="spellStart"/>
            <w:r w:rsidRPr="00874EF8">
              <w:rPr>
                <w:highlight w:val="yellow"/>
                <w:lang w:val="en-US"/>
              </w:rPr>
              <w:t>v_MsgRxd</w:t>
            </w:r>
            <w:proofErr w:type="spellEnd"/>
            <w:r w:rsidR="00874EF8" w:rsidRPr="00874EF8">
              <w:rPr>
                <w:highlight w:val="yellow"/>
                <w:lang w:val="en-US"/>
              </w:rPr>
              <w:t xml:space="preserve">) </w:t>
            </w:r>
          </w:p>
          <w:p w14:paraId="0C9E7A42" w14:textId="77777777" w:rsidR="00874EF8" w:rsidRPr="00874EF8" w:rsidRDefault="00874EF8" w:rsidP="00E708E6">
            <w:pPr>
              <w:rPr>
                <w:highlight w:val="yellow"/>
                <w:lang w:val="en-US"/>
              </w:rPr>
            </w:pPr>
            <w:r w:rsidRPr="00874EF8">
              <w:rPr>
                <w:highlight w:val="yellow"/>
                <w:lang w:val="en-US"/>
              </w:rPr>
              <w:t xml:space="preserve">   {</w:t>
            </w:r>
            <w:r w:rsidR="00E708E6" w:rsidRPr="00874EF8">
              <w:rPr>
                <w:highlight w:val="yellow"/>
                <w:lang w:val="en-US"/>
              </w:rPr>
              <w:t xml:space="preserve"> </w:t>
            </w:r>
            <w:r w:rsidRPr="00874EF8">
              <w:rPr>
                <w:highlight w:val="yellow"/>
                <w:lang w:val="en-US"/>
              </w:rPr>
              <w:t xml:space="preserve">       </w:t>
            </w:r>
          </w:p>
          <w:p w14:paraId="42DA29AD" w14:textId="54620E84" w:rsidR="00E708E6" w:rsidRPr="00EC5858" w:rsidRDefault="00874EF8" w:rsidP="00E708E6">
            <w:pPr>
              <w:rPr>
                <w:lang w:val="en-US"/>
              </w:rPr>
            </w:pPr>
            <w:r w:rsidRPr="00874EF8">
              <w:rPr>
                <w:highlight w:val="yellow"/>
                <w:lang w:val="en-US"/>
              </w:rPr>
              <w:t xml:space="preserve">     if ( </w:t>
            </w:r>
            <w:r w:rsidR="00E708E6" w:rsidRPr="00874EF8">
              <w:rPr>
                <w:highlight w:val="yellow"/>
                <w:lang w:val="en-US"/>
              </w:rPr>
              <w:t>ischosen(v_ReceivedAsp.Signalling.Nas[0].Pdu.PiggybackedPduList[0].Msg.pdu_Session_Establishment_Request))</w:t>
            </w:r>
            <w:r w:rsidR="00E708E6" w:rsidRPr="00EC5858">
              <w:rPr>
                <w:lang w:val="en-US"/>
              </w:rPr>
              <w:t xml:space="preserve"> { // @sic R5s210520 sic@</w:t>
            </w:r>
          </w:p>
          <w:p w14:paraId="467D974E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f_NR5GC_PDUSessionEstablishment (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pc_noOf_PDUsSameConnection</w:t>
            </w:r>
            <w:proofErr w:type="spellEnd"/>
            <w:r w:rsidRPr="00EC5858">
              <w:rPr>
                <w:lang w:val="en-US"/>
              </w:rPr>
              <w:t xml:space="preserve">, tsc_NR_RbId_SRB1, -, -, -, -, -, -, -, -, -, -, -, -, -, -, -, -, -, -, -, -, </w:t>
            </w:r>
            <w:proofErr w:type="spellStart"/>
            <w:r w:rsidRPr="00EC5858">
              <w:rPr>
                <w:lang w:val="en-US"/>
              </w:rPr>
              <w:t>v_RequestType</w:t>
            </w:r>
            <w:proofErr w:type="spellEnd"/>
            <w:r w:rsidRPr="00EC5858">
              <w:rPr>
                <w:lang w:val="en-US"/>
              </w:rPr>
              <w:t xml:space="preserve">, -, -, -, -, -, -, "", </w:t>
            </w:r>
            <w:proofErr w:type="spellStart"/>
            <w:r w:rsidRPr="00EC5858">
              <w:rPr>
                <w:lang w:val="en-US"/>
              </w:rPr>
              <w:t>v_FailWhenK_LessN</w:t>
            </w:r>
            <w:proofErr w:type="spellEnd"/>
            <w:r w:rsidRPr="00EC5858">
              <w:rPr>
                <w:lang w:val="en-US"/>
              </w:rPr>
              <w:t xml:space="preserve">, -, 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>, -, 1); // @sic R5-206290, R5s210149, R5s210520 sic@</w:t>
            </w:r>
          </w:p>
          <w:p w14:paraId="5B2273C9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v_SRB</w:t>
            </w:r>
            <w:proofErr w:type="spellEnd"/>
            <w:r w:rsidRPr="00EC5858">
              <w:rPr>
                <w:lang w:val="en-US"/>
              </w:rPr>
              <w:t xml:space="preserve"> := tsc_NR_RbId_SRB2; // @sic R5-204401 sic@</w:t>
            </w:r>
          </w:p>
          <w:p w14:paraId="53C0C7C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//  @sic R5-204401 sic@</w:t>
            </w:r>
          </w:p>
          <w:p w14:paraId="25BDDEE3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if (</w:t>
            </w:r>
            <w:proofErr w:type="spellStart"/>
            <w:r w:rsidRPr="00EC5858">
              <w:rPr>
                <w:lang w:val="en-US"/>
              </w:rPr>
              <w:t>pc_noOf_PDUsNewConnection</w:t>
            </w:r>
            <w:proofErr w:type="spellEnd"/>
            <w:r w:rsidRPr="00EC5858">
              <w:rPr>
                <w:lang w:val="en-US"/>
              </w:rPr>
              <w:t xml:space="preserve"> &gt;0 ){</w:t>
            </w:r>
          </w:p>
          <w:p w14:paraId="001C7506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</w:t>
            </w:r>
            <w:proofErr w:type="spellStart"/>
            <w:r w:rsidRPr="00EC5858">
              <w:rPr>
                <w:lang w:val="en-US"/>
              </w:rPr>
              <w:t>f_NR_RRCRelease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>);</w:t>
            </w:r>
          </w:p>
          <w:p w14:paraId="5EC21064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f_NR5GC_RRC_Idle_Extension(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TESTMode_OFF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noRrcConnectionRelease</w:t>
            </w:r>
            <w:proofErr w:type="spellEnd"/>
            <w:r w:rsidRPr="00EC5858">
              <w:rPr>
                <w:lang w:val="en-US"/>
              </w:rPr>
              <w:t>);</w:t>
            </w:r>
          </w:p>
          <w:p w14:paraId="55FBA26C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r w:rsidRPr="00874EF8">
              <w:rPr>
                <w:lang w:val="en-US"/>
              </w:rPr>
              <w:t>}</w:t>
            </w:r>
          </w:p>
          <w:p w14:paraId="3192E626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 else {</w:t>
            </w:r>
          </w:p>
          <w:p w14:paraId="6B93FC4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f_NR_SetVerdictFailOrInconc</w:t>
            </w:r>
            <w:proofErr w:type="spellEnd"/>
            <w:r w:rsidRPr="00EC5858">
              <w:rPr>
                <w:lang w:val="en-US"/>
              </w:rPr>
              <w:t>(__FILE__, __LINE__, "Wrong NAS Message Received");</w:t>
            </w:r>
          </w:p>
          <w:p w14:paraId="2741D350" w14:textId="6DD3A58A" w:rsidR="00E708E6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</w:t>
            </w:r>
          </w:p>
          <w:p w14:paraId="6B828CFA" w14:textId="0A6737C1" w:rsidR="00874EF8" w:rsidRPr="00EC5858" w:rsidRDefault="00874EF8" w:rsidP="00E708E6">
            <w:pPr>
              <w:rPr>
                <w:lang w:val="en-US"/>
              </w:rPr>
            </w:pPr>
            <w:r w:rsidRPr="00874EF8">
              <w:rPr>
                <w:highlight w:val="yellow"/>
                <w:lang w:val="en-US"/>
              </w:rPr>
              <w:t>}</w:t>
            </w:r>
          </w:p>
          <w:p w14:paraId="23545B70" w14:textId="77777777" w:rsidR="00E708E6" w:rsidRPr="00EC5858" w:rsidRDefault="00E708E6" w:rsidP="00E708E6">
            <w:pPr>
              <w:rPr>
                <w:lang w:val="en-US"/>
              </w:rPr>
            </w:pPr>
          </w:p>
          <w:p w14:paraId="76449414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in case there's no PDU messages at all, don't release the connection in the above functions, but do it here instead</w:t>
            </w:r>
          </w:p>
          <w:p w14:paraId="3FF1AC8A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if (</w:t>
            </w:r>
            <w:proofErr w:type="spellStart"/>
            <w:r w:rsidRPr="00EC5858">
              <w:rPr>
                <w:lang w:val="en-US"/>
              </w:rPr>
              <w:t>p_ReleaseConnection</w:t>
            </w:r>
            <w:proofErr w:type="spellEnd"/>
            <w:r w:rsidRPr="00EC5858">
              <w:rPr>
                <w:lang w:val="en-US"/>
              </w:rPr>
              <w:t xml:space="preserve"> == </w:t>
            </w:r>
            <w:proofErr w:type="spellStart"/>
            <w:r w:rsidRPr="00EC5858">
              <w:rPr>
                <w:lang w:val="en-US"/>
              </w:rPr>
              <w:t>rrcConnectionRelease</w:t>
            </w:r>
            <w:proofErr w:type="spellEnd"/>
            <w:r w:rsidRPr="00EC5858">
              <w:rPr>
                <w:lang w:val="en-US"/>
              </w:rPr>
              <w:t>) {</w:t>
            </w:r>
          </w:p>
          <w:p w14:paraId="35750BEA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// Release RRC to enter RRC_IDLE</w:t>
            </w:r>
          </w:p>
          <w:p w14:paraId="6656EB6B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lastRenderedPageBreak/>
              <w:t xml:space="preserve">      </w:t>
            </w:r>
            <w:proofErr w:type="spellStart"/>
            <w:r w:rsidRPr="00EC5858">
              <w:rPr>
                <w:lang w:val="en-US"/>
              </w:rPr>
              <w:t>f_NR_RRCRelease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>);</w:t>
            </w:r>
          </w:p>
          <w:p w14:paraId="2F9258CA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1C650CF6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return </w:t>
            </w:r>
            <w:proofErr w:type="spellStart"/>
            <w:r w:rsidRPr="00EC5858">
              <w:rPr>
                <w:lang w:val="en-US"/>
              </w:rPr>
              <w:t>v_SRB</w:t>
            </w:r>
            <w:proofErr w:type="spellEnd"/>
            <w:r w:rsidRPr="00EC5858">
              <w:rPr>
                <w:lang w:val="en-US"/>
              </w:rPr>
              <w:t>; // @sic R5-204401 sic@</w:t>
            </w:r>
          </w:p>
          <w:p w14:paraId="49C61F5F" w14:textId="6BAEE918" w:rsidR="0072502F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}</w:t>
            </w:r>
          </w:p>
        </w:tc>
      </w:tr>
    </w:tbl>
    <w:p w14:paraId="59B90FA4" w14:textId="7563E192" w:rsidR="0072502F" w:rsidRDefault="0072502F" w:rsidP="0072502F">
      <w:pPr>
        <w:rPr>
          <w:rFonts w:cs="Arial"/>
          <w:color w:val="FF0000"/>
        </w:rPr>
      </w:pPr>
    </w:p>
    <w:p w14:paraId="2B99ECEF" w14:textId="77777777" w:rsidR="0072502F" w:rsidRDefault="0072502F" w:rsidP="0072502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2502F" w14:paraId="0A7B878E" w14:textId="77777777" w:rsidTr="00E708E6">
        <w:trPr>
          <w:trHeight w:val="447"/>
        </w:trPr>
        <w:tc>
          <w:tcPr>
            <w:tcW w:w="1985" w:type="dxa"/>
          </w:tcPr>
          <w:p w14:paraId="4B2344F2" w14:textId="77777777" w:rsidR="0072502F" w:rsidRDefault="0072502F" w:rsidP="00E708E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318D3A1" w14:textId="77777777" w:rsidR="0072502F" w:rsidRDefault="0072502F" w:rsidP="00E708E6">
            <w:pPr>
              <w:spacing w:after="0"/>
            </w:pPr>
            <w:r w:rsidRPr="00334A81">
              <w:t>f_NR5GC_IRAT_S1ToN1_SessionModification</w:t>
            </w:r>
          </w:p>
        </w:tc>
      </w:tr>
      <w:tr w:rsidR="0072502F" w14:paraId="1A513C7E" w14:textId="77777777" w:rsidTr="00E708E6">
        <w:trPr>
          <w:trHeight w:val="452"/>
        </w:trPr>
        <w:tc>
          <w:tcPr>
            <w:tcW w:w="1985" w:type="dxa"/>
          </w:tcPr>
          <w:p w14:paraId="400C11AD" w14:textId="77777777" w:rsidR="0072502F" w:rsidRDefault="0072502F" w:rsidP="00E708E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A0EF171" w14:textId="312D08DB" w:rsidR="0072502F" w:rsidRDefault="00BB40C5" w:rsidP="00E708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During</w:t>
            </w:r>
            <w:r w:rsidRPr="00BB40C5">
              <w:rPr>
                <w:rFonts w:ascii="Arial" w:hAnsi="Arial" w:cs="Arial"/>
              </w:rPr>
              <w:t xml:space="preserve"> a PDU session modification procedure, SRB2 will be established. This should be used for </w:t>
            </w:r>
            <w:r>
              <w:rPr>
                <w:rFonts w:ascii="Arial" w:hAnsi="Arial" w:cs="Arial"/>
              </w:rPr>
              <w:t>received PDU SESSION MODIFICATION COMPLETE and subsequent requests</w:t>
            </w:r>
            <w:r w:rsidRPr="00BB40C5">
              <w:rPr>
                <w:rFonts w:ascii="Arial" w:hAnsi="Arial" w:cs="Arial"/>
              </w:rPr>
              <w:t>.</w:t>
            </w:r>
          </w:p>
        </w:tc>
      </w:tr>
      <w:tr w:rsidR="0072502F" w14:paraId="01BBD452" w14:textId="77777777" w:rsidTr="00E708E6">
        <w:tc>
          <w:tcPr>
            <w:tcW w:w="1985" w:type="dxa"/>
          </w:tcPr>
          <w:p w14:paraId="398A6958" w14:textId="77777777" w:rsidR="0072502F" w:rsidRDefault="0072502F" w:rsidP="00E708E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DF817F5" w14:textId="566CD2A0" w:rsidR="0072502F" w:rsidRPr="00BB40C5" w:rsidRDefault="00BB40C5" w:rsidP="00E708E6">
            <w:pPr>
              <w:pStyle w:val="CRCoverPage"/>
              <w:spacing w:after="0"/>
              <w:rPr>
                <w:lang w:val="en-SG"/>
              </w:rPr>
            </w:pPr>
            <w:r w:rsidRPr="00BB40C5">
              <w:rPr>
                <w:lang w:val="en-SG"/>
              </w:rPr>
              <w:t>Add</w:t>
            </w:r>
            <w:r w:rsidR="0072502F" w:rsidRPr="00BB40C5">
              <w:rPr>
                <w:lang w:val="en-SG"/>
              </w:rPr>
              <w:t xml:space="preserve"> local variable </w:t>
            </w:r>
            <w:proofErr w:type="spellStart"/>
            <w:r w:rsidR="0072502F" w:rsidRPr="00BB40C5">
              <w:t>v_SRB</w:t>
            </w:r>
            <w:proofErr w:type="spellEnd"/>
            <w:r w:rsidR="0072502F" w:rsidRPr="00BB40C5">
              <w:t xml:space="preserve"> to </w:t>
            </w:r>
            <w:r w:rsidRPr="00BB40C5">
              <w:t>control</w:t>
            </w:r>
            <w:r w:rsidR="0072502F" w:rsidRPr="00BB40C5">
              <w:t xml:space="preserve"> the SRB used to send/receive </w:t>
            </w:r>
            <w:r w:rsidRPr="00BB40C5">
              <w:t>NAS signalling</w:t>
            </w:r>
          </w:p>
        </w:tc>
      </w:tr>
      <w:tr w:rsidR="0072502F" w14:paraId="26874E28" w14:textId="77777777" w:rsidTr="00E708E6">
        <w:tc>
          <w:tcPr>
            <w:tcW w:w="1985" w:type="dxa"/>
          </w:tcPr>
          <w:p w14:paraId="1DCCF7C0" w14:textId="77777777" w:rsidR="0072502F" w:rsidRDefault="0072502F" w:rsidP="00E708E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B494FCD" w14:textId="77777777" w:rsidR="0072502F" w:rsidRDefault="0072502F" w:rsidP="00E708E6">
            <w:pPr>
              <w:spacing w:after="0"/>
              <w:rPr>
                <w:rFonts w:ascii="Arial" w:hAnsi="Arial" w:cs="Arial"/>
              </w:rPr>
            </w:pPr>
            <w:r w:rsidRPr="00334A81">
              <w:rPr>
                <w:rFonts w:ascii="Arial" w:hAnsi="Arial" w:cs="Arial"/>
              </w:rPr>
              <w:t>NR5GC_IRAT_CommonFunctions</w:t>
            </w:r>
          </w:p>
        </w:tc>
      </w:tr>
      <w:tr w:rsidR="0072502F" w14:paraId="2B150E17" w14:textId="77777777" w:rsidTr="00E708E6">
        <w:tc>
          <w:tcPr>
            <w:tcW w:w="1985" w:type="dxa"/>
          </w:tcPr>
          <w:p w14:paraId="2FCE107A" w14:textId="77777777" w:rsidR="0072502F" w:rsidRDefault="0072502F" w:rsidP="00E708E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F5AD7CA" w14:textId="77777777" w:rsidR="0072502F" w:rsidRDefault="0072502F" w:rsidP="00E708E6">
            <w:pPr>
              <w:rPr>
                <w:rFonts w:ascii="Arial" w:hAnsi="Arial"/>
                <w:highlight w:val="cyan"/>
              </w:rPr>
            </w:pPr>
          </w:p>
        </w:tc>
      </w:tr>
    </w:tbl>
    <w:p w14:paraId="61CA5A8D" w14:textId="77777777" w:rsidR="0072502F" w:rsidRDefault="0072502F" w:rsidP="0072502F"/>
    <w:p w14:paraId="2B00B707" w14:textId="77777777" w:rsidR="0072502F" w:rsidRDefault="0072502F" w:rsidP="0072502F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2502F" w14:paraId="5811D677" w14:textId="77777777" w:rsidTr="00E708E6">
        <w:tc>
          <w:tcPr>
            <w:tcW w:w="9855" w:type="dxa"/>
          </w:tcPr>
          <w:p w14:paraId="557A5F48" w14:textId="77777777" w:rsidR="0072502F" w:rsidRDefault="0072502F" w:rsidP="00E708E6">
            <w:r>
              <w:t>function f_NR5GC_IRAT_S1ToN1_SessionModification(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52A641E5" w14:textId="77777777" w:rsidR="0072502F" w:rsidRDefault="0072502F" w:rsidP="00E708E6">
            <w:r>
              <w:t xml:space="preserve">                                                   </w:t>
            </w:r>
            <w:proofErr w:type="spellStart"/>
            <w:r>
              <w:t>EUTRA_NR_PduSessionInfoList_Type</w:t>
            </w:r>
            <w:proofErr w:type="spellEnd"/>
            <w:r>
              <w:t xml:space="preserve"> </w:t>
            </w:r>
            <w:proofErr w:type="spellStart"/>
            <w:r>
              <w:t>p_PduSessionsFromLTE</w:t>
            </w:r>
            <w:proofErr w:type="spellEnd"/>
            <w:r>
              <w:t>,</w:t>
            </w:r>
          </w:p>
          <w:p w14:paraId="4F3AC7E1" w14:textId="77777777" w:rsidR="0072502F" w:rsidRDefault="0072502F" w:rsidP="00E708E6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p_FailWhenK_LessN</w:t>
            </w:r>
            <w:proofErr w:type="spellEnd"/>
            <w:r>
              <w:t xml:space="preserve"> := true,</w:t>
            </w:r>
          </w:p>
          <w:p w14:paraId="1D12ECD7" w14:textId="29A795CB" w:rsidR="0072502F" w:rsidRDefault="0072502F" w:rsidP="00E708E6">
            <w:r>
              <w:t xml:space="preserve">                                                  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p_SRB</w:t>
            </w:r>
            <w:proofErr w:type="spellEnd"/>
            <w:r>
              <w:t xml:space="preserve"> := tsc_NR_RbId_SRB1</w:t>
            </w:r>
            <w:r w:rsidR="00BB40C5">
              <w:t>;</w:t>
            </w:r>
          </w:p>
          <w:p w14:paraId="7A14AF5F" w14:textId="77777777" w:rsidR="0072502F" w:rsidRDefault="0072502F" w:rsidP="00E708E6">
            <w:r>
              <w:t xml:space="preserve">                                                   integer </w:t>
            </w:r>
            <w:proofErr w:type="spellStart"/>
            <w:r>
              <w:t>p_ExpectedNumberOfNewPDUSessions</w:t>
            </w:r>
            <w:proofErr w:type="spellEnd"/>
            <w:r>
              <w:t xml:space="preserve"> := (</w:t>
            </w:r>
            <w:proofErr w:type="spellStart"/>
            <w:r>
              <w:t>pc_noOf_PDUsSameConnection</w:t>
            </w:r>
            <w:proofErr w:type="spellEnd"/>
            <w:r>
              <w:t xml:space="preserve"> + </w:t>
            </w:r>
            <w:proofErr w:type="spellStart"/>
            <w:r>
              <w:t>pc_noOf_PDUsNewConnection</w:t>
            </w:r>
            <w:proofErr w:type="spellEnd"/>
            <w:r>
              <w:t>),</w:t>
            </w:r>
          </w:p>
          <w:p w14:paraId="0698C35B" w14:textId="77777777" w:rsidR="0072502F" w:rsidRDefault="0072502F" w:rsidP="00E708E6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p_DRBsAlreadyConfigured</w:t>
            </w:r>
            <w:proofErr w:type="spellEnd"/>
            <w:r>
              <w:t xml:space="preserve"> := false) runs on NR5GC_PTC return </w:t>
            </w:r>
            <w:proofErr w:type="spellStart"/>
            <w:r>
              <w:t>boolean</w:t>
            </w:r>
            <w:proofErr w:type="spellEnd"/>
          </w:p>
          <w:p w14:paraId="2D8B26A4" w14:textId="77777777" w:rsidR="0072502F" w:rsidRDefault="0072502F" w:rsidP="00E708E6">
            <w:r>
              <w:t xml:space="preserve">  {</w:t>
            </w:r>
          </w:p>
          <w:p w14:paraId="4E563E57" w14:textId="77777777" w:rsidR="0072502F" w:rsidRDefault="0072502F" w:rsidP="00E708E6">
            <w:r>
              <w:t xml:space="preserve">    var template (value)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v_FromLTEList</w:t>
            </w:r>
            <w:proofErr w:type="spellEnd"/>
            <w:r>
              <w:t>;</w:t>
            </w:r>
          </w:p>
          <w:p w14:paraId="5DA2647F" w14:textId="77777777" w:rsidR="0072502F" w:rsidRDefault="0072502F" w:rsidP="00E708E6">
            <w:r>
              <w:t xml:space="preserve">    var </w:t>
            </w:r>
            <w:proofErr w:type="spellStart"/>
            <w:r>
              <w:t>NG_NAS_UL_PduList_Type</w:t>
            </w:r>
            <w:proofErr w:type="spellEnd"/>
            <w:r>
              <w:t xml:space="preserve"> </w:t>
            </w:r>
            <w:proofErr w:type="spellStart"/>
            <w:r>
              <w:t>v_PduSessionModificationRequestList</w:t>
            </w:r>
            <w:proofErr w:type="spellEnd"/>
            <w:r>
              <w:t xml:space="preserve"> := {};</w:t>
            </w:r>
          </w:p>
          <w:p w14:paraId="39F6549F" w14:textId="77777777" w:rsidR="0072502F" w:rsidRDefault="0072502F" w:rsidP="00E708E6">
            <w:r>
              <w:t xml:space="preserve">    var </w:t>
            </w:r>
            <w:proofErr w:type="spellStart"/>
            <w:r>
              <w:t>IntegerList_Type</w:t>
            </w:r>
            <w:proofErr w:type="spellEnd"/>
            <w:r>
              <w:t xml:space="preserve"> </w:t>
            </w:r>
            <w:proofErr w:type="spellStart"/>
            <w:r>
              <w:t>v_PDU_SessionIdList</w:t>
            </w:r>
            <w:proofErr w:type="spellEnd"/>
            <w:r>
              <w:t xml:space="preserve"> := {};</w:t>
            </w:r>
          </w:p>
          <w:p w14:paraId="3A193499" w14:textId="77777777" w:rsidR="0072502F" w:rsidRDefault="0072502F" w:rsidP="00E708E6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 xml:space="preserve"> := f_NR5GC_MobileInfo_GetGMM_MobilityInfo();</w:t>
            </w:r>
          </w:p>
          <w:p w14:paraId="7403AD71" w14:textId="77777777" w:rsidR="0072502F" w:rsidRDefault="0072502F" w:rsidP="00E708E6">
            <w:r>
              <w:t xml:space="preserve">    var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v_GSM_MobilityInfo</w:t>
            </w:r>
            <w:proofErr w:type="spellEnd"/>
            <w:r>
              <w:t>;</w:t>
            </w:r>
          </w:p>
          <w:p w14:paraId="4C21BC6A" w14:textId="77777777" w:rsidR="0072502F" w:rsidRDefault="0072502F" w:rsidP="00E708E6"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45460BCB" w14:textId="77777777" w:rsidR="0072502F" w:rsidRDefault="0072502F" w:rsidP="00E708E6">
            <w:r>
              <w:t xml:space="preserve">    var </w:t>
            </w:r>
            <w:proofErr w:type="spellStart"/>
            <w:r>
              <w:t>NG_NAS_UL_Pdu_Type</w:t>
            </w:r>
            <w:proofErr w:type="spellEnd"/>
            <w:r>
              <w:t xml:space="preserve"> </w:t>
            </w:r>
            <w:proofErr w:type="spellStart"/>
            <w:r>
              <w:t>v_NG_NAS_UL_Pdu</w:t>
            </w:r>
            <w:proofErr w:type="spellEnd"/>
            <w:r>
              <w:t>;</w:t>
            </w:r>
          </w:p>
          <w:p w14:paraId="2B3F4A0E" w14:textId="77777777" w:rsidR="0072502F" w:rsidRDefault="0072502F" w:rsidP="00E708E6">
            <w:r>
              <w:t xml:space="preserve">    var </w:t>
            </w:r>
            <w:proofErr w:type="spellStart"/>
            <w:r>
              <w:t>NG_NAS_UL_Message_Type</w:t>
            </w:r>
            <w:proofErr w:type="spellEnd"/>
            <w:r>
              <w:t xml:space="preserve"> </w:t>
            </w:r>
            <w:proofErr w:type="spellStart"/>
            <w:r>
              <w:t>v_GSMMsg</w:t>
            </w:r>
            <w:proofErr w:type="spellEnd"/>
            <w:r>
              <w:t>;</w:t>
            </w:r>
          </w:p>
          <w:p w14:paraId="3608D6B9" w14:textId="77777777" w:rsidR="0072502F" w:rsidRDefault="0072502F" w:rsidP="00E708E6">
            <w:r>
              <w:t xml:space="preserve">    var integer </w:t>
            </w:r>
            <w:proofErr w:type="spellStart"/>
            <w:r>
              <w:t>v_PDU_SessionId</w:t>
            </w:r>
            <w:proofErr w:type="spellEnd"/>
            <w:r>
              <w:t>;</w:t>
            </w:r>
          </w:p>
          <w:p w14:paraId="0C2256AB" w14:textId="77777777" w:rsidR="0072502F" w:rsidRDefault="0072502F" w:rsidP="00E708E6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v_RadioBearerConfig</w:t>
            </w:r>
            <w:proofErr w:type="spellEnd"/>
            <w:r>
              <w:t>;</w:t>
            </w:r>
          </w:p>
          <w:p w14:paraId="1C63A156" w14:textId="77777777" w:rsidR="0072502F" w:rsidRDefault="0072502F" w:rsidP="00E708E6">
            <w:r>
              <w:t xml:space="preserve">    var template(value)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35311119" w14:textId="77777777" w:rsidR="0072502F" w:rsidRDefault="0072502F" w:rsidP="00E708E6">
            <w:r>
              <w:lastRenderedPageBreak/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v_RadioBearerList</w:t>
            </w:r>
            <w:proofErr w:type="spellEnd"/>
            <w:r>
              <w:t xml:space="preserve">;  // list of DRBs to be configured at the SS (SRB2 </w:t>
            </w:r>
            <w:proofErr w:type="spellStart"/>
            <w:r>
              <w:t>alredy</w:t>
            </w:r>
            <w:proofErr w:type="spellEnd"/>
            <w:r>
              <w:t xml:space="preserve"> configured in SS at cell creation/RRC release procedure =&gt; not needed here)</w:t>
            </w:r>
          </w:p>
          <w:p w14:paraId="3669B00B" w14:textId="77777777" w:rsidR="0072502F" w:rsidRDefault="0072502F" w:rsidP="00E708E6">
            <w:r>
              <w:t xml:space="preserve">    var template (value) </w:t>
            </w:r>
            <w:proofErr w:type="spellStart"/>
            <w:r>
              <w:t>SDAP_ConfigurationList_Type</w:t>
            </w:r>
            <w:proofErr w:type="spellEnd"/>
            <w:r>
              <w:t xml:space="preserve"> </w:t>
            </w:r>
            <w:proofErr w:type="spellStart"/>
            <w:r>
              <w:t>v_SDAP_ConfigurationList</w:t>
            </w:r>
            <w:proofErr w:type="spellEnd"/>
            <w:r>
              <w:t>;</w:t>
            </w:r>
          </w:p>
          <w:p w14:paraId="0F93662C" w14:textId="77777777" w:rsidR="0072502F" w:rsidRDefault="0072502F" w:rsidP="00E708E6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v_ReregisterIMS</w:t>
            </w:r>
            <w:proofErr w:type="spellEnd"/>
            <w:r>
              <w:t xml:space="preserve"> := false;</w:t>
            </w:r>
          </w:p>
          <w:p w14:paraId="24C36719" w14:textId="77777777" w:rsidR="0072502F" w:rsidRDefault="0072502F" w:rsidP="00E708E6">
            <w:r>
              <w:t xml:space="preserve">    var template (value) </w:t>
            </w:r>
            <w:proofErr w:type="spellStart"/>
            <w:r>
              <w:t>NG_NAS_DL_Pdu_Type</w:t>
            </w:r>
            <w:proofErr w:type="spellEnd"/>
            <w:r>
              <w:t xml:space="preserve"> </w:t>
            </w:r>
            <w:proofErr w:type="spellStart"/>
            <w:r>
              <w:t>v_NG_NAS_DL_Pdu</w:t>
            </w:r>
            <w:proofErr w:type="spellEnd"/>
            <w:r>
              <w:t>;</w:t>
            </w:r>
          </w:p>
          <w:p w14:paraId="7756FE00" w14:textId="77777777" w:rsidR="0072502F" w:rsidRDefault="0072502F" w:rsidP="00E708E6">
            <w:r>
              <w:t xml:space="preserve">    var integer N := </w:t>
            </w:r>
            <w:proofErr w:type="spellStart"/>
            <w:r>
              <w:t>p_ExpectedNumberOfNewPDUSessions</w:t>
            </w:r>
            <w:proofErr w:type="spellEnd"/>
            <w:r>
              <w:t>;  // number of PDU SESSION MODIFICATION REQUEST messages being expected</w:t>
            </w:r>
          </w:p>
          <w:p w14:paraId="5F5B309F" w14:textId="77777777" w:rsidR="0072502F" w:rsidRDefault="0072502F" w:rsidP="00E708E6">
            <w:r>
              <w:t xml:space="preserve">    var integer K := 0;   // number of PDU SESSION MODIFICATION REQUEST messages already processed (i.e. the corresponding PDU SESSION MODIFICATION COMMAND and PDU SESSION MODIFICATION COMPLETE have been sent/received)</w:t>
            </w:r>
          </w:p>
          <w:p w14:paraId="48652FE2" w14:textId="77777777" w:rsidR="0072502F" w:rsidRDefault="0072502F" w:rsidP="00E708E6">
            <w:r>
              <w:t xml:space="preserve">    var integer L := 0;   // number of PDU SESSION MODIFICATION REQUEST messages being received</w:t>
            </w:r>
          </w:p>
          <w:p w14:paraId="6CEACF0F" w14:textId="77777777" w:rsidR="0072502F" w:rsidRDefault="0072502F" w:rsidP="00E708E6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v_WaitForComplete</w:t>
            </w:r>
            <w:proofErr w:type="spellEnd"/>
            <w:r>
              <w:t xml:space="preserve"> := false;</w:t>
            </w:r>
          </w:p>
          <w:p w14:paraId="07166A1D" w14:textId="77777777" w:rsidR="0072502F" w:rsidRDefault="0072502F" w:rsidP="00E708E6">
            <w:r>
              <w:t xml:space="preserve">    var template (present) </w:t>
            </w:r>
            <w:proofErr w:type="spellStart"/>
            <w:r>
              <w:t>NG_UE_SM_Cap</w:t>
            </w:r>
            <w:proofErr w:type="spellEnd"/>
            <w:r>
              <w:t xml:space="preserve"> </w:t>
            </w:r>
            <w:proofErr w:type="spellStart"/>
            <w:r>
              <w:t>v_NG_UE_SM_Cap</w:t>
            </w:r>
            <w:proofErr w:type="spellEnd"/>
            <w:r>
              <w:t xml:space="preserve"> := ?;                         // according to 38.508-1 Table 4.5A.2C.2.3-1</w:t>
            </w:r>
          </w:p>
          <w:p w14:paraId="01F19129" w14:textId="77777777" w:rsidR="0072502F" w:rsidRDefault="0072502F" w:rsidP="00E708E6">
            <w:r>
              <w:t xml:space="preserve">    var template (present) </w:t>
            </w:r>
            <w:proofErr w:type="spellStart"/>
            <w:r>
              <w:t>IntegrityProtMaxDataRate</w:t>
            </w:r>
            <w:proofErr w:type="spellEnd"/>
            <w:r>
              <w:t xml:space="preserve"> </w:t>
            </w:r>
            <w:proofErr w:type="spellStart"/>
            <w:r>
              <w:t>v_IntegrityProtMaxDataRate</w:t>
            </w:r>
            <w:proofErr w:type="spellEnd"/>
            <w:r>
              <w:t xml:space="preserve"> := ?; // according to 38.508-1 Table 4.5A.2C.2.3-1</w:t>
            </w:r>
          </w:p>
          <w:p w14:paraId="2B5A9555" w14:textId="77777777" w:rsidR="0072502F" w:rsidRDefault="0072502F" w:rsidP="00E708E6">
            <w:r>
              <w:t xml:space="preserve">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4D1FA3A4" w14:textId="77777777" w:rsidR="0072502F" w:rsidRDefault="0072502F" w:rsidP="00E708E6">
            <w:r>
              <w:t xml:space="preserve">    var </w:t>
            </w:r>
            <w:proofErr w:type="spellStart"/>
            <w:r>
              <w:t>SRBs_AlreadyConfigured</w:t>
            </w:r>
            <w:proofErr w:type="spellEnd"/>
            <w:r>
              <w:t xml:space="preserve"> </w:t>
            </w:r>
            <w:proofErr w:type="spellStart"/>
            <w:r>
              <w:t>v_SRBs</w:t>
            </w:r>
            <w:proofErr w:type="spellEnd"/>
            <w:r>
              <w:t xml:space="preserve"> := SRB1;</w:t>
            </w:r>
          </w:p>
          <w:p w14:paraId="51D5992D" w14:textId="77777777" w:rsidR="0072502F" w:rsidRDefault="0072502F" w:rsidP="00E708E6">
            <w:r>
              <w:t xml:space="preserve">    var </w:t>
            </w:r>
            <w:proofErr w:type="spellStart"/>
            <w:r>
              <w:t>IntegerList_Type</w:t>
            </w:r>
            <w:proofErr w:type="spellEnd"/>
            <w:r>
              <w:t xml:space="preserve"> </w:t>
            </w:r>
            <w:proofErr w:type="spellStart"/>
            <w:r>
              <w:t>v_TransferredSessions</w:t>
            </w:r>
            <w:proofErr w:type="spellEnd"/>
            <w:r>
              <w:t>;</w:t>
            </w:r>
          </w:p>
          <w:p w14:paraId="0A6241F2" w14:textId="77777777" w:rsidR="0072502F" w:rsidRDefault="0072502F" w:rsidP="00E708E6">
            <w:r>
              <w:t xml:space="preserve">    var </w:t>
            </w:r>
            <w:proofErr w:type="spellStart"/>
            <w:r>
              <w:t>PDU_PDN_DNN_Type</w:t>
            </w:r>
            <w:proofErr w:type="spellEnd"/>
            <w:r>
              <w:t xml:space="preserve"> </w:t>
            </w:r>
            <w:proofErr w:type="spellStart"/>
            <w:r>
              <w:t>v_PDU_Type</w:t>
            </w:r>
            <w:proofErr w:type="spellEnd"/>
            <w:r>
              <w:t xml:space="preserve"> := </w:t>
            </w:r>
            <w:proofErr w:type="spellStart"/>
            <w:r>
              <w:t>Internet_DNN</w:t>
            </w:r>
            <w:proofErr w:type="spellEnd"/>
            <w:r>
              <w:t>; // assume this for now @sic R5-206296 sic@</w:t>
            </w:r>
          </w:p>
          <w:p w14:paraId="76889848" w14:textId="77777777" w:rsidR="0072502F" w:rsidRDefault="0072502F" w:rsidP="00E708E6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v_RxdMsg</w:t>
            </w:r>
            <w:proofErr w:type="spellEnd"/>
            <w:r>
              <w:t xml:space="preserve"> := false;</w:t>
            </w:r>
          </w:p>
          <w:p w14:paraId="71470B46" w14:textId="77777777" w:rsidR="0072502F" w:rsidRDefault="0072502F" w:rsidP="00E708E6">
            <w:r>
              <w:t xml:space="preserve">    </w:t>
            </w:r>
          </w:p>
          <w:p w14:paraId="4D8865DA" w14:textId="77777777" w:rsidR="0072502F" w:rsidRDefault="0072502F" w:rsidP="00E708E6">
            <w:r>
              <w:t xml:space="preserve">    timer </w:t>
            </w:r>
            <w:proofErr w:type="spellStart"/>
            <w:r>
              <w:t>t_Wait</w:t>
            </w:r>
            <w:proofErr w:type="spellEnd"/>
            <w:r>
              <w:t xml:space="preserve"> := 10.0; // @sic R5-204330 sic@</w:t>
            </w:r>
          </w:p>
          <w:p w14:paraId="04B84BEB" w14:textId="77777777" w:rsidR="0072502F" w:rsidRDefault="0072502F" w:rsidP="00E708E6"/>
          <w:p w14:paraId="2D45232E" w14:textId="77777777" w:rsidR="0072502F" w:rsidRDefault="0072502F" w:rsidP="00E708E6">
            <w:r>
              <w:t xml:space="preserve">    // Build the </w:t>
            </w:r>
            <w:proofErr w:type="spellStart"/>
            <w:r>
              <w:t>GSMMobilityInfo</w:t>
            </w:r>
            <w:proofErr w:type="spellEnd"/>
            <w:r>
              <w:t xml:space="preserve"> for all received PDUs, but don't store it (some may be established, rather than modified)</w:t>
            </w:r>
          </w:p>
          <w:p w14:paraId="50636703" w14:textId="77777777" w:rsidR="0072502F" w:rsidRDefault="0072502F" w:rsidP="00E708E6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v_GMM_MobilityInfo.SessionStatus</w:t>
            </w:r>
            <w:proofErr w:type="spellEnd"/>
            <w:r>
              <w:t>)) { // @sic R5-206290 sic@</w:t>
            </w:r>
          </w:p>
          <w:p w14:paraId="1073CCFD" w14:textId="77777777" w:rsidR="0072502F" w:rsidRDefault="0072502F" w:rsidP="00E708E6">
            <w:r>
              <w:t xml:space="preserve">      </w:t>
            </w:r>
            <w:proofErr w:type="spellStart"/>
            <w:r>
              <w:t>v_TransferredSessions</w:t>
            </w:r>
            <w:proofErr w:type="spellEnd"/>
            <w:r>
              <w:t xml:space="preserve"> := f_NG_ConvertPDU_SessionStatus(valueof(v_GMM_MobilityInfo.SessionStatus));</w:t>
            </w:r>
          </w:p>
          <w:p w14:paraId="458BB2CB" w14:textId="77777777" w:rsidR="0072502F" w:rsidRDefault="0072502F" w:rsidP="00E708E6">
            <w:r>
              <w:t xml:space="preserve">      for (</w:t>
            </w:r>
            <w:proofErr w:type="spellStart"/>
            <w:r>
              <w:t>i</w:t>
            </w:r>
            <w:proofErr w:type="spellEnd"/>
            <w:r>
              <w:t xml:space="preserve"> := 0; </w:t>
            </w:r>
            <w:proofErr w:type="spellStart"/>
            <w:r>
              <w:t>i</w:t>
            </w:r>
            <w:proofErr w:type="spellEnd"/>
            <w:r>
              <w:t xml:space="preserve"> &lt; </w:t>
            </w:r>
            <w:proofErr w:type="spellStart"/>
            <w:r>
              <w:t>lengthof</w:t>
            </w:r>
            <w:proofErr w:type="spellEnd"/>
            <w:r>
              <w:t xml:space="preserve"> (</w:t>
            </w:r>
            <w:proofErr w:type="spellStart"/>
            <w:r>
              <w:t>p_PduSessionsFromLTE</w:t>
            </w:r>
            <w:proofErr w:type="spellEnd"/>
            <w:r>
              <w:t xml:space="preserve">); </w:t>
            </w:r>
            <w:proofErr w:type="spellStart"/>
            <w:r>
              <w:t>i</w:t>
            </w:r>
            <w:proofErr w:type="spellEnd"/>
            <w:r>
              <w:t xml:space="preserve"> := </w:t>
            </w:r>
            <w:proofErr w:type="spellStart"/>
            <w:r>
              <w:t>i</w:t>
            </w:r>
            <w:proofErr w:type="spellEnd"/>
            <w:r>
              <w:t xml:space="preserve"> + 1) {</w:t>
            </w:r>
          </w:p>
          <w:p w14:paraId="1B56E805" w14:textId="77777777" w:rsidR="0072502F" w:rsidRDefault="0072502F" w:rsidP="00E708E6">
            <w:r>
              <w:t xml:space="preserve">        if (</w:t>
            </w:r>
            <w:proofErr w:type="spellStart"/>
            <w:r>
              <w:t>f_IntegerList_Search</w:t>
            </w:r>
            <w:proofErr w:type="spellEnd"/>
            <w:r>
              <w:t>(</w:t>
            </w:r>
            <w:proofErr w:type="spellStart"/>
            <w:r>
              <w:t>v_TransferredSessions</w:t>
            </w:r>
            <w:proofErr w:type="spellEnd"/>
            <w:r>
              <w:t xml:space="preserve">, </w:t>
            </w:r>
            <w:proofErr w:type="spellStart"/>
            <w:r>
              <w:t>p_PduSessionsFromLTE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PDU_SessionId</w:t>
            </w:r>
            <w:proofErr w:type="spellEnd"/>
            <w:r>
              <w:t>) != -1) {</w:t>
            </w:r>
          </w:p>
          <w:p w14:paraId="700FCC39" w14:textId="77777777" w:rsidR="0072502F" w:rsidRDefault="0072502F" w:rsidP="00E708E6">
            <w:r>
              <w:t xml:space="preserve">          // don't store if not in transferred list</w:t>
            </w:r>
          </w:p>
          <w:p w14:paraId="291AA0B1" w14:textId="77777777" w:rsidR="0072502F" w:rsidRDefault="0072502F" w:rsidP="00E708E6">
            <w:r>
              <w:t xml:space="preserve">          if (</w:t>
            </w:r>
            <w:proofErr w:type="spellStart"/>
            <w:r>
              <w:t>p_PduSessionsFromLTE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IsIMS</w:t>
            </w:r>
            <w:proofErr w:type="spellEnd"/>
            <w:r>
              <w:t>) {  // @sic R5-206296 sic@</w:t>
            </w:r>
          </w:p>
          <w:p w14:paraId="7D93750C" w14:textId="77777777" w:rsidR="0072502F" w:rsidRDefault="0072502F" w:rsidP="00E708E6">
            <w:r>
              <w:t xml:space="preserve">            </w:t>
            </w:r>
            <w:proofErr w:type="spellStart"/>
            <w:r>
              <w:t>v_PDU_Type</w:t>
            </w:r>
            <w:proofErr w:type="spellEnd"/>
            <w:r>
              <w:t xml:space="preserve"> := IMS_DNN;</w:t>
            </w:r>
          </w:p>
          <w:p w14:paraId="1CFE49E5" w14:textId="77777777" w:rsidR="0072502F" w:rsidRDefault="0072502F" w:rsidP="00E708E6">
            <w:r>
              <w:t xml:space="preserve">          }</w:t>
            </w:r>
          </w:p>
          <w:p w14:paraId="62658578" w14:textId="77777777" w:rsidR="0072502F" w:rsidRDefault="0072502F" w:rsidP="00E708E6">
            <w:r>
              <w:t xml:space="preserve">          </w:t>
            </w:r>
            <w:proofErr w:type="spellStart"/>
            <w:r>
              <w:t>v_FromLTEList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 xml:space="preserve">] := cs_GSM_MobilityInfo(int2oct(p_PduSessionsFromLTE[i].PDU_SessionId, 1), -, </w:t>
            </w:r>
            <w:proofErr w:type="spellStart"/>
            <w:r>
              <w:t>v_PDU_Type</w:t>
            </w:r>
            <w:proofErr w:type="spellEnd"/>
            <w:r>
              <w:t>); // @sic R5s200564 sic@</w:t>
            </w:r>
          </w:p>
          <w:p w14:paraId="6BBE3E08" w14:textId="77777777" w:rsidR="0072502F" w:rsidRDefault="0072502F" w:rsidP="00E708E6">
            <w:r>
              <w:t xml:space="preserve">        }</w:t>
            </w:r>
          </w:p>
          <w:p w14:paraId="7C5EB941" w14:textId="77777777" w:rsidR="0072502F" w:rsidRDefault="0072502F" w:rsidP="00E708E6">
            <w:r>
              <w:t xml:space="preserve">      }</w:t>
            </w:r>
          </w:p>
          <w:p w14:paraId="58F5F8A9" w14:textId="77777777" w:rsidR="0072502F" w:rsidRDefault="0072502F" w:rsidP="00E708E6">
            <w:r>
              <w:lastRenderedPageBreak/>
              <w:t xml:space="preserve">    }</w:t>
            </w:r>
          </w:p>
          <w:p w14:paraId="6F514395" w14:textId="77777777" w:rsidR="0072502F" w:rsidRDefault="0072502F" w:rsidP="00E708E6">
            <w:r>
              <w:t xml:space="preserve">        </w:t>
            </w:r>
          </w:p>
          <w:p w14:paraId="1B9AA351" w14:textId="77777777" w:rsidR="0072502F" w:rsidRDefault="0072502F" w:rsidP="00E708E6">
            <w:r>
              <w:t xml:space="preserve">    </w:t>
            </w:r>
            <w:proofErr w:type="spellStart"/>
            <w:r>
              <w:t>t_Wait.start</w:t>
            </w:r>
            <w:proofErr w:type="spellEnd"/>
            <w:r>
              <w:t>;  // @sic R5-204330 sic@</w:t>
            </w:r>
          </w:p>
          <w:p w14:paraId="16781B64" w14:textId="77777777" w:rsidR="0072502F" w:rsidRDefault="0072502F" w:rsidP="00E708E6">
            <w:r>
              <w:t xml:space="preserve">    while (K &lt; N) {</w:t>
            </w:r>
          </w:p>
          <w:p w14:paraId="18BF9150" w14:textId="77777777" w:rsidR="0072502F" w:rsidRDefault="0072502F" w:rsidP="00E708E6">
            <w:r>
              <w:t xml:space="preserve">      if (f_NR5GC_MsgInDefault_GetNumOfPDUSessionEstReq() &gt; L) { // @sic R5s210520 sic@</w:t>
            </w:r>
          </w:p>
          <w:p w14:paraId="08367691" w14:textId="77777777" w:rsidR="0072502F" w:rsidRDefault="0072502F" w:rsidP="00E708E6">
            <w:r>
              <w:t xml:space="preserve">        // 1st </w:t>
            </w:r>
            <w:proofErr w:type="spellStart"/>
            <w:r>
              <w:t>msg</w:t>
            </w:r>
            <w:proofErr w:type="spellEnd"/>
            <w:r>
              <w:t xml:space="preserve"> was received before entering function</w:t>
            </w:r>
          </w:p>
          <w:p w14:paraId="2C6F5D9D" w14:textId="77777777" w:rsidR="0072502F" w:rsidRDefault="0072502F" w:rsidP="00E708E6">
            <w:r>
              <w:t xml:space="preserve">        </w:t>
            </w:r>
            <w:proofErr w:type="spellStart"/>
            <w:r>
              <w:t>v_ReceivedAsp</w:t>
            </w:r>
            <w:proofErr w:type="spellEnd"/>
            <w:r>
              <w:t xml:space="preserve"> := f_NR5GC_MsgInDefault_GetOnePDUSessionEstReq(1);</w:t>
            </w:r>
          </w:p>
          <w:p w14:paraId="476707B5" w14:textId="77777777" w:rsidR="0072502F" w:rsidRDefault="0072502F" w:rsidP="00E708E6">
            <w:r>
              <w:t xml:space="preserve">        </w:t>
            </w:r>
            <w:proofErr w:type="spellStart"/>
            <w:r>
              <w:t>v_RxdMsg</w:t>
            </w:r>
            <w:proofErr w:type="spellEnd"/>
            <w:r>
              <w:t xml:space="preserve"> := true;</w:t>
            </w:r>
          </w:p>
          <w:p w14:paraId="569F8305" w14:textId="77777777" w:rsidR="0072502F" w:rsidRDefault="0072502F" w:rsidP="00E708E6">
            <w:r>
              <w:t xml:space="preserve">        </w:t>
            </w:r>
            <w:proofErr w:type="spellStart"/>
            <w:r>
              <w:t>t_Wait.stop</w:t>
            </w:r>
            <w:proofErr w:type="spellEnd"/>
            <w:r>
              <w:t>;</w:t>
            </w:r>
          </w:p>
          <w:p w14:paraId="40722F9B" w14:textId="77777777" w:rsidR="0072502F" w:rsidRDefault="0072502F" w:rsidP="00E708E6">
            <w:r>
              <w:t xml:space="preserve">      } else {</w:t>
            </w:r>
          </w:p>
          <w:p w14:paraId="77993083" w14:textId="77777777" w:rsidR="0072502F" w:rsidRDefault="0072502F" w:rsidP="00E708E6">
            <w:r>
              <w:t xml:space="preserve">        alt { // @sic R5-204330 sic@</w:t>
            </w:r>
          </w:p>
          <w:p w14:paraId="4AE6FE4F" w14:textId="77777777" w:rsidR="0072502F" w:rsidRDefault="0072502F" w:rsidP="00E708E6">
            <w:r>
              <w:t xml:space="preserve">          []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 w:rsidRPr="00334A81">
              <w:rPr>
                <w:highlight w:val="green"/>
              </w:rPr>
              <w:t xml:space="preserve">, </w:t>
            </w:r>
            <w:proofErr w:type="spellStart"/>
            <w:r w:rsidRPr="00334A81">
              <w:rPr>
                <w:highlight w:val="green"/>
              </w:rPr>
              <w:t>p_SRB</w:t>
            </w:r>
            <w:proofErr w:type="spellEnd"/>
            <w:r>
              <w:t xml:space="preserve">, cr_NG_NAS_IndWithPiggybacking(tsc_SHT_IntegrityProtected_Ciphered))) -&gt; value </w:t>
            </w:r>
            <w:proofErr w:type="spellStart"/>
            <w:r>
              <w:t>v_ReceivedAsp</w:t>
            </w:r>
            <w:proofErr w:type="spellEnd"/>
            <w:r>
              <w:t xml:space="preserve"> // @sic R5s201413 sic@</w:t>
            </w:r>
          </w:p>
          <w:p w14:paraId="1AB70C1F" w14:textId="77777777" w:rsidR="0072502F" w:rsidRDefault="0072502F" w:rsidP="00E708E6">
            <w:r>
              <w:t xml:space="preserve">          {</w:t>
            </w:r>
          </w:p>
          <w:p w14:paraId="7B58B88E" w14:textId="77777777" w:rsidR="0072502F" w:rsidRDefault="0072502F" w:rsidP="00E708E6">
            <w:r>
              <w:t xml:space="preserve">            </w:t>
            </w:r>
            <w:proofErr w:type="spellStart"/>
            <w:r>
              <w:t>v_RxdMsg</w:t>
            </w:r>
            <w:proofErr w:type="spellEnd"/>
            <w:r>
              <w:t xml:space="preserve"> := true;</w:t>
            </w:r>
          </w:p>
          <w:p w14:paraId="15AD21BD" w14:textId="77777777" w:rsidR="0072502F" w:rsidRDefault="0072502F" w:rsidP="00E708E6">
            <w:r>
              <w:t xml:space="preserve">            </w:t>
            </w:r>
            <w:proofErr w:type="spellStart"/>
            <w:r>
              <w:t>t_Wait.stop</w:t>
            </w:r>
            <w:proofErr w:type="spellEnd"/>
            <w:r>
              <w:t>;</w:t>
            </w:r>
          </w:p>
          <w:p w14:paraId="2DF416C5" w14:textId="77777777" w:rsidR="0072502F" w:rsidRDefault="0072502F" w:rsidP="00E708E6">
            <w:r>
              <w:t xml:space="preserve">          }</w:t>
            </w:r>
          </w:p>
          <w:p w14:paraId="081A4582" w14:textId="77777777" w:rsidR="0072502F" w:rsidRDefault="0072502F" w:rsidP="00E708E6">
            <w:r>
              <w:t xml:space="preserve">          [] </w:t>
            </w:r>
            <w:proofErr w:type="spellStart"/>
            <w:r>
              <w:t>t_Wait.timeout</w:t>
            </w:r>
            <w:proofErr w:type="spellEnd"/>
            <w:r>
              <w:t xml:space="preserve"> {</w:t>
            </w:r>
          </w:p>
          <w:p w14:paraId="72E939B5" w14:textId="77777777" w:rsidR="0072502F" w:rsidRDefault="0072502F" w:rsidP="00E708E6">
            <w:r>
              <w:t xml:space="preserve">            if (</w:t>
            </w:r>
            <w:proofErr w:type="spellStart"/>
            <w:r>
              <w:t>p_FailWhenK_LessN</w:t>
            </w:r>
            <w:proofErr w:type="spellEnd"/>
            <w:r>
              <w:t xml:space="preserve"> and (K &lt; N)) {</w:t>
            </w:r>
          </w:p>
          <w:p w14:paraId="7857B868" w14:textId="77777777" w:rsidR="0072502F" w:rsidRDefault="0072502F" w:rsidP="00E708E6">
            <w:r>
              <w:t xml:space="preserve">              </w:t>
            </w:r>
            <w:proofErr w:type="spellStart"/>
            <w:r>
              <w:t>f_NR_SetVerdictFailOrInconc</w:t>
            </w:r>
            <w:proofErr w:type="spellEnd"/>
            <w:r>
              <w:t>(__FILE__, __LINE__, "Not enough PDU Session Modification Request messages");</w:t>
            </w:r>
          </w:p>
          <w:p w14:paraId="584A5E19" w14:textId="77777777" w:rsidR="0072502F" w:rsidRDefault="0072502F" w:rsidP="00E708E6">
            <w:r>
              <w:t xml:space="preserve">            } else if (not </w:t>
            </w:r>
            <w:proofErr w:type="spellStart"/>
            <w:r>
              <w:t>p_FailWhenK_LessN</w:t>
            </w:r>
            <w:proofErr w:type="spellEnd"/>
            <w:r>
              <w:t>) { // New message not received in time, so just end the loop  @sic R5-204330 sic@</w:t>
            </w:r>
          </w:p>
          <w:p w14:paraId="3808C9B6" w14:textId="77777777" w:rsidR="0072502F" w:rsidRDefault="0072502F" w:rsidP="00E708E6">
            <w:r>
              <w:t xml:space="preserve">              break;</w:t>
            </w:r>
          </w:p>
          <w:p w14:paraId="442F22C9" w14:textId="77777777" w:rsidR="0072502F" w:rsidRDefault="0072502F" w:rsidP="00E708E6">
            <w:r>
              <w:t xml:space="preserve">            }</w:t>
            </w:r>
          </w:p>
          <w:p w14:paraId="5F56406D" w14:textId="77777777" w:rsidR="0072502F" w:rsidRDefault="0072502F" w:rsidP="00E708E6">
            <w:r>
              <w:t xml:space="preserve">            }</w:t>
            </w:r>
          </w:p>
          <w:p w14:paraId="0AF27369" w14:textId="77777777" w:rsidR="0072502F" w:rsidRDefault="0072502F" w:rsidP="00E708E6">
            <w:r>
              <w:t xml:space="preserve">            </w:t>
            </w:r>
            <w:proofErr w:type="spellStart"/>
            <w:r>
              <w:t>v_NG_NAS_DL_Pdu</w:t>
            </w:r>
            <w:proofErr w:type="spellEnd"/>
            <w:r>
              <w:t xml:space="preserve"> := f_Get_NG_PDUSessionModificationCommand(v_GSM_MobilityInfo.SessionId, </w:t>
            </w:r>
            <w:proofErr w:type="spellStart"/>
            <w:r>
              <w:t>v_GSM_MobilityInfo</w:t>
            </w:r>
            <w:proofErr w:type="spellEnd"/>
            <w:r>
              <w:t>);</w:t>
            </w:r>
          </w:p>
          <w:p w14:paraId="12424682" w14:textId="77777777" w:rsidR="0072502F" w:rsidRDefault="0072502F" w:rsidP="00E708E6">
            <w:r>
              <w:t xml:space="preserve">            </w:t>
            </w:r>
            <w:proofErr w:type="spellStart"/>
            <w:r>
              <w:t>f_BuildRRCReconfigParamsNewDRBs</w:t>
            </w:r>
            <w:proofErr w:type="spellEnd"/>
            <w:r>
              <w:t xml:space="preserve"> (</w:t>
            </w:r>
            <w:proofErr w:type="spellStart"/>
            <w:r>
              <w:t>v_RadioBearerConfig</w:t>
            </w:r>
            <w:proofErr w:type="spellEnd"/>
            <w:r>
              <w:t>,</w:t>
            </w:r>
          </w:p>
          <w:p w14:paraId="1397A805" w14:textId="77777777" w:rsidR="0072502F" w:rsidRDefault="0072502F" w:rsidP="00E708E6">
            <w:r>
              <w:t xml:space="preserve">                                             </w:t>
            </w:r>
            <w:proofErr w:type="spellStart"/>
            <w:r>
              <w:t>v_CellGroupConfig</w:t>
            </w:r>
            <w:proofErr w:type="spellEnd"/>
            <w:r>
              <w:t>,</w:t>
            </w:r>
          </w:p>
          <w:p w14:paraId="3C158389" w14:textId="77777777" w:rsidR="0072502F" w:rsidRDefault="0072502F" w:rsidP="00E708E6">
            <w:r>
              <w:t xml:space="preserve">                                             </w:t>
            </w:r>
            <w:proofErr w:type="spellStart"/>
            <w:r>
              <w:t>v_RadioBearerList</w:t>
            </w:r>
            <w:proofErr w:type="spellEnd"/>
            <w:r>
              <w:t>,</w:t>
            </w:r>
          </w:p>
          <w:p w14:paraId="2063EFB2" w14:textId="77777777" w:rsidR="0072502F" w:rsidRDefault="0072502F" w:rsidP="00E708E6">
            <w:r>
              <w:t xml:space="preserve">                                             </w:t>
            </w:r>
            <w:proofErr w:type="spellStart"/>
            <w:r>
              <w:t>v_SDAP_ConfigurationList</w:t>
            </w:r>
            <w:proofErr w:type="spellEnd"/>
            <w:r>
              <w:t>,</w:t>
            </w:r>
          </w:p>
          <w:p w14:paraId="34EF39BC" w14:textId="77777777" w:rsidR="0072502F" w:rsidRDefault="0072502F" w:rsidP="00E708E6">
            <w:r>
              <w:t xml:space="preserve">                                            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5886B25E" w14:textId="77777777" w:rsidR="0072502F" w:rsidRDefault="0072502F" w:rsidP="00E708E6">
            <w:r>
              <w:t xml:space="preserve">                                             {</w:t>
            </w:r>
            <w:proofErr w:type="spellStart"/>
            <w:r>
              <w:t>v_GSM_MobilityInfo</w:t>
            </w:r>
            <w:proofErr w:type="spellEnd"/>
            <w:r>
              <w:t>},</w:t>
            </w:r>
          </w:p>
          <w:p w14:paraId="4275AE85" w14:textId="77777777" w:rsidR="0072502F" w:rsidRDefault="0072502F" w:rsidP="00E708E6">
            <w:r>
              <w:t xml:space="preserve">                                             </w:t>
            </w:r>
            <w:proofErr w:type="spellStart"/>
            <w:r>
              <w:t>v_SRBs</w:t>
            </w:r>
            <w:proofErr w:type="spellEnd"/>
            <w:r>
              <w:t>);  // @sic R5-213442 sic@</w:t>
            </w:r>
          </w:p>
          <w:p w14:paraId="37B4ED26" w14:textId="77777777" w:rsidR="0072502F" w:rsidRDefault="0072502F" w:rsidP="00E708E6">
            <w:r>
              <w:lastRenderedPageBreak/>
              <w:t xml:space="preserve">            if (</w:t>
            </w:r>
            <w:proofErr w:type="spellStart"/>
            <w:r>
              <w:t>p_DRBsAlreadyConfigured</w:t>
            </w:r>
            <w:proofErr w:type="spellEnd"/>
            <w:r>
              <w:t>) {  // @sic R5-213442 sic@</w:t>
            </w:r>
          </w:p>
          <w:p w14:paraId="32FA9390" w14:textId="77777777" w:rsidR="0072502F" w:rsidRDefault="0072502F" w:rsidP="00E708E6">
            <w:r>
              <w:t xml:space="preserve">          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 w:rsidRPr="00334A81">
              <w:rPr>
                <w:highlight w:val="green"/>
              </w:rPr>
              <w:t>p_SRB</w:t>
            </w:r>
            <w:proofErr w:type="spellEnd"/>
            <w:r>
              <w:t xml:space="preserve">, -, cs_NG_NAS_RequestWithPiggybacking(tsc_SHT_IntegrityProtected_Ciphered, </w:t>
            </w:r>
            <w:proofErr w:type="spellStart"/>
            <w:r>
              <w:t>v_NG_NAS_DL_Pdu</w:t>
            </w:r>
            <w:proofErr w:type="spellEnd"/>
            <w:r>
              <w:t>))); // @sic R5s201413 sic@</w:t>
            </w:r>
          </w:p>
          <w:p w14:paraId="51FBBD19" w14:textId="77777777" w:rsidR="0072502F" w:rsidRDefault="0072502F" w:rsidP="00E708E6">
            <w:r>
              <w:t xml:space="preserve">            } else {                        // @sic R5-213442 sic@</w:t>
            </w:r>
          </w:p>
          <w:p w14:paraId="4192545B" w14:textId="77777777" w:rsidR="0072502F" w:rsidRDefault="0072502F" w:rsidP="00E708E6">
            <w:r>
              <w:t xml:space="preserve">              // Send with a RRC Reconfiguration message</w:t>
            </w:r>
          </w:p>
          <w:p w14:paraId="25BAEC98" w14:textId="77777777" w:rsidR="0072502F" w:rsidRDefault="0072502F" w:rsidP="00E708E6">
            <w:r>
              <w:t xml:space="preserve">              </w:t>
            </w:r>
            <w:proofErr w:type="spellStart"/>
            <w:r>
              <w:t>f_NR_RRCReconfigNewDRBWithSSConfig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0F134C47" w14:textId="77777777" w:rsidR="0072502F" w:rsidRDefault="0072502F" w:rsidP="00E708E6">
            <w:r>
              <w:t xml:space="preserve">                                                 </w:t>
            </w:r>
            <w:proofErr w:type="spellStart"/>
            <w:r>
              <w:t>v_RadioBearerConfig</w:t>
            </w:r>
            <w:proofErr w:type="spellEnd"/>
            <w:r>
              <w:t>,</w:t>
            </w:r>
          </w:p>
          <w:p w14:paraId="7261F716" w14:textId="77777777" w:rsidR="0072502F" w:rsidRDefault="0072502F" w:rsidP="00E708E6">
            <w:r>
              <w:t xml:space="preserve">                                                 </w:t>
            </w:r>
            <w:proofErr w:type="spellStart"/>
            <w:r>
              <w:t>v_RadioBearerList</w:t>
            </w:r>
            <w:proofErr w:type="spellEnd"/>
            <w:r>
              <w:t>,</w:t>
            </w:r>
          </w:p>
          <w:p w14:paraId="33510925" w14:textId="77777777" w:rsidR="0072502F" w:rsidRDefault="0072502F" w:rsidP="00E708E6">
            <w:r>
              <w:t xml:space="preserve">                                                 </w:t>
            </w:r>
            <w:proofErr w:type="spellStart"/>
            <w:r>
              <w:t>v_CellGroupConfig</w:t>
            </w:r>
            <w:proofErr w:type="spellEnd"/>
            <w:r>
              <w:t>,</w:t>
            </w:r>
          </w:p>
          <w:p w14:paraId="46D8978C" w14:textId="77777777" w:rsidR="0072502F" w:rsidRDefault="0072502F" w:rsidP="00E708E6">
            <w:r>
              <w:t xml:space="preserve">                                                 { cs_NG_NAS_RequestWithPiggybacking(tsc_SHT_IntegrityProtected_Ciphered, </w:t>
            </w:r>
            <w:proofErr w:type="spellStart"/>
            <w:r>
              <w:t>v_NG_NAS_DL_Pdu</w:t>
            </w:r>
            <w:proofErr w:type="spellEnd"/>
            <w:r>
              <w:t>) });</w:t>
            </w:r>
          </w:p>
          <w:p w14:paraId="7E3ABE28" w14:textId="77777777" w:rsidR="0072502F" w:rsidRDefault="0072502F" w:rsidP="00E708E6">
            <w:r>
              <w:t xml:space="preserve">            }</w:t>
            </w:r>
          </w:p>
          <w:p w14:paraId="2E9DFEBE" w14:textId="77777777" w:rsidR="0072502F" w:rsidRDefault="0072502F" w:rsidP="00E708E6">
            <w:r>
              <w:t xml:space="preserve">            </w:t>
            </w:r>
            <w:proofErr w:type="spellStart"/>
            <w:r>
              <w:t>v_WaitForComplete</w:t>
            </w:r>
            <w:proofErr w:type="spellEnd"/>
            <w:r>
              <w:t xml:space="preserve"> := true;</w:t>
            </w:r>
          </w:p>
          <w:p w14:paraId="7E427C63" w14:textId="77777777" w:rsidR="0072502F" w:rsidRDefault="0072502F" w:rsidP="00E708E6">
            <w:r>
              <w:t xml:space="preserve">            </w:t>
            </w:r>
            <w:proofErr w:type="spellStart"/>
            <w:r>
              <w:t>t_Wait.start</w:t>
            </w:r>
            <w:proofErr w:type="spellEnd"/>
            <w:r>
              <w:t>;  // restart timer to wait for next Request</w:t>
            </w:r>
          </w:p>
          <w:p w14:paraId="57AAD91A" w14:textId="77777777" w:rsidR="0072502F" w:rsidRDefault="0072502F" w:rsidP="00E708E6">
            <w:r>
              <w:t xml:space="preserve">          }</w:t>
            </w:r>
          </w:p>
          <w:p w14:paraId="50578D17" w14:textId="77777777" w:rsidR="0072502F" w:rsidRDefault="0072502F" w:rsidP="00E708E6">
            <w:r>
              <w:t xml:space="preserve">        }</w:t>
            </w:r>
          </w:p>
          <w:p w14:paraId="49CC929B" w14:textId="77777777" w:rsidR="0072502F" w:rsidRDefault="0072502F" w:rsidP="00E708E6">
            <w:r>
              <w:t xml:space="preserve">        else if (</w:t>
            </w:r>
            <w:proofErr w:type="spellStart"/>
            <w:r>
              <w:t>v_WaitForComplete</w:t>
            </w:r>
            <w:proofErr w:type="spellEnd"/>
            <w:r>
              <w:t xml:space="preserve"> and </w:t>
            </w:r>
            <w:proofErr w:type="spellStart"/>
            <w:r>
              <w:t>ischosen</w:t>
            </w:r>
            <w:proofErr w:type="spellEnd"/>
            <w:r>
              <w:t>(</w:t>
            </w:r>
            <w:proofErr w:type="spellStart"/>
            <w:r>
              <w:t>v_GSMMsg.pdu_Session_Modification_Complete</w:t>
            </w:r>
            <w:proofErr w:type="spellEnd"/>
            <w:r>
              <w:t>)) {</w:t>
            </w:r>
          </w:p>
          <w:p w14:paraId="482129B0" w14:textId="77777777" w:rsidR="0072502F" w:rsidRDefault="0072502F" w:rsidP="00E708E6">
            <w:r>
              <w:t xml:space="preserve">          // The </w:t>
            </w:r>
            <w:proofErr w:type="spellStart"/>
            <w:r>
              <w:t>v_GSM_MobilityInfo</w:t>
            </w:r>
            <w:proofErr w:type="spellEnd"/>
            <w:r>
              <w:t xml:space="preserve"> WILL be initialised when this iteration of the loop is processed</w:t>
            </w:r>
          </w:p>
          <w:p w14:paraId="3B491590" w14:textId="77777777" w:rsidR="0072502F" w:rsidRDefault="0072502F" w:rsidP="00E708E6">
            <w:r>
              <w:t xml:space="preserve">          if (not </w:t>
            </w:r>
            <w:proofErr w:type="spellStart"/>
            <w:r>
              <w:t>f_Check_NG_PDUSessionModificationComplete</w:t>
            </w:r>
            <w:proofErr w:type="spellEnd"/>
            <w:r>
              <w:t>(</w:t>
            </w:r>
            <w:proofErr w:type="spellStart"/>
            <w:r>
              <w:t>v_NG_NAS_UL_Pdu</w:t>
            </w:r>
            <w:proofErr w:type="spellEnd"/>
            <w:r>
              <w:t xml:space="preserve">, </w:t>
            </w:r>
            <w:proofErr w:type="spellStart"/>
            <w:r>
              <w:t>v_GSM_MobilityInfo.SessionId</w:t>
            </w:r>
            <w:proofErr w:type="spellEnd"/>
            <w:r>
              <w:t xml:space="preserve">, </w:t>
            </w:r>
            <w:proofErr w:type="spellStart"/>
            <w:r>
              <w:t>v_GSM_MobilityInfo.PTI</w:t>
            </w:r>
            <w:proofErr w:type="spellEnd"/>
            <w:r>
              <w:t>)) {</w:t>
            </w:r>
          </w:p>
          <w:p w14:paraId="7DCCF9DE" w14:textId="77777777" w:rsidR="0072502F" w:rsidRDefault="0072502F" w:rsidP="00E708E6">
            <w:r>
              <w:t xml:space="preserve">            </w:t>
            </w:r>
            <w:proofErr w:type="spellStart"/>
            <w:r>
              <w:t>f_NR_SetVerdictFailOrInconc</w:t>
            </w:r>
            <w:proofErr w:type="spellEnd"/>
            <w:r>
              <w:t>(__FILE__, __LINE__, "Invalid PDU SESSION MODIFICATION COMPLETE");</w:t>
            </w:r>
          </w:p>
          <w:p w14:paraId="3B9AC192" w14:textId="77777777" w:rsidR="0072502F" w:rsidRDefault="0072502F" w:rsidP="00E708E6">
            <w:r>
              <w:t xml:space="preserve">          }</w:t>
            </w:r>
          </w:p>
          <w:p w14:paraId="3B00C4B2" w14:textId="77777777" w:rsidR="0072502F" w:rsidRDefault="0072502F" w:rsidP="00E708E6">
            <w:r>
              <w:t xml:space="preserve">          </w:t>
            </w:r>
            <w:proofErr w:type="spellStart"/>
            <w:r>
              <w:t>v_WaitForComplete</w:t>
            </w:r>
            <w:proofErr w:type="spellEnd"/>
            <w:r>
              <w:t xml:space="preserve"> := false;</w:t>
            </w:r>
          </w:p>
          <w:p w14:paraId="2786C585" w14:textId="77777777" w:rsidR="0072502F" w:rsidRDefault="0072502F" w:rsidP="00E708E6">
            <w:r>
              <w:t xml:space="preserve">          K := K + 1;</w:t>
            </w:r>
          </w:p>
          <w:p w14:paraId="78544585" w14:textId="77777777" w:rsidR="0072502F" w:rsidRDefault="0072502F" w:rsidP="00E708E6">
            <w:r>
              <w:t xml:space="preserve">        }</w:t>
            </w:r>
          </w:p>
          <w:p w14:paraId="53FC0716" w14:textId="77777777" w:rsidR="0072502F" w:rsidRDefault="0072502F" w:rsidP="00E708E6">
            <w:r>
              <w:t xml:space="preserve">        else {</w:t>
            </w:r>
          </w:p>
          <w:p w14:paraId="06A8B5EE" w14:textId="77777777" w:rsidR="0072502F" w:rsidRDefault="0072502F" w:rsidP="00E708E6">
            <w:r>
              <w:t xml:space="preserve">          </w:t>
            </w:r>
            <w:proofErr w:type="spellStart"/>
            <w:r>
              <w:t>f_NR_SetVerdictFailOrInconc</w:t>
            </w:r>
            <w:proofErr w:type="spellEnd"/>
            <w:r>
              <w:t>(__FILE__, __LINE__, "Unexpected NAS PDU");</w:t>
            </w:r>
          </w:p>
          <w:p w14:paraId="11582442" w14:textId="77777777" w:rsidR="0072502F" w:rsidRDefault="0072502F" w:rsidP="00E708E6">
            <w:r>
              <w:t xml:space="preserve">        }</w:t>
            </w:r>
          </w:p>
          <w:p w14:paraId="7D73C5AC" w14:textId="77777777" w:rsidR="0072502F" w:rsidRDefault="0072502F" w:rsidP="00E708E6"/>
          <w:p w14:paraId="5D73658C" w14:textId="77777777" w:rsidR="0072502F" w:rsidRDefault="0072502F" w:rsidP="00E708E6">
            <w:r>
              <w:t xml:space="preserve">      }</w:t>
            </w:r>
          </w:p>
          <w:p w14:paraId="2F0B94AF" w14:textId="77777777" w:rsidR="0072502F" w:rsidRDefault="0072502F" w:rsidP="00E708E6">
            <w:r>
              <w:t xml:space="preserve">      </w:t>
            </w:r>
            <w:proofErr w:type="spellStart"/>
            <w:r>
              <w:t>v_RxdMsg</w:t>
            </w:r>
            <w:proofErr w:type="spellEnd"/>
            <w:r>
              <w:t xml:space="preserve"> := false; // @sic R5s210520 sic@</w:t>
            </w:r>
          </w:p>
          <w:p w14:paraId="6A53DBD5" w14:textId="77777777" w:rsidR="0072502F" w:rsidRDefault="0072502F" w:rsidP="00E708E6">
            <w:r>
              <w:t xml:space="preserve">    }</w:t>
            </w:r>
          </w:p>
          <w:p w14:paraId="2E25678D" w14:textId="77777777" w:rsidR="0072502F" w:rsidRDefault="0072502F" w:rsidP="00E708E6">
            <w:r>
              <w:t xml:space="preserve">    // Timer will have been started again in loop, but loop is now finished, so need to stop timer</w:t>
            </w:r>
          </w:p>
          <w:p w14:paraId="6C0258A6" w14:textId="77777777" w:rsidR="0072502F" w:rsidRDefault="0072502F" w:rsidP="00E708E6">
            <w:r>
              <w:t xml:space="preserve">    </w:t>
            </w:r>
            <w:proofErr w:type="spellStart"/>
            <w:r>
              <w:t>t_Wait.stop</w:t>
            </w:r>
            <w:proofErr w:type="spellEnd"/>
            <w:r>
              <w:t>;</w:t>
            </w:r>
          </w:p>
          <w:p w14:paraId="310FBCA3" w14:textId="77777777" w:rsidR="0072502F" w:rsidRDefault="0072502F" w:rsidP="00E708E6">
            <w:r>
              <w:lastRenderedPageBreak/>
              <w:t xml:space="preserve">    </w:t>
            </w:r>
          </w:p>
          <w:p w14:paraId="43C47515" w14:textId="77777777" w:rsidR="0072502F" w:rsidRDefault="0072502F" w:rsidP="00E708E6">
            <w:r>
              <w:t xml:space="preserve">    if (</w:t>
            </w:r>
            <w:proofErr w:type="spellStart"/>
            <w:r>
              <w:t>p_SRB</w:t>
            </w:r>
            <w:proofErr w:type="spellEnd"/>
            <w:r>
              <w:t xml:space="preserve"> == tsc_NR_RbId_SRB2) { // @sic R5s201654 sic@</w:t>
            </w:r>
          </w:p>
          <w:p w14:paraId="62CC857C" w14:textId="77777777" w:rsidR="0072502F" w:rsidRDefault="0072502F" w:rsidP="00E708E6">
            <w:r>
              <w:t xml:space="preserve">      </w:t>
            </w:r>
            <w:proofErr w:type="spellStart"/>
            <w:r>
              <w:t>v_SRBs</w:t>
            </w:r>
            <w:proofErr w:type="spellEnd"/>
            <w:r>
              <w:t xml:space="preserve"> := SRB1_2;</w:t>
            </w:r>
          </w:p>
          <w:p w14:paraId="5B29E499" w14:textId="77777777" w:rsidR="0072502F" w:rsidRDefault="0072502F" w:rsidP="00E708E6">
            <w:r>
              <w:t xml:space="preserve">    }</w:t>
            </w:r>
          </w:p>
          <w:p w14:paraId="7133B9C4" w14:textId="77777777" w:rsidR="0072502F" w:rsidRDefault="0072502F" w:rsidP="00E708E6">
            <w:r>
              <w:t xml:space="preserve">    return </w:t>
            </w:r>
            <w:proofErr w:type="spellStart"/>
            <w:r>
              <w:t>v_ReregisterIMS</w:t>
            </w:r>
            <w:proofErr w:type="spellEnd"/>
            <w:r>
              <w:t>;</w:t>
            </w:r>
          </w:p>
          <w:p w14:paraId="686A7B87" w14:textId="77777777" w:rsidR="0072502F" w:rsidRDefault="0072502F" w:rsidP="00E708E6">
            <w:r>
              <w:t xml:space="preserve">  }</w:t>
            </w:r>
          </w:p>
        </w:tc>
      </w:tr>
    </w:tbl>
    <w:p w14:paraId="3F5D66B3" w14:textId="77777777" w:rsidR="0072502F" w:rsidRDefault="0072502F" w:rsidP="0072502F"/>
    <w:p w14:paraId="7D39C833" w14:textId="77777777" w:rsidR="0072502F" w:rsidRDefault="0072502F" w:rsidP="0072502F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2502F" w14:paraId="06353A05" w14:textId="77777777" w:rsidTr="00E708E6">
        <w:tc>
          <w:tcPr>
            <w:tcW w:w="9855" w:type="dxa"/>
          </w:tcPr>
          <w:p w14:paraId="2CC2514D" w14:textId="77777777" w:rsidR="0072502F" w:rsidRDefault="0072502F" w:rsidP="00E708E6">
            <w:r>
              <w:t>function f_NR5GC_IRAT_S1ToN1_SessionModification(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35B5CBB8" w14:textId="77777777" w:rsidR="0072502F" w:rsidRDefault="0072502F" w:rsidP="00E708E6">
            <w:r>
              <w:t xml:space="preserve">                                                   </w:t>
            </w:r>
            <w:proofErr w:type="spellStart"/>
            <w:r>
              <w:t>EUTRA_NR_PduSessionInfoList_Type</w:t>
            </w:r>
            <w:proofErr w:type="spellEnd"/>
            <w:r>
              <w:t xml:space="preserve"> </w:t>
            </w:r>
            <w:proofErr w:type="spellStart"/>
            <w:r>
              <w:t>p_PduSessionsFromLTE</w:t>
            </w:r>
            <w:proofErr w:type="spellEnd"/>
            <w:r>
              <w:t>,</w:t>
            </w:r>
          </w:p>
          <w:p w14:paraId="1A551608" w14:textId="77777777" w:rsidR="0072502F" w:rsidRDefault="0072502F" w:rsidP="00E708E6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p_FailWhenK_LessN</w:t>
            </w:r>
            <w:proofErr w:type="spellEnd"/>
            <w:r>
              <w:t xml:space="preserve"> := true,</w:t>
            </w:r>
          </w:p>
          <w:p w14:paraId="4D3AEF9F" w14:textId="77777777" w:rsidR="0072502F" w:rsidRDefault="0072502F" w:rsidP="00E708E6">
            <w:r>
              <w:t xml:space="preserve">                                                  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p_SRB</w:t>
            </w:r>
            <w:proofErr w:type="spellEnd"/>
            <w:r>
              <w:t xml:space="preserve"> := tsc_NR_RbId_SRB1,</w:t>
            </w:r>
          </w:p>
          <w:p w14:paraId="690781DF" w14:textId="77777777" w:rsidR="0072502F" w:rsidRDefault="0072502F" w:rsidP="00E708E6">
            <w:r>
              <w:t xml:space="preserve">                                                   integer </w:t>
            </w:r>
            <w:proofErr w:type="spellStart"/>
            <w:r>
              <w:t>p_ExpectedNumberOfNewPDUSessions</w:t>
            </w:r>
            <w:proofErr w:type="spellEnd"/>
            <w:r>
              <w:t xml:space="preserve"> := (</w:t>
            </w:r>
            <w:proofErr w:type="spellStart"/>
            <w:r>
              <w:t>pc_noOf_PDUsSameConnection</w:t>
            </w:r>
            <w:proofErr w:type="spellEnd"/>
            <w:r>
              <w:t xml:space="preserve"> + </w:t>
            </w:r>
            <w:proofErr w:type="spellStart"/>
            <w:r>
              <w:t>pc_noOf_PDUsNewConnection</w:t>
            </w:r>
            <w:proofErr w:type="spellEnd"/>
            <w:r>
              <w:t>),</w:t>
            </w:r>
          </w:p>
          <w:p w14:paraId="600E436B" w14:textId="77777777" w:rsidR="0072502F" w:rsidRDefault="0072502F" w:rsidP="00E708E6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p_DRBsAlreadyConfigured</w:t>
            </w:r>
            <w:proofErr w:type="spellEnd"/>
            <w:r>
              <w:t xml:space="preserve"> := false) runs on NR5GC_PTC return </w:t>
            </w:r>
            <w:proofErr w:type="spellStart"/>
            <w:r>
              <w:t>boolean</w:t>
            </w:r>
            <w:proofErr w:type="spellEnd"/>
          </w:p>
          <w:p w14:paraId="1E3D3FEE" w14:textId="77777777" w:rsidR="0072502F" w:rsidRDefault="0072502F" w:rsidP="00E708E6">
            <w:r>
              <w:t xml:space="preserve">  {</w:t>
            </w:r>
          </w:p>
          <w:p w14:paraId="2ECA620E" w14:textId="77777777" w:rsidR="0072502F" w:rsidRDefault="0072502F" w:rsidP="00E708E6">
            <w:r>
              <w:t xml:space="preserve">    var template (value)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v_FromLTEList</w:t>
            </w:r>
            <w:proofErr w:type="spellEnd"/>
            <w:r>
              <w:t>;</w:t>
            </w:r>
          </w:p>
          <w:p w14:paraId="25208FB3" w14:textId="77777777" w:rsidR="0072502F" w:rsidRDefault="0072502F" w:rsidP="00E708E6">
            <w:r>
              <w:t xml:space="preserve">    var </w:t>
            </w:r>
            <w:proofErr w:type="spellStart"/>
            <w:r>
              <w:t>NG_NAS_UL_PduList_Type</w:t>
            </w:r>
            <w:proofErr w:type="spellEnd"/>
            <w:r>
              <w:t xml:space="preserve"> </w:t>
            </w:r>
            <w:proofErr w:type="spellStart"/>
            <w:r>
              <w:t>v_PduSessionModificationRequestList</w:t>
            </w:r>
            <w:proofErr w:type="spellEnd"/>
            <w:r>
              <w:t xml:space="preserve"> := {};</w:t>
            </w:r>
          </w:p>
          <w:p w14:paraId="6D358CFB" w14:textId="77777777" w:rsidR="0072502F" w:rsidRDefault="0072502F" w:rsidP="00E708E6">
            <w:r>
              <w:t xml:space="preserve">    var </w:t>
            </w:r>
            <w:proofErr w:type="spellStart"/>
            <w:r>
              <w:t>IntegerList_Type</w:t>
            </w:r>
            <w:proofErr w:type="spellEnd"/>
            <w:r>
              <w:t xml:space="preserve"> </w:t>
            </w:r>
            <w:proofErr w:type="spellStart"/>
            <w:r>
              <w:t>v_PDU_SessionIdList</w:t>
            </w:r>
            <w:proofErr w:type="spellEnd"/>
            <w:r>
              <w:t xml:space="preserve"> := {};</w:t>
            </w:r>
          </w:p>
          <w:p w14:paraId="3A6E79E9" w14:textId="77777777" w:rsidR="0072502F" w:rsidRDefault="0072502F" w:rsidP="00E708E6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 xml:space="preserve"> := f_NR5GC_MobileInfo_GetGMM_MobilityInfo();</w:t>
            </w:r>
          </w:p>
          <w:p w14:paraId="3B47BBE2" w14:textId="77777777" w:rsidR="0072502F" w:rsidRDefault="0072502F" w:rsidP="00E708E6">
            <w:r>
              <w:t xml:space="preserve">    var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v_GSM_MobilityInfo</w:t>
            </w:r>
            <w:proofErr w:type="spellEnd"/>
            <w:r>
              <w:t>;</w:t>
            </w:r>
          </w:p>
          <w:p w14:paraId="49FF9794" w14:textId="77777777" w:rsidR="0072502F" w:rsidRDefault="0072502F" w:rsidP="00E708E6"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6D66F7BB" w14:textId="77777777" w:rsidR="0072502F" w:rsidRDefault="0072502F" w:rsidP="00E708E6">
            <w:r>
              <w:t xml:space="preserve">    var </w:t>
            </w:r>
            <w:proofErr w:type="spellStart"/>
            <w:r>
              <w:t>NG_NAS_UL_Pdu_Type</w:t>
            </w:r>
            <w:proofErr w:type="spellEnd"/>
            <w:r>
              <w:t xml:space="preserve"> </w:t>
            </w:r>
            <w:proofErr w:type="spellStart"/>
            <w:r>
              <w:t>v_NG_NAS_UL_Pdu</w:t>
            </w:r>
            <w:proofErr w:type="spellEnd"/>
            <w:r>
              <w:t>;</w:t>
            </w:r>
          </w:p>
          <w:p w14:paraId="223AC183" w14:textId="77777777" w:rsidR="0072502F" w:rsidRDefault="0072502F" w:rsidP="00E708E6">
            <w:r>
              <w:t xml:space="preserve">    var </w:t>
            </w:r>
            <w:proofErr w:type="spellStart"/>
            <w:r>
              <w:t>NG_NAS_UL_Message_Type</w:t>
            </w:r>
            <w:proofErr w:type="spellEnd"/>
            <w:r>
              <w:t xml:space="preserve"> </w:t>
            </w:r>
            <w:proofErr w:type="spellStart"/>
            <w:r>
              <w:t>v_GSMMsg</w:t>
            </w:r>
            <w:proofErr w:type="spellEnd"/>
            <w:r>
              <w:t>;</w:t>
            </w:r>
          </w:p>
          <w:p w14:paraId="431E8CBD" w14:textId="77777777" w:rsidR="0072502F" w:rsidRDefault="0072502F" w:rsidP="00E708E6">
            <w:r>
              <w:t xml:space="preserve">    var integer </w:t>
            </w:r>
            <w:proofErr w:type="spellStart"/>
            <w:r>
              <w:t>v_PDU_SessionId</w:t>
            </w:r>
            <w:proofErr w:type="spellEnd"/>
            <w:r>
              <w:t>;</w:t>
            </w:r>
          </w:p>
          <w:p w14:paraId="060A19D0" w14:textId="77777777" w:rsidR="0072502F" w:rsidRDefault="0072502F" w:rsidP="00E708E6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v_RadioBearerConfig</w:t>
            </w:r>
            <w:proofErr w:type="spellEnd"/>
            <w:r>
              <w:t>;</w:t>
            </w:r>
          </w:p>
          <w:p w14:paraId="4C8CEA4C" w14:textId="77777777" w:rsidR="0072502F" w:rsidRDefault="0072502F" w:rsidP="00E708E6">
            <w:r>
              <w:t xml:space="preserve">    var template(value)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5505461E" w14:textId="77777777" w:rsidR="0072502F" w:rsidRDefault="0072502F" w:rsidP="00E708E6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v_RadioBearerList</w:t>
            </w:r>
            <w:proofErr w:type="spellEnd"/>
            <w:r>
              <w:t xml:space="preserve">;  // list of DRBs to be configured at the SS (SRB2 </w:t>
            </w:r>
            <w:proofErr w:type="spellStart"/>
            <w:r>
              <w:t>alredy</w:t>
            </w:r>
            <w:proofErr w:type="spellEnd"/>
            <w:r>
              <w:t xml:space="preserve"> configured in SS at cell creation/RRC release procedure =&gt; not needed here)</w:t>
            </w:r>
          </w:p>
          <w:p w14:paraId="465FC4F0" w14:textId="77777777" w:rsidR="0072502F" w:rsidRDefault="0072502F" w:rsidP="00E708E6">
            <w:r>
              <w:t xml:space="preserve">    var template (value) </w:t>
            </w:r>
            <w:proofErr w:type="spellStart"/>
            <w:r>
              <w:t>SDAP_ConfigurationList_Type</w:t>
            </w:r>
            <w:proofErr w:type="spellEnd"/>
            <w:r>
              <w:t xml:space="preserve"> </w:t>
            </w:r>
            <w:proofErr w:type="spellStart"/>
            <w:r>
              <w:t>v_SDAP_ConfigurationList</w:t>
            </w:r>
            <w:proofErr w:type="spellEnd"/>
            <w:r>
              <w:t>;</w:t>
            </w:r>
          </w:p>
          <w:p w14:paraId="6313156F" w14:textId="77777777" w:rsidR="0072502F" w:rsidRDefault="0072502F" w:rsidP="00E708E6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v_ReregisterIMS</w:t>
            </w:r>
            <w:proofErr w:type="spellEnd"/>
            <w:r>
              <w:t xml:space="preserve"> := false;</w:t>
            </w:r>
          </w:p>
          <w:p w14:paraId="6E2A32E4" w14:textId="77777777" w:rsidR="0072502F" w:rsidRDefault="0072502F" w:rsidP="00E708E6">
            <w:r>
              <w:t xml:space="preserve">    var template (value) </w:t>
            </w:r>
            <w:proofErr w:type="spellStart"/>
            <w:r>
              <w:t>NG_NAS_DL_Pdu_Type</w:t>
            </w:r>
            <w:proofErr w:type="spellEnd"/>
            <w:r>
              <w:t xml:space="preserve"> </w:t>
            </w:r>
            <w:proofErr w:type="spellStart"/>
            <w:r>
              <w:t>v_NG_NAS_DL_Pdu</w:t>
            </w:r>
            <w:proofErr w:type="spellEnd"/>
            <w:r>
              <w:t>;</w:t>
            </w:r>
          </w:p>
          <w:p w14:paraId="63EF406C" w14:textId="77777777" w:rsidR="0072502F" w:rsidRDefault="0072502F" w:rsidP="00E708E6">
            <w:r>
              <w:t xml:space="preserve">    var integer N := </w:t>
            </w:r>
            <w:proofErr w:type="spellStart"/>
            <w:r>
              <w:t>p_ExpectedNumberOfNewPDUSessions</w:t>
            </w:r>
            <w:proofErr w:type="spellEnd"/>
            <w:r>
              <w:t>;  // number of PDU SESSION MODIFICATION REQUEST messages being expected</w:t>
            </w:r>
          </w:p>
          <w:p w14:paraId="6C876924" w14:textId="77777777" w:rsidR="0072502F" w:rsidRDefault="0072502F" w:rsidP="00E708E6">
            <w:r>
              <w:lastRenderedPageBreak/>
              <w:t xml:space="preserve">    var integer K := 0;   // number of PDU SESSION MODIFICATION REQUEST messages already processed (i.e. the corresponding PDU SESSION MODIFICATION COMMAND and PDU SESSION MODIFICATION COMPLETE have been sent/received)</w:t>
            </w:r>
          </w:p>
          <w:p w14:paraId="21D9783A" w14:textId="77777777" w:rsidR="0072502F" w:rsidRDefault="0072502F" w:rsidP="00E708E6">
            <w:r>
              <w:t xml:space="preserve">    var integer L := 0;   // number of PDU SESSION MODIFICATION REQUEST messages being received</w:t>
            </w:r>
          </w:p>
          <w:p w14:paraId="2EE5FD26" w14:textId="77777777" w:rsidR="0072502F" w:rsidRDefault="0072502F" w:rsidP="00E708E6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v_WaitForComplete</w:t>
            </w:r>
            <w:proofErr w:type="spellEnd"/>
            <w:r>
              <w:t xml:space="preserve"> := false;</w:t>
            </w:r>
          </w:p>
          <w:p w14:paraId="482D577F" w14:textId="77777777" w:rsidR="0072502F" w:rsidRDefault="0072502F" w:rsidP="00E708E6">
            <w:r>
              <w:t xml:space="preserve">    var template (present) </w:t>
            </w:r>
            <w:proofErr w:type="spellStart"/>
            <w:r>
              <w:t>NG_UE_SM_Cap</w:t>
            </w:r>
            <w:proofErr w:type="spellEnd"/>
            <w:r>
              <w:t xml:space="preserve"> </w:t>
            </w:r>
            <w:proofErr w:type="spellStart"/>
            <w:r>
              <w:t>v_NG_UE_SM_Cap</w:t>
            </w:r>
            <w:proofErr w:type="spellEnd"/>
            <w:r>
              <w:t xml:space="preserve"> := ?;                         // according to 38.508-1 Table 4.5A.2C.2.3-1</w:t>
            </w:r>
          </w:p>
          <w:p w14:paraId="0E8281ED" w14:textId="77777777" w:rsidR="0072502F" w:rsidRDefault="0072502F" w:rsidP="00E708E6">
            <w:r>
              <w:t xml:space="preserve">    var template (present) </w:t>
            </w:r>
            <w:proofErr w:type="spellStart"/>
            <w:r>
              <w:t>IntegrityProtMaxDataRate</w:t>
            </w:r>
            <w:proofErr w:type="spellEnd"/>
            <w:r>
              <w:t xml:space="preserve"> </w:t>
            </w:r>
            <w:proofErr w:type="spellStart"/>
            <w:r>
              <w:t>v_IntegrityProtMaxDataRate</w:t>
            </w:r>
            <w:proofErr w:type="spellEnd"/>
            <w:r>
              <w:t xml:space="preserve"> := ?; // according to 38.508-1 Table 4.5A.2C.2.3-1</w:t>
            </w:r>
          </w:p>
          <w:p w14:paraId="3FBF0BF5" w14:textId="77777777" w:rsidR="0072502F" w:rsidRDefault="0072502F" w:rsidP="00E708E6">
            <w:r>
              <w:t xml:space="preserve">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1F3A8BF3" w14:textId="77777777" w:rsidR="0072502F" w:rsidRDefault="0072502F" w:rsidP="00E708E6">
            <w:r>
              <w:t xml:space="preserve">    var </w:t>
            </w:r>
            <w:proofErr w:type="spellStart"/>
            <w:r>
              <w:t>SRBs_AlreadyConfigured</w:t>
            </w:r>
            <w:proofErr w:type="spellEnd"/>
            <w:r>
              <w:t xml:space="preserve"> </w:t>
            </w:r>
            <w:proofErr w:type="spellStart"/>
            <w:r>
              <w:t>v_SRBs</w:t>
            </w:r>
            <w:proofErr w:type="spellEnd"/>
            <w:r>
              <w:t xml:space="preserve"> := SRB1;</w:t>
            </w:r>
          </w:p>
          <w:p w14:paraId="2417A9DE" w14:textId="77777777" w:rsidR="0072502F" w:rsidRDefault="0072502F" w:rsidP="00E708E6">
            <w:r>
              <w:t xml:space="preserve">    var </w:t>
            </w:r>
            <w:proofErr w:type="spellStart"/>
            <w:r>
              <w:t>IntegerList_Type</w:t>
            </w:r>
            <w:proofErr w:type="spellEnd"/>
            <w:r>
              <w:t xml:space="preserve"> </w:t>
            </w:r>
            <w:proofErr w:type="spellStart"/>
            <w:r>
              <w:t>v_TransferredSessions</w:t>
            </w:r>
            <w:proofErr w:type="spellEnd"/>
            <w:r>
              <w:t>;</w:t>
            </w:r>
          </w:p>
          <w:p w14:paraId="3ADC7327" w14:textId="77777777" w:rsidR="0072502F" w:rsidRDefault="0072502F" w:rsidP="00E708E6">
            <w:r>
              <w:t xml:space="preserve">    var </w:t>
            </w:r>
            <w:proofErr w:type="spellStart"/>
            <w:r>
              <w:t>PDU_PDN_DNN_Type</w:t>
            </w:r>
            <w:proofErr w:type="spellEnd"/>
            <w:r>
              <w:t xml:space="preserve"> </w:t>
            </w:r>
            <w:proofErr w:type="spellStart"/>
            <w:r>
              <w:t>v_PDU_Type</w:t>
            </w:r>
            <w:proofErr w:type="spellEnd"/>
            <w:r>
              <w:t xml:space="preserve"> := </w:t>
            </w:r>
            <w:proofErr w:type="spellStart"/>
            <w:r>
              <w:t>Internet_DNN</w:t>
            </w:r>
            <w:proofErr w:type="spellEnd"/>
            <w:r>
              <w:t>; // assume this for now @sic R5-206296 sic@</w:t>
            </w:r>
          </w:p>
          <w:p w14:paraId="363A8047" w14:textId="77777777" w:rsidR="0072502F" w:rsidRDefault="0072502F" w:rsidP="00E708E6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v_RxdMsg</w:t>
            </w:r>
            <w:proofErr w:type="spellEnd"/>
            <w:r>
              <w:t xml:space="preserve"> := false;</w:t>
            </w:r>
          </w:p>
          <w:p w14:paraId="7D57E6DA" w14:textId="77777777" w:rsidR="0072502F" w:rsidRDefault="0072502F" w:rsidP="00E708E6">
            <w:r>
              <w:t xml:space="preserve">    </w:t>
            </w:r>
            <w:r w:rsidRPr="00334A81">
              <w:rPr>
                <w:highlight w:val="green"/>
              </w:rPr>
              <w:t xml:space="preserve">var </w:t>
            </w:r>
            <w:proofErr w:type="spellStart"/>
            <w:r w:rsidRPr="00334A81">
              <w:rPr>
                <w:highlight w:val="green"/>
              </w:rPr>
              <w:t>NR_RadioBearerId_Type</w:t>
            </w:r>
            <w:proofErr w:type="spellEnd"/>
            <w:r w:rsidRPr="00334A81">
              <w:rPr>
                <w:highlight w:val="green"/>
              </w:rPr>
              <w:t xml:space="preserve"> </w:t>
            </w:r>
            <w:proofErr w:type="spellStart"/>
            <w:r w:rsidRPr="00334A81">
              <w:rPr>
                <w:highlight w:val="green"/>
              </w:rPr>
              <w:t>v_SRB</w:t>
            </w:r>
            <w:proofErr w:type="spellEnd"/>
            <w:r w:rsidRPr="00334A81">
              <w:rPr>
                <w:highlight w:val="green"/>
              </w:rPr>
              <w:t xml:space="preserve"> := </w:t>
            </w:r>
            <w:proofErr w:type="spellStart"/>
            <w:r w:rsidRPr="00334A81">
              <w:rPr>
                <w:highlight w:val="green"/>
              </w:rPr>
              <w:t>p_SRB</w:t>
            </w:r>
            <w:proofErr w:type="spellEnd"/>
            <w:r w:rsidRPr="00334A81">
              <w:rPr>
                <w:highlight w:val="green"/>
              </w:rPr>
              <w:t>;</w:t>
            </w:r>
          </w:p>
          <w:p w14:paraId="304028D7" w14:textId="77777777" w:rsidR="0072502F" w:rsidRDefault="0072502F" w:rsidP="00E708E6">
            <w:r>
              <w:t xml:space="preserve">    timer </w:t>
            </w:r>
            <w:proofErr w:type="spellStart"/>
            <w:r>
              <w:t>t_Wait</w:t>
            </w:r>
            <w:proofErr w:type="spellEnd"/>
            <w:r>
              <w:t xml:space="preserve"> := 10.0; // @sic R5-204330 sic@</w:t>
            </w:r>
          </w:p>
          <w:p w14:paraId="286B8C76" w14:textId="77777777" w:rsidR="0072502F" w:rsidRDefault="0072502F" w:rsidP="00E708E6"/>
          <w:p w14:paraId="40F841DD" w14:textId="77777777" w:rsidR="0072502F" w:rsidRDefault="0072502F" w:rsidP="00E708E6">
            <w:r>
              <w:t xml:space="preserve">    // Build the </w:t>
            </w:r>
            <w:proofErr w:type="spellStart"/>
            <w:r>
              <w:t>GSMMobilityInfo</w:t>
            </w:r>
            <w:proofErr w:type="spellEnd"/>
            <w:r>
              <w:t xml:space="preserve"> for all received PDUs, but don't store it (some may be established, rather than modified)</w:t>
            </w:r>
          </w:p>
          <w:p w14:paraId="0F03A191" w14:textId="77777777" w:rsidR="0072502F" w:rsidRDefault="0072502F" w:rsidP="00E708E6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v_GMM_MobilityInfo.SessionStatus</w:t>
            </w:r>
            <w:proofErr w:type="spellEnd"/>
            <w:r>
              <w:t>)) { // @sic R5-206290 sic@</w:t>
            </w:r>
          </w:p>
          <w:p w14:paraId="1959E8D5" w14:textId="77777777" w:rsidR="0072502F" w:rsidRDefault="0072502F" w:rsidP="00E708E6">
            <w:r>
              <w:t xml:space="preserve">      </w:t>
            </w:r>
            <w:proofErr w:type="spellStart"/>
            <w:r>
              <w:t>v_TransferredSessions</w:t>
            </w:r>
            <w:proofErr w:type="spellEnd"/>
            <w:r>
              <w:t xml:space="preserve"> := f_NG_ConvertPDU_SessionStatus(valueof(v_GMM_MobilityInfo.SessionStatus));</w:t>
            </w:r>
          </w:p>
          <w:p w14:paraId="2945ECDA" w14:textId="77777777" w:rsidR="0072502F" w:rsidRDefault="0072502F" w:rsidP="00E708E6">
            <w:r>
              <w:t xml:space="preserve">      for (</w:t>
            </w:r>
            <w:proofErr w:type="spellStart"/>
            <w:r>
              <w:t>i</w:t>
            </w:r>
            <w:proofErr w:type="spellEnd"/>
            <w:r>
              <w:t xml:space="preserve"> := 0; </w:t>
            </w:r>
            <w:proofErr w:type="spellStart"/>
            <w:r>
              <w:t>i</w:t>
            </w:r>
            <w:proofErr w:type="spellEnd"/>
            <w:r>
              <w:t xml:space="preserve"> &lt; </w:t>
            </w:r>
            <w:proofErr w:type="spellStart"/>
            <w:r>
              <w:t>lengthof</w:t>
            </w:r>
            <w:proofErr w:type="spellEnd"/>
            <w:r>
              <w:t xml:space="preserve"> (</w:t>
            </w:r>
            <w:proofErr w:type="spellStart"/>
            <w:r>
              <w:t>p_PduSessionsFromLTE</w:t>
            </w:r>
            <w:proofErr w:type="spellEnd"/>
            <w:r>
              <w:t xml:space="preserve">); </w:t>
            </w:r>
            <w:proofErr w:type="spellStart"/>
            <w:r>
              <w:t>i</w:t>
            </w:r>
            <w:proofErr w:type="spellEnd"/>
            <w:r>
              <w:t xml:space="preserve"> := </w:t>
            </w:r>
            <w:proofErr w:type="spellStart"/>
            <w:r>
              <w:t>i</w:t>
            </w:r>
            <w:proofErr w:type="spellEnd"/>
            <w:r>
              <w:t xml:space="preserve"> + 1) {</w:t>
            </w:r>
          </w:p>
          <w:p w14:paraId="7A9C26E2" w14:textId="77777777" w:rsidR="0072502F" w:rsidRDefault="0072502F" w:rsidP="00E708E6">
            <w:r>
              <w:t xml:space="preserve">        if (</w:t>
            </w:r>
            <w:proofErr w:type="spellStart"/>
            <w:r>
              <w:t>f_IntegerList_Search</w:t>
            </w:r>
            <w:proofErr w:type="spellEnd"/>
            <w:r>
              <w:t>(</w:t>
            </w:r>
            <w:proofErr w:type="spellStart"/>
            <w:r>
              <w:t>v_TransferredSessions</w:t>
            </w:r>
            <w:proofErr w:type="spellEnd"/>
            <w:r>
              <w:t xml:space="preserve">, </w:t>
            </w:r>
            <w:proofErr w:type="spellStart"/>
            <w:r>
              <w:t>p_PduSessionsFromLTE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PDU_SessionId</w:t>
            </w:r>
            <w:proofErr w:type="spellEnd"/>
            <w:r>
              <w:t>) != -1) {</w:t>
            </w:r>
          </w:p>
          <w:p w14:paraId="538C9513" w14:textId="77777777" w:rsidR="0072502F" w:rsidRDefault="0072502F" w:rsidP="00E708E6">
            <w:r>
              <w:t xml:space="preserve">          // don't store if not in transferred list</w:t>
            </w:r>
          </w:p>
          <w:p w14:paraId="533FE62C" w14:textId="77777777" w:rsidR="0072502F" w:rsidRDefault="0072502F" w:rsidP="00E708E6">
            <w:r>
              <w:t xml:space="preserve">          if (</w:t>
            </w:r>
            <w:proofErr w:type="spellStart"/>
            <w:r>
              <w:t>p_PduSessionsFromLTE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IsIMS</w:t>
            </w:r>
            <w:proofErr w:type="spellEnd"/>
            <w:r>
              <w:t>) {  // @sic R5-206296 sic@</w:t>
            </w:r>
          </w:p>
          <w:p w14:paraId="556E11E1" w14:textId="77777777" w:rsidR="0072502F" w:rsidRDefault="0072502F" w:rsidP="00E708E6">
            <w:r>
              <w:t xml:space="preserve">            </w:t>
            </w:r>
            <w:proofErr w:type="spellStart"/>
            <w:r>
              <w:t>v_PDU_Type</w:t>
            </w:r>
            <w:proofErr w:type="spellEnd"/>
            <w:r>
              <w:t xml:space="preserve"> := IMS_DNN;</w:t>
            </w:r>
          </w:p>
          <w:p w14:paraId="7AB0D427" w14:textId="77777777" w:rsidR="0072502F" w:rsidRDefault="0072502F" w:rsidP="00E708E6">
            <w:r>
              <w:t xml:space="preserve">          }</w:t>
            </w:r>
          </w:p>
          <w:p w14:paraId="6CC7E030" w14:textId="77777777" w:rsidR="0072502F" w:rsidRDefault="0072502F" w:rsidP="00E708E6">
            <w:r>
              <w:t xml:space="preserve">          </w:t>
            </w:r>
            <w:proofErr w:type="spellStart"/>
            <w:r>
              <w:t>v_FromLTEList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 xml:space="preserve">] := cs_GSM_MobilityInfo(int2oct(p_PduSessionsFromLTE[i].PDU_SessionId, 1), -, </w:t>
            </w:r>
            <w:proofErr w:type="spellStart"/>
            <w:r>
              <w:t>v_PDU_Type</w:t>
            </w:r>
            <w:proofErr w:type="spellEnd"/>
            <w:r>
              <w:t>); // @sic R5s200564 sic@</w:t>
            </w:r>
          </w:p>
          <w:p w14:paraId="4AF093BD" w14:textId="77777777" w:rsidR="0072502F" w:rsidRDefault="0072502F" w:rsidP="00E708E6">
            <w:r>
              <w:t xml:space="preserve">        }</w:t>
            </w:r>
          </w:p>
          <w:p w14:paraId="0A608EB5" w14:textId="77777777" w:rsidR="0072502F" w:rsidRDefault="0072502F" w:rsidP="00E708E6">
            <w:r>
              <w:t xml:space="preserve">      }</w:t>
            </w:r>
          </w:p>
          <w:p w14:paraId="354F6F73" w14:textId="77777777" w:rsidR="0072502F" w:rsidRDefault="0072502F" w:rsidP="00E708E6">
            <w:r>
              <w:t xml:space="preserve">    }</w:t>
            </w:r>
          </w:p>
          <w:p w14:paraId="4373635F" w14:textId="77777777" w:rsidR="0072502F" w:rsidRDefault="0072502F" w:rsidP="00E708E6">
            <w:r>
              <w:t xml:space="preserve">        </w:t>
            </w:r>
          </w:p>
          <w:p w14:paraId="3CB81020" w14:textId="77777777" w:rsidR="0072502F" w:rsidRDefault="0072502F" w:rsidP="00E708E6">
            <w:r>
              <w:t xml:space="preserve">    </w:t>
            </w:r>
            <w:proofErr w:type="spellStart"/>
            <w:r>
              <w:t>t_Wait.start</w:t>
            </w:r>
            <w:proofErr w:type="spellEnd"/>
            <w:r>
              <w:t>;  // @sic R5-204330 sic@</w:t>
            </w:r>
          </w:p>
          <w:p w14:paraId="7C4F6294" w14:textId="77777777" w:rsidR="0072502F" w:rsidRDefault="0072502F" w:rsidP="00E708E6">
            <w:r>
              <w:t xml:space="preserve">    while (K &lt; N) {</w:t>
            </w:r>
          </w:p>
          <w:p w14:paraId="0C85C87F" w14:textId="77777777" w:rsidR="0072502F" w:rsidRDefault="0072502F" w:rsidP="00E708E6">
            <w:r>
              <w:t xml:space="preserve">      if (f_NR5GC_MsgInDefault_GetNumOfPDUSessionEstReq() &gt; L) { // @sic R5s210520 sic@</w:t>
            </w:r>
          </w:p>
          <w:p w14:paraId="03696604" w14:textId="77777777" w:rsidR="0072502F" w:rsidRDefault="0072502F" w:rsidP="00E708E6">
            <w:r>
              <w:t xml:space="preserve">        // 1st </w:t>
            </w:r>
            <w:proofErr w:type="spellStart"/>
            <w:r>
              <w:t>msg</w:t>
            </w:r>
            <w:proofErr w:type="spellEnd"/>
            <w:r>
              <w:t xml:space="preserve"> was received before entering function</w:t>
            </w:r>
          </w:p>
          <w:p w14:paraId="7D7B4B91" w14:textId="77777777" w:rsidR="0072502F" w:rsidRDefault="0072502F" w:rsidP="00E708E6">
            <w:r>
              <w:lastRenderedPageBreak/>
              <w:t xml:space="preserve">        </w:t>
            </w:r>
            <w:proofErr w:type="spellStart"/>
            <w:r>
              <w:t>v_ReceivedAsp</w:t>
            </w:r>
            <w:proofErr w:type="spellEnd"/>
            <w:r>
              <w:t xml:space="preserve"> := f_NR5GC_MsgInDefault_GetOnePDUSessionEstReq(1);</w:t>
            </w:r>
          </w:p>
          <w:p w14:paraId="7E0EE8A4" w14:textId="77777777" w:rsidR="0072502F" w:rsidRDefault="0072502F" w:rsidP="00E708E6">
            <w:r>
              <w:t xml:space="preserve">        </w:t>
            </w:r>
            <w:proofErr w:type="spellStart"/>
            <w:r>
              <w:t>v_RxdMsg</w:t>
            </w:r>
            <w:proofErr w:type="spellEnd"/>
            <w:r>
              <w:t xml:space="preserve"> := true;</w:t>
            </w:r>
          </w:p>
          <w:p w14:paraId="1CFFDC3C" w14:textId="77777777" w:rsidR="0072502F" w:rsidRDefault="0072502F" w:rsidP="00E708E6">
            <w:r>
              <w:t xml:space="preserve">        </w:t>
            </w:r>
            <w:proofErr w:type="spellStart"/>
            <w:r>
              <w:t>t_Wait.stop</w:t>
            </w:r>
            <w:proofErr w:type="spellEnd"/>
            <w:r>
              <w:t>;</w:t>
            </w:r>
          </w:p>
          <w:p w14:paraId="1EB098A1" w14:textId="77777777" w:rsidR="0072502F" w:rsidRDefault="0072502F" w:rsidP="00E708E6">
            <w:r>
              <w:t xml:space="preserve">      } else {</w:t>
            </w:r>
          </w:p>
          <w:p w14:paraId="77DC201E" w14:textId="77777777" w:rsidR="0072502F" w:rsidRDefault="0072502F" w:rsidP="00E708E6">
            <w:r>
              <w:t xml:space="preserve">        alt { // @sic R5-204330 sic@</w:t>
            </w:r>
          </w:p>
          <w:p w14:paraId="52C9119D" w14:textId="77777777" w:rsidR="0072502F" w:rsidRDefault="0072502F" w:rsidP="00E708E6">
            <w:r>
              <w:t xml:space="preserve">          []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 w:rsidRPr="00334A81">
              <w:rPr>
                <w:highlight w:val="green"/>
              </w:rPr>
              <w:t>v_SRB</w:t>
            </w:r>
            <w:proofErr w:type="spellEnd"/>
            <w:r>
              <w:t xml:space="preserve">, cr_NG_NAS_IndWithPiggybacking(tsc_SHT_IntegrityProtected_Ciphered))) -&gt; value </w:t>
            </w:r>
            <w:proofErr w:type="spellStart"/>
            <w:r>
              <w:t>v_ReceivedAsp</w:t>
            </w:r>
            <w:proofErr w:type="spellEnd"/>
            <w:r>
              <w:t xml:space="preserve"> // @sic R5s201413 sic@</w:t>
            </w:r>
          </w:p>
          <w:p w14:paraId="06B59179" w14:textId="77777777" w:rsidR="0072502F" w:rsidRDefault="0072502F" w:rsidP="00E708E6">
            <w:r>
              <w:t xml:space="preserve">          {</w:t>
            </w:r>
          </w:p>
          <w:p w14:paraId="7E9A95D6" w14:textId="77777777" w:rsidR="0072502F" w:rsidRDefault="0072502F" w:rsidP="00E708E6">
            <w:r>
              <w:t xml:space="preserve">            </w:t>
            </w:r>
            <w:proofErr w:type="spellStart"/>
            <w:r>
              <w:t>v_RxdMsg</w:t>
            </w:r>
            <w:proofErr w:type="spellEnd"/>
            <w:r>
              <w:t xml:space="preserve"> := true;</w:t>
            </w:r>
          </w:p>
          <w:p w14:paraId="0B732C81" w14:textId="77777777" w:rsidR="0072502F" w:rsidRDefault="0072502F" w:rsidP="00E708E6">
            <w:r>
              <w:t xml:space="preserve">            </w:t>
            </w:r>
            <w:proofErr w:type="spellStart"/>
            <w:r>
              <w:t>t_Wait.stop</w:t>
            </w:r>
            <w:proofErr w:type="spellEnd"/>
            <w:r>
              <w:t>;</w:t>
            </w:r>
          </w:p>
          <w:p w14:paraId="5C7F0AC8" w14:textId="77777777" w:rsidR="0072502F" w:rsidRDefault="0072502F" w:rsidP="00E708E6">
            <w:r>
              <w:t xml:space="preserve">          }</w:t>
            </w:r>
          </w:p>
          <w:p w14:paraId="10CD8429" w14:textId="77777777" w:rsidR="0072502F" w:rsidRDefault="0072502F" w:rsidP="00E708E6">
            <w:r>
              <w:t xml:space="preserve">          [] </w:t>
            </w:r>
            <w:proofErr w:type="spellStart"/>
            <w:r>
              <w:t>t_Wait.timeout</w:t>
            </w:r>
            <w:proofErr w:type="spellEnd"/>
            <w:r>
              <w:t xml:space="preserve"> {</w:t>
            </w:r>
          </w:p>
          <w:p w14:paraId="3753C2C8" w14:textId="77777777" w:rsidR="0072502F" w:rsidRDefault="0072502F" w:rsidP="00E708E6">
            <w:r>
              <w:t xml:space="preserve">            if (</w:t>
            </w:r>
            <w:proofErr w:type="spellStart"/>
            <w:r>
              <w:t>p_FailWhenK_LessN</w:t>
            </w:r>
            <w:proofErr w:type="spellEnd"/>
            <w:r>
              <w:t xml:space="preserve"> and (K &lt; N)) {</w:t>
            </w:r>
          </w:p>
          <w:p w14:paraId="23643ABD" w14:textId="77777777" w:rsidR="0072502F" w:rsidRDefault="0072502F" w:rsidP="00E708E6">
            <w:r>
              <w:t xml:space="preserve">              </w:t>
            </w:r>
            <w:proofErr w:type="spellStart"/>
            <w:r>
              <w:t>f_NR_SetVerdictFailOrInconc</w:t>
            </w:r>
            <w:proofErr w:type="spellEnd"/>
            <w:r>
              <w:t>(__FILE__, __LINE__, "Not enough PDU Session Modification Request messages");</w:t>
            </w:r>
          </w:p>
          <w:p w14:paraId="572E3475" w14:textId="77777777" w:rsidR="0072502F" w:rsidRDefault="0072502F" w:rsidP="00E708E6">
            <w:r>
              <w:t xml:space="preserve">            } else if (not </w:t>
            </w:r>
            <w:proofErr w:type="spellStart"/>
            <w:r>
              <w:t>p_FailWhenK_LessN</w:t>
            </w:r>
            <w:proofErr w:type="spellEnd"/>
            <w:r>
              <w:t>) { // New message not received in time, so just end the loop  @sic R5-204330 sic@</w:t>
            </w:r>
          </w:p>
          <w:p w14:paraId="229F5781" w14:textId="77777777" w:rsidR="0072502F" w:rsidRDefault="0072502F" w:rsidP="00E708E6">
            <w:r>
              <w:t xml:space="preserve">              break;</w:t>
            </w:r>
          </w:p>
          <w:p w14:paraId="55ECB206" w14:textId="77777777" w:rsidR="0072502F" w:rsidRDefault="0072502F" w:rsidP="00E708E6">
            <w:r>
              <w:t xml:space="preserve">            }</w:t>
            </w:r>
          </w:p>
          <w:p w14:paraId="747678ED" w14:textId="77777777" w:rsidR="0072502F" w:rsidRDefault="0072502F" w:rsidP="00E708E6">
            <w:r>
              <w:t xml:space="preserve">            }</w:t>
            </w:r>
          </w:p>
          <w:p w14:paraId="000A19C2" w14:textId="77777777" w:rsidR="0072502F" w:rsidRDefault="0072502F" w:rsidP="00E708E6">
            <w:r>
              <w:t xml:space="preserve">            </w:t>
            </w:r>
            <w:proofErr w:type="spellStart"/>
            <w:r>
              <w:t>v_NG_NAS_DL_Pdu</w:t>
            </w:r>
            <w:proofErr w:type="spellEnd"/>
            <w:r>
              <w:t xml:space="preserve"> := f_Get_NG_PDUSessionModificationCommand(v_GSM_MobilityInfo.SessionId, </w:t>
            </w:r>
            <w:proofErr w:type="spellStart"/>
            <w:r>
              <w:t>v_GSM_MobilityInfo</w:t>
            </w:r>
            <w:proofErr w:type="spellEnd"/>
            <w:r>
              <w:t>);</w:t>
            </w:r>
          </w:p>
          <w:p w14:paraId="1E8ACC1E" w14:textId="77777777" w:rsidR="0072502F" w:rsidRDefault="0072502F" w:rsidP="00E708E6">
            <w:r>
              <w:t xml:space="preserve">            </w:t>
            </w:r>
            <w:proofErr w:type="spellStart"/>
            <w:r>
              <w:t>f_BuildRRCReconfigParamsNewDRBs</w:t>
            </w:r>
            <w:proofErr w:type="spellEnd"/>
            <w:r>
              <w:t xml:space="preserve"> (</w:t>
            </w:r>
            <w:proofErr w:type="spellStart"/>
            <w:r>
              <w:t>v_RadioBearerConfig</w:t>
            </w:r>
            <w:proofErr w:type="spellEnd"/>
            <w:r>
              <w:t>,</w:t>
            </w:r>
          </w:p>
          <w:p w14:paraId="4DC56DEB" w14:textId="77777777" w:rsidR="0072502F" w:rsidRDefault="0072502F" w:rsidP="00E708E6">
            <w:r>
              <w:t xml:space="preserve">                                             </w:t>
            </w:r>
            <w:proofErr w:type="spellStart"/>
            <w:r>
              <w:t>v_CellGroupConfig</w:t>
            </w:r>
            <w:proofErr w:type="spellEnd"/>
            <w:r>
              <w:t>,</w:t>
            </w:r>
          </w:p>
          <w:p w14:paraId="2A16C1BD" w14:textId="77777777" w:rsidR="0072502F" w:rsidRDefault="0072502F" w:rsidP="00E708E6">
            <w:r>
              <w:t xml:space="preserve">                                             </w:t>
            </w:r>
            <w:proofErr w:type="spellStart"/>
            <w:r>
              <w:t>v_RadioBearerList</w:t>
            </w:r>
            <w:proofErr w:type="spellEnd"/>
            <w:r>
              <w:t>,</w:t>
            </w:r>
          </w:p>
          <w:p w14:paraId="461342AE" w14:textId="77777777" w:rsidR="0072502F" w:rsidRDefault="0072502F" w:rsidP="00E708E6">
            <w:r>
              <w:t xml:space="preserve">                                             </w:t>
            </w:r>
            <w:proofErr w:type="spellStart"/>
            <w:r>
              <w:t>v_SDAP_ConfigurationList</w:t>
            </w:r>
            <w:proofErr w:type="spellEnd"/>
            <w:r>
              <w:t>,</w:t>
            </w:r>
          </w:p>
          <w:p w14:paraId="6BF1F0F0" w14:textId="77777777" w:rsidR="0072502F" w:rsidRDefault="0072502F" w:rsidP="00E708E6">
            <w:r>
              <w:t xml:space="preserve">                                            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3BB51E53" w14:textId="77777777" w:rsidR="0072502F" w:rsidRDefault="0072502F" w:rsidP="00E708E6">
            <w:r>
              <w:t xml:space="preserve">                                             {</w:t>
            </w:r>
            <w:proofErr w:type="spellStart"/>
            <w:r>
              <w:t>v_GSM_MobilityInfo</w:t>
            </w:r>
            <w:proofErr w:type="spellEnd"/>
            <w:r>
              <w:t>},</w:t>
            </w:r>
          </w:p>
          <w:p w14:paraId="2E5928CD" w14:textId="77777777" w:rsidR="0072502F" w:rsidRDefault="0072502F" w:rsidP="00E708E6">
            <w:r>
              <w:t xml:space="preserve">                                             </w:t>
            </w:r>
            <w:proofErr w:type="spellStart"/>
            <w:r>
              <w:t>v_SRBs</w:t>
            </w:r>
            <w:proofErr w:type="spellEnd"/>
            <w:r>
              <w:t>);  // @sic R5-213442 sic@</w:t>
            </w:r>
          </w:p>
          <w:p w14:paraId="2D7F015D" w14:textId="77777777" w:rsidR="0072502F" w:rsidRDefault="0072502F" w:rsidP="00E708E6">
            <w:r>
              <w:t xml:space="preserve">            if (</w:t>
            </w:r>
            <w:proofErr w:type="spellStart"/>
            <w:r>
              <w:t>p_DRBsAlreadyConfigured</w:t>
            </w:r>
            <w:proofErr w:type="spellEnd"/>
            <w:r>
              <w:t>) {  // @sic R5-213442 sic@</w:t>
            </w:r>
          </w:p>
          <w:p w14:paraId="7C640BCC" w14:textId="77777777" w:rsidR="0072502F" w:rsidRDefault="0072502F" w:rsidP="00E708E6">
            <w:r>
              <w:t xml:space="preserve">          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 w:rsidRPr="00334A81">
              <w:rPr>
                <w:highlight w:val="green"/>
              </w:rPr>
              <w:t>v_SRB</w:t>
            </w:r>
            <w:proofErr w:type="spellEnd"/>
            <w:r>
              <w:t xml:space="preserve">, -, cs_NG_NAS_RequestWithPiggybacking(tsc_SHT_IntegrityProtected_Ciphered, </w:t>
            </w:r>
            <w:proofErr w:type="spellStart"/>
            <w:r>
              <w:t>v_NG_NAS_DL_Pdu</w:t>
            </w:r>
            <w:proofErr w:type="spellEnd"/>
            <w:r>
              <w:t>))); // @sic R5s201413 sic@</w:t>
            </w:r>
          </w:p>
          <w:p w14:paraId="25258819" w14:textId="77777777" w:rsidR="0072502F" w:rsidRDefault="0072502F" w:rsidP="00E708E6">
            <w:r>
              <w:t xml:space="preserve">            } else {                        // @sic R5-213442 sic@</w:t>
            </w:r>
          </w:p>
          <w:p w14:paraId="2BE2EBA5" w14:textId="77777777" w:rsidR="0072502F" w:rsidRDefault="0072502F" w:rsidP="00E708E6">
            <w:r>
              <w:t xml:space="preserve">              // Send with a RRC Reconfiguration message</w:t>
            </w:r>
          </w:p>
          <w:p w14:paraId="3B76D423" w14:textId="77777777" w:rsidR="0072502F" w:rsidRDefault="0072502F" w:rsidP="00E708E6">
            <w:r>
              <w:t xml:space="preserve">              </w:t>
            </w:r>
            <w:proofErr w:type="spellStart"/>
            <w:r>
              <w:t>f_NR_RRCReconfigNewDRBWithSSConfig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58B50939" w14:textId="77777777" w:rsidR="0072502F" w:rsidRDefault="0072502F" w:rsidP="00E708E6">
            <w:r>
              <w:lastRenderedPageBreak/>
              <w:t xml:space="preserve">                                                 </w:t>
            </w:r>
            <w:proofErr w:type="spellStart"/>
            <w:r>
              <w:t>v_RadioBearerConfig</w:t>
            </w:r>
            <w:proofErr w:type="spellEnd"/>
            <w:r>
              <w:t>,</w:t>
            </w:r>
          </w:p>
          <w:p w14:paraId="342FA6A0" w14:textId="77777777" w:rsidR="0072502F" w:rsidRDefault="0072502F" w:rsidP="00E708E6">
            <w:r>
              <w:t xml:space="preserve">                                                 </w:t>
            </w:r>
            <w:proofErr w:type="spellStart"/>
            <w:r>
              <w:t>v_RadioBearerList</w:t>
            </w:r>
            <w:proofErr w:type="spellEnd"/>
            <w:r>
              <w:t>,</w:t>
            </w:r>
          </w:p>
          <w:p w14:paraId="23181694" w14:textId="77777777" w:rsidR="0072502F" w:rsidRDefault="0072502F" w:rsidP="00E708E6">
            <w:r>
              <w:t xml:space="preserve">                                                 </w:t>
            </w:r>
            <w:proofErr w:type="spellStart"/>
            <w:r>
              <w:t>v_CellGroupConfig</w:t>
            </w:r>
            <w:proofErr w:type="spellEnd"/>
            <w:r>
              <w:t>,</w:t>
            </w:r>
          </w:p>
          <w:p w14:paraId="6E26E60F" w14:textId="77777777" w:rsidR="0072502F" w:rsidRDefault="0072502F" w:rsidP="00E708E6">
            <w:r>
              <w:t xml:space="preserve">                                                 { cs_NG_NAS_RequestWithPiggybacking(tsc_SHT_IntegrityProtected_Ciphered, </w:t>
            </w:r>
            <w:proofErr w:type="spellStart"/>
            <w:r>
              <w:t>v_NG_NAS_DL_Pdu</w:t>
            </w:r>
            <w:proofErr w:type="spellEnd"/>
            <w:r>
              <w:t>) });</w:t>
            </w:r>
          </w:p>
          <w:p w14:paraId="6554B36D" w14:textId="77777777" w:rsidR="0072502F" w:rsidRDefault="0072502F" w:rsidP="00E708E6">
            <w:r>
              <w:t xml:space="preserve">            }</w:t>
            </w:r>
          </w:p>
          <w:p w14:paraId="7D743EAD" w14:textId="77777777" w:rsidR="0072502F" w:rsidRDefault="0072502F" w:rsidP="00E708E6">
            <w:r>
              <w:t xml:space="preserve">            </w:t>
            </w:r>
            <w:proofErr w:type="spellStart"/>
            <w:r w:rsidRPr="00334A81">
              <w:rPr>
                <w:highlight w:val="green"/>
              </w:rPr>
              <w:t>v_SRB</w:t>
            </w:r>
            <w:proofErr w:type="spellEnd"/>
            <w:r w:rsidRPr="00334A81">
              <w:rPr>
                <w:highlight w:val="green"/>
              </w:rPr>
              <w:t xml:space="preserve"> := tsc_NR_RbId_SRB2</w:t>
            </w:r>
            <w:r>
              <w:t>;</w:t>
            </w:r>
          </w:p>
          <w:p w14:paraId="6F956A22" w14:textId="77777777" w:rsidR="0072502F" w:rsidRDefault="0072502F" w:rsidP="00E708E6">
            <w:r>
              <w:t xml:space="preserve">            </w:t>
            </w:r>
            <w:proofErr w:type="spellStart"/>
            <w:r>
              <w:t>v_WaitForComplete</w:t>
            </w:r>
            <w:proofErr w:type="spellEnd"/>
            <w:r>
              <w:t xml:space="preserve"> := true;</w:t>
            </w:r>
          </w:p>
          <w:p w14:paraId="52157AC9" w14:textId="77777777" w:rsidR="0072502F" w:rsidRDefault="0072502F" w:rsidP="00E708E6">
            <w:r>
              <w:t xml:space="preserve">            </w:t>
            </w:r>
            <w:proofErr w:type="spellStart"/>
            <w:r>
              <w:t>t_Wait.start</w:t>
            </w:r>
            <w:proofErr w:type="spellEnd"/>
            <w:r>
              <w:t>;  // restart timer to wait for next Request</w:t>
            </w:r>
          </w:p>
          <w:p w14:paraId="1D14422B" w14:textId="77777777" w:rsidR="0072502F" w:rsidRDefault="0072502F" w:rsidP="00E708E6">
            <w:r>
              <w:t xml:space="preserve">          }</w:t>
            </w:r>
          </w:p>
          <w:p w14:paraId="2D3B3A99" w14:textId="77777777" w:rsidR="0072502F" w:rsidRDefault="0072502F" w:rsidP="00E708E6">
            <w:r>
              <w:t xml:space="preserve">        }</w:t>
            </w:r>
          </w:p>
          <w:p w14:paraId="5443C44A" w14:textId="77777777" w:rsidR="0072502F" w:rsidRDefault="0072502F" w:rsidP="00E708E6">
            <w:r>
              <w:t xml:space="preserve">        else if (</w:t>
            </w:r>
            <w:proofErr w:type="spellStart"/>
            <w:r>
              <w:t>v_WaitForComplete</w:t>
            </w:r>
            <w:proofErr w:type="spellEnd"/>
            <w:r>
              <w:t xml:space="preserve"> and </w:t>
            </w:r>
            <w:proofErr w:type="spellStart"/>
            <w:r>
              <w:t>ischosen</w:t>
            </w:r>
            <w:proofErr w:type="spellEnd"/>
            <w:r>
              <w:t>(</w:t>
            </w:r>
            <w:proofErr w:type="spellStart"/>
            <w:r>
              <w:t>v_GSMMsg.pdu_Session_Modification_Complete</w:t>
            </w:r>
            <w:proofErr w:type="spellEnd"/>
            <w:r>
              <w:t>)) {</w:t>
            </w:r>
          </w:p>
          <w:p w14:paraId="46CE3A60" w14:textId="77777777" w:rsidR="0072502F" w:rsidRDefault="0072502F" w:rsidP="00E708E6">
            <w:r>
              <w:t xml:space="preserve">          // The </w:t>
            </w:r>
            <w:proofErr w:type="spellStart"/>
            <w:r>
              <w:t>v_GSM_MobilityInfo</w:t>
            </w:r>
            <w:proofErr w:type="spellEnd"/>
            <w:r>
              <w:t xml:space="preserve"> WILL be initialised when this iteration of the loop is processed</w:t>
            </w:r>
          </w:p>
          <w:p w14:paraId="70A25980" w14:textId="77777777" w:rsidR="0072502F" w:rsidRDefault="0072502F" w:rsidP="00E708E6">
            <w:r>
              <w:t xml:space="preserve">          if (not </w:t>
            </w:r>
            <w:proofErr w:type="spellStart"/>
            <w:r>
              <w:t>f_Check_NG_PDUSessionModificationComplete</w:t>
            </w:r>
            <w:proofErr w:type="spellEnd"/>
            <w:r>
              <w:t>(</w:t>
            </w:r>
            <w:proofErr w:type="spellStart"/>
            <w:r>
              <w:t>v_NG_NAS_UL_Pdu</w:t>
            </w:r>
            <w:proofErr w:type="spellEnd"/>
            <w:r>
              <w:t xml:space="preserve">, </w:t>
            </w:r>
            <w:proofErr w:type="spellStart"/>
            <w:r>
              <w:t>v_GSM_MobilityInfo.SessionId</w:t>
            </w:r>
            <w:proofErr w:type="spellEnd"/>
            <w:r>
              <w:t xml:space="preserve">, </w:t>
            </w:r>
            <w:proofErr w:type="spellStart"/>
            <w:r>
              <w:t>v_GSM_MobilityInfo.PTI</w:t>
            </w:r>
            <w:proofErr w:type="spellEnd"/>
            <w:r>
              <w:t>)) {</w:t>
            </w:r>
          </w:p>
          <w:p w14:paraId="1F508188" w14:textId="77777777" w:rsidR="0072502F" w:rsidRDefault="0072502F" w:rsidP="00E708E6">
            <w:r>
              <w:t xml:space="preserve">            </w:t>
            </w:r>
            <w:proofErr w:type="spellStart"/>
            <w:r>
              <w:t>f_NR_SetVerdictFailOrInconc</w:t>
            </w:r>
            <w:proofErr w:type="spellEnd"/>
            <w:r>
              <w:t>(__FILE__, __LINE__, "Invalid PDU SESSION MODIFICATION COMPLETE");</w:t>
            </w:r>
          </w:p>
          <w:p w14:paraId="6E8605F6" w14:textId="77777777" w:rsidR="0072502F" w:rsidRDefault="0072502F" w:rsidP="00E708E6">
            <w:r>
              <w:t xml:space="preserve">          }</w:t>
            </w:r>
          </w:p>
          <w:p w14:paraId="269F9A1E" w14:textId="77777777" w:rsidR="0072502F" w:rsidRDefault="0072502F" w:rsidP="00E708E6">
            <w:r>
              <w:t xml:space="preserve">          </w:t>
            </w:r>
            <w:proofErr w:type="spellStart"/>
            <w:r>
              <w:t>v_WaitForComplete</w:t>
            </w:r>
            <w:proofErr w:type="spellEnd"/>
            <w:r>
              <w:t xml:space="preserve"> := false;</w:t>
            </w:r>
          </w:p>
          <w:p w14:paraId="53E82C2A" w14:textId="77777777" w:rsidR="0072502F" w:rsidRDefault="0072502F" w:rsidP="00E708E6">
            <w:r>
              <w:t xml:space="preserve">          K := K + 1;</w:t>
            </w:r>
          </w:p>
          <w:p w14:paraId="0CF33B1A" w14:textId="77777777" w:rsidR="0072502F" w:rsidRDefault="0072502F" w:rsidP="00E708E6">
            <w:r>
              <w:t xml:space="preserve">        }</w:t>
            </w:r>
          </w:p>
          <w:p w14:paraId="6A2F00E0" w14:textId="77777777" w:rsidR="0072502F" w:rsidRDefault="0072502F" w:rsidP="00E708E6">
            <w:r>
              <w:t xml:space="preserve">        else {</w:t>
            </w:r>
          </w:p>
          <w:p w14:paraId="28418691" w14:textId="77777777" w:rsidR="0072502F" w:rsidRDefault="0072502F" w:rsidP="00E708E6">
            <w:r>
              <w:t xml:space="preserve">          </w:t>
            </w:r>
            <w:proofErr w:type="spellStart"/>
            <w:r>
              <w:t>f_NR_SetVerdictFailOrInconc</w:t>
            </w:r>
            <w:proofErr w:type="spellEnd"/>
            <w:r>
              <w:t>(__FILE__, __LINE__, "Unexpected NAS PDU");</w:t>
            </w:r>
          </w:p>
          <w:p w14:paraId="74D41F72" w14:textId="77777777" w:rsidR="0072502F" w:rsidRDefault="0072502F" w:rsidP="00E708E6">
            <w:r>
              <w:t xml:space="preserve">        }</w:t>
            </w:r>
          </w:p>
          <w:p w14:paraId="08C75027" w14:textId="77777777" w:rsidR="0072502F" w:rsidRDefault="0072502F" w:rsidP="00E708E6"/>
          <w:p w14:paraId="615AA5D5" w14:textId="77777777" w:rsidR="0072502F" w:rsidRDefault="0072502F" w:rsidP="00E708E6">
            <w:r>
              <w:t xml:space="preserve">      }</w:t>
            </w:r>
          </w:p>
          <w:p w14:paraId="6D98C906" w14:textId="77777777" w:rsidR="0072502F" w:rsidRDefault="0072502F" w:rsidP="00E708E6">
            <w:r>
              <w:t xml:space="preserve">      </w:t>
            </w:r>
            <w:proofErr w:type="spellStart"/>
            <w:r>
              <w:t>v_RxdMsg</w:t>
            </w:r>
            <w:proofErr w:type="spellEnd"/>
            <w:r>
              <w:t xml:space="preserve"> := false; // @sic R5s210520 sic@</w:t>
            </w:r>
          </w:p>
          <w:p w14:paraId="1964D38F" w14:textId="77777777" w:rsidR="0072502F" w:rsidRDefault="0072502F" w:rsidP="00E708E6">
            <w:r>
              <w:t xml:space="preserve">    }</w:t>
            </w:r>
          </w:p>
          <w:p w14:paraId="4C14C979" w14:textId="77777777" w:rsidR="0072502F" w:rsidRDefault="0072502F" w:rsidP="00E708E6">
            <w:r>
              <w:t xml:space="preserve">    // Timer will have been started again in loop, but loop is now finished, so need to stop timer</w:t>
            </w:r>
          </w:p>
          <w:p w14:paraId="54820D75" w14:textId="77777777" w:rsidR="0072502F" w:rsidRDefault="0072502F" w:rsidP="00E708E6">
            <w:r>
              <w:t xml:space="preserve">    </w:t>
            </w:r>
            <w:proofErr w:type="spellStart"/>
            <w:r>
              <w:t>t_Wait.stop</w:t>
            </w:r>
            <w:proofErr w:type="spellEnd"/>
            <w:r>
              <w:t>;</w:t>
            </w:r>
          </w:p>
          <w:p w14:paraId="1C4B2DED" w14:textId="77777777" w:rsidR="0072502F" w:rsidRDefault="0072502F" w:rsidP="00E708E6">
            <w:r>
              <w:t xml:space="preserve">    </w:t>
            </w:r>
          </w:p>
          <w:p w14:paraId="0B2DB092" w14:textId="77777777" w:rsidR="0072502F" w:rsidRDefault="0072502F" w:rsidP="00E708E6">
            <w:r>
              <w:t xml:space="preserve">    if (</w:t>
            </w:r>
            <w:proofErr w:type="spellStart"/>
            <w:r>
              <w:t>p_SRB</w:t>
            </w:r>
            <w:proofErr w:type="spellEnd"/>
            <w:r>
              <w:t xml:space="preserve"> == tsc_NR_RbId_SRB2) { // @sic R5s201654 sic@</w:t>
            </w:r>
          </w:p>
          <w:p w14:paraId="72DB91D9" w14:textId="77777777" w:rsidR="0072502F" w:rsidRDefault="0072502F" w:rsidP="00E708E6">
            <w:r>
              <w:t xml:space="preserve">      </w:t>
            </w:r>
            <w:proofErr w:type="spellStart"/>
            <w:r>
              <w:t>v_SRBs</w:t>
            </w:r>
            <w:proofErr w:type="spellEnd"/>
            <w:r>
              <w:t xml:space="preserve"> := SRB1_2;</w:t>
            </w:r>
          </w:p>
          <w:p w14:paraId="6C77369A" w14:textId="77777777" w:rsidR="0072502F" w:rsidRDefault="0072502F" w:rsidP="00E708E6">
            <w:r>
              <w:t xml:space="preserve">    }</w:t>
            </w:r>
          </w:p>
          <w:p w14:paraId="3476AD0E" w14:textId="77777777" w:rsidR="0072502F" w:rsidRDefault="0072502F" w:rsidP="00E708E6">
            <w:r>
              <w:t xml:space="preserve">    return </w:t>
            </w:r>
            <w:proofErr w:type="spellStart"/>
            <w:r>
              <w:t>v_ReregisterIMS</w:t>
            </w:r>
            <w:proofErr w:type="spellEnd"/>
            <w:r>
              <w:t>;</w:t>
            </w:r>
          </w:p>
          <w:p w14:paraId="47D9B658" w14:textId="77777777" w:rsidR="0072502F" w:rsidRDefault="0072502F" w:rsidP="00E708E6">
            <w:r>
              <w:t xml:space="preserve">  }</w:t>
            </w:r>
          </w:p>
        </w:tc>
      </w:tr>
      <w:bookmarkEnd w:id="10"/>
    </w:tbl>
    <w:p w14:paraId="502EB1C1" w14:textId="109281B8" w:rsidR="00C902CB" w:rsidRDefault="00C902CB" w:rsidP="00C85DD5">
      <w:pPr>
        <w:spacing w:after="0"/>
        <w:rPr>
          <w:rFonts w:ascii="Arial" w:hAnsi="Arial"/>
          <w:b/>
          <w:lang w:eastAsia="en-GB"/>
        </w:rPr>
      </w:pPr>
    </w:p>
    <w:sectPr w:rsidR="00C902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2A553D" w14:textId="77777777" w:rsidR="00AF685F" w:rsidRDefault="00AF685F">
      <w:r>
        <w:separator/>
      </w:r>
    </w:p>
  </w:endnote>
  <w:endnote w:type="continuationSeparator" w:id="0">
    <w:p w14:paraId="63DDD0BD" w14:textId="77777777" w:rsidR="00AF685F" w:rsidRDefault="00AF6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91EBFE" w14:textId="77777777" w:rsidR="00AF685F" w:rsidRDefault="00AF685F">
      <w:r>
        <w:separator/>
      </w:r>
    </w:p>
  </w:footnote>
  <w:footnote w:type="continuationSeparator" w:id="0">
    <w:p w14:paraId="12794268" w14:textId="77777777" w:rsidR="00AF685F" w:rsidRDefault="00AF6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E708E6" w:rsidRDefault="00E708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E708E6" w:rsidRDefault="00E708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E708E6" w:rsidRDefault="00E708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E708E6" w:rsidRDefault="00E708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A1FF7"/>
    <w:multiLevelType w:val="hybridMultilevel"/>
    <w:tmpl w:val="2CB69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F14BCB"/>
    <w:multiLevelType w:val="hybridMultilevel"/>
    <w:tmpl w:val="4886A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5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34"/>
  </w:num>
  <w:num w:numId="6">
    <w:abstractNumId w:val="7"/>
  </w:num>
  <w:num w:numId="7">
    <w:abstractNumId w:val="26"/>
  </w:num>
  <w:num w:numId="8">
    <w:abstractNumId w:val="39"/>
  </w:num>
  <w:num w:numId="9">
    <w:abstractNumId w:val="25"/>
  </w:num>
  <w:num w:numId="10">
    <w:abstractNumId w:val="23"/>
  </w:num>
  <w:num w:numId="11">
    <w:abstractNumId w:val="36"/>
  </w:num>
  <w:num w:numId="12">
    <w:abstractNumId w:val="30"/>
  </w:num>
  <w:num w:numId="13">
    <w:abstractNumId w:val="12"/>
  </w:num>
  <w:num w:numId="14">
    <w:abstractNumId w:val="42"/>
  </w:num>
  <w:num w:numId="15">
    <w:abstractNumId w:val="18"/>
  </w:num>
  <w:num w:numId="16">
    <w:abstractNumId w:val="35"/>
  </w:num>
  <w:num w:numId="17">
    <w:abstractNumId w:val="40"/>
  </w:num>
  <w:num w:numId="18">
    <w:abstractNumId w:val="2"/>
  </w:num>
  <w:num w:numId="19">
    <w:abstractNumId w:val="4"/>
  </w:num>
  <w:num w:numId="20">
    <w:abstractNumId w:val="37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2"/>
  </w:num>
  <w:num w:numId="26">
    <w:abstractNumId w:val="38"/>
  </w:num>
  <w:num w:numId="27">
    <w:abstractNumId w:val="19"/>
  </w:num>
  <w:num w:numId="28">
    <w:abstractNumId w:val="20"/>
  </w:num>
  <w:num w:numId="29">
    <w:abstractNumId w:val="16"/>
  </w:num>
  <w:num w:numId="30">
    <w:abstractNumId w:val="43"/>
  </w:num>
  <w:num w:numId="31">
    <w:abstractNumId w:val="6"/>
  </w:num>
  <w:num w:numId="32">
    <w:abstractNumId w:val="5"/>
  </w:num>
  <w:num w:numId="33">
    <w:abstractNumId w:val="28"/>
  </w:num>
  <w:num w:numId="34">
    <w:abstractNumId w:val="9"/>
  </w:num>
  <w:num w:numId="35">
    <w:abstractNumId w:val="24"/>
  </w:num>
  <w:num w:numId="36">
    <w:abstractNumId w:val="17"/>
  </w:num>
  <w:num w:numId="37">
    <w:abstractNumId w:val="3"/>
  </w:num>
  <w:num w:numId="38">
    <w:abstractNumId w:val="8"/>
  </w:num>
  <w:num w:numId="39">
    <w:abstractNumId w:val="33"/>
  </w:num>
  <w:num w:numId="40">
    <w:abstractNumId w:val="13"/>
  </w:num>
  <w:num w:numId="41">
    <w:abstractNumId w:val="29"/>
  </w:num>
  <w:num w:numId="42">
    <w:abstractNumId w:val="41"/>
  </w:num>
  <w:num w:numId="43">
    <w:abstractNumId w:val="10"/>
  </w:num>
  <w:num w:numId="44">
    <w:abstractNumId w:val="32"/>
  </w:num>
  <w:num w:numId="45">
    <w:abstractNumId w:val="27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38A"/>
    <w:rsid w:val="000C6598"/>
    <w:rsid w:val="000D44B3"/>
    <w:rsid w:val="000E34BB"/>
    <w:rsid w:val="000F6FBF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2024E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03DD"/>
    <w:rsid w:val="004F2994"/>
    <w:rsid w:val="00502FEC"/>
    <w:rsid w:val="0051580D"/>
    <w:rsid w:val="0051584C"/>
    <w:rsid w:val="00547111"/>
    <w:rsid w:val="0054712D"/>
    <w:rsid w:val="00555E70"/>
    <w:rsid w:val="00556166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2502F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76DC"/>
    <w:rsid w:val="007F44EA"/>
    <w:rsid w:val="007F7259"/>
    <w:rsid w:val="008040A8"/>
    <w:rsid w:val="008279FA"/>
    <w:rsid w:val="00832EA7"/>
    <w:rsid w:val="00835B06"/>
    <w:rsid w:val="00847DB8"/>
    <w:rsid w:val="008535B7"/>
    <w:rsid w:val="008626E7"/>
    <w:rsid w:val="00870EE7"/>
    <w:rsid w:val="0087387E"/>
    <w:rsid w:val="00874EF8"/>
    <w:rsid w:val="00881CD5"/>
    <w:rsid w:val="008863B9"/>
    <w:rsid w:val="0088640C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1D3A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0CE4"/>
    <w:rsid w:val="00AD1CD8"/>
    <w:rsid w:val="00AD62D3"/>
    <w:rsid w:val="00AF685F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40C5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667B7"/>
    <w:rsid w:val="00E708E6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66272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1884</TotalTime>
  <Pages>18</Pages>
  <Words>4221</Words>
  <Characters>24064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28229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84</cp:revision>
  <cp:lastPrinted>1900-01-01T00:00:00Z</cp:lastPrinted>
  <dcterms:created xsi:type="dcterms:W3CDTF">2020-12-08T10:56:00Z</dcterms:created>
  <dcterms:modified xsi:type="dcterms:W3CDTF">2021-06-28T13:49:00Z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