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40488A4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C7A78">
        <w:fldChar w:fldCharType="begin"/>
      </w:r>
      <w:r w:rsidR="003C7A78">
        <w:instrText xml:space="preserve"> DOCPROPERTY  Tdoc#  \* MERGEFORMAT </w:instrText>
      </w:r>
      <w:r w:rsidR="003C7A78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3C7A78">
        <w:rPr>
          <w:b/>
          <w:i/>
          <w:noProof/>
          <w:sz w:val="28"/>
        </w:rPr>
        <w:fldChar w:fldCharType="end"/>
      </w:r>
      <w:r w:rsidR="009A0410">
        <w:rPr>
          <w:b/>
          <w:i/>
          <w:noProof/>
          <w:sz w:val="28"/>
        </w:rPr>
        <w:t>0</w:t>
      </w:r>
      <w:r w:rsidR="008A5514">
        <w:rPr>
          <w:b/>
          <w:i/>
          <w:noProof/>
          <w:sz w:val="28"/>
        </w:rPr>
        <w:t>6</w:t>
      </w:r>
      <w:r w:rsidR="003A4473">
        <w:rPr>
          <w:b/>
          <w:i/>
          <w:noProof/>
          <w:sz w:val="28"/>
        </w:rPr>
        <w:t>78</w:t>
      </w:r>
    </w:p>
    <w:p w14:paraId="5D6FC58C" w14:textId="307A0302" w:rsidR="001A09A3" w:rsidRDefault="003C7A7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66C2448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</w:t>
            </w:r>
            <w:r w:rsidR="008A5514">
              <w:rPr>
                <w:b/>
                <w:noProof/>
                <w:sz w:val="28"/>
              </w:rPr>
              <w:t>1</w:t>
            </w:r>
            <w:r w:rsidR="003A447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5B1F490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8E5166">
              <w:rPr>
                <w:b/>
                <w:noProof/>
                <w:sz w:val="28"/>
              </w:rPr>
              <w:t>1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D9D9306" w:rsidR="001E41F3" w:rsidRDefault="008A5514" w:rsidP="008A5514">
            <w:pPr>
              <w:pStyle w:val="CRCoverPage"/>
              <w:spacing w:after="0"/>
              <w:rPr>
                <w:noProof/>
              </w:rPr>
            </w:pPr>
            <w:r w:rsidRPr="008A5514">
              <w:rPr>
                <w:noProof/>
              </w:rPr>
              <w:t xml:space="preserve">Addition of IMS over 5GS test case </w:t>
            </w:r>
            <w:r w:rsidR="00D077BE">
              <w:rPr>
                <w:noProof/>
              </w:rPr>
              <w:t>7.33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30F24F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ACB4625" w:rsidR="001E41F3" w:rsidRDefault="00D077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6FC8E62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 w:rsidR="003A4473">
              <w:rPr>
                <w:lang w:val="en-US"/>
              </w:rPr>
              <w:t>7.33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E1A3B34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call control test case</w:t>
            </w:r>
            <w:r>
              <w:rPr>
                <w:rFonts w:eastAsia="SimSun"/>
                <w:lang w:val="en-US"/>
              </w:rPr>
              <w:t xml:space="preserve"> </w:t>
            </w:r>
            <w:r w:rsidR="003A4473">
              <w:rPr>
                <w:rFonts w:eastAsia="SimSun"/>
                <w:lang w:val="en-US"/>
              </w:rPr>
              <w:t>7.33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538A95F" w:rsidR="001E41F3" w:rsidRDefault="003A4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7.33</w:t>
            </w:r>
            <w:r w:rsidR="009A0410"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04DA1DB7" w:rsidR="001E41F3" w:rsidRDefault="00741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 needs a prose change. Draft prose CR attached.</w:t>
            </w: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5438424"/>
      <w:r w:rsidRPr="00D83A7A">
        <w:rPr>
          <w:rStyle w:val="Emphasis"/>
          <w:rFonts w:cs="Arial"/>
          <w:i w:val="0"/>
        </w:rPr>
        <w:t>Table of Contents</w:t>
      </w:r>
      <w:bookmarkEnd w:id="1"/>
    </w:p>
    <w:p w14:paraId="7B13360F" w14:textId="747C8671" w:rsidR="00DA5588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588" w:rsidRPr="001C2ABE">
        <w:rPr>
          <w:rFonts w:cs="Arial"/>
          <w:iCs/>
        </w:rPr>
        <w:t>Table of Contents</w:t>
      </w:r>
      <w:r w:rsidR="00DA5588">
        <w:tab/>
      </w:r>
      <w:r w:rsidR="00DA5588">
        <w:fldChar w:fldCharType="begin"/>
      </w:r>
      <w:r w:rsidR="00DA5588">
        <w:instrText xml:space="preserve"> PAGEREF _Toc75438424 \h </w:instrText>
      </w:r>
      <w:r w:rsidR="00DA5588">
        <w:fldChar w:fldCharType="separate"/>
      </w:r>
      <w:r w:rsidR="00DA5588">
        <w:t>2</w:t>
      </w:r>
      <w:r w:rsidR="00DA5588">
        <w:fldChar w:fldCharType="end"/>
      </w:r>
    </w:p>
    <w:p w14:paraId="2B0DCB39" w14:textId="2308ECB3" w:rsidR="00DA5588" w:rsidRDefault="00DA55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C2AB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C2AB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_Toc75438425 \h </w:instrText>
      </w:r>
      <w:r>
        <w:fldChar w:fldCharType="separate"/>
      </w:r>
      <w:r>
        <w:t>3</w:t>
      </w:r>
      <w:r>
        <w:fldChar w:fldCharType="end"/>
      </w:r>
    </w:p>
    <w:p w14:paraId="4B3A013B" w14:textId="6E080364" w:rsidR="00DA5588" w:rsidRDefault="00DA55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C2AB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C2AB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_Toc75438426 \h </w:instrText>
      </w:r>
      <w:r>
        <w:fldChar w:fldCharType="separate"/>
      </w:r>
      <w:r>
        <w:t>3</w:t>
      </w:r>
      <w:r>
        <w:fldChar w:fldCharType="end"/>
      </w:r>
    </w:p>
    <w:p w14:paraId="0B4DFEC4" w14:textId="04A4D870" w:rsidR="00DA5588" w:rsidRDefault="00DA55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C2AB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C2AB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_Toc75438427 \h </w:instrText>
      </w:r>
      <w:r>
        <w:fldChar w:fldCharType="separate"/>
      </w:r>
      <w:r>
        <w:t>3</w:t>
      </w:r>
      <w:r>
        <w:fldChar w:fldCharType="end"/>
      </w:r>
    </w:p>
    <w:p w14:paraId="4A335FDF" w14:textId="30980510" w:rsidR="00DA5588" w:rsidRDefault="00DA55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C2AB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C2AB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_Toc75438428 \h </w:instrText>
      </w:r>
      <w:r>
        <w:fldChar w:fldCharType="separate"/>
      </w:r>
      <w:r>
        <w:t>3</w:t>
      </w:r>
      <w:r>
        <w:fldChar w:fldCharType="end"/>
      </w:r>
    </w:p>
    <w:p w14:paraId="2FF1D078" w14:textId="6B7D2409" w:rsidR="00DA5588" w:rsidRDefault="00DA55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C2AB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C2AB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_Toc75438429 \h </w:instrText>
      </w:r>
      <w:r>
        <w:fldChar w:fldCharType="separate"/>
      </w:r>
      <w:r>
        <w:t>5</w:t>
      </w:r>
      <w:r>
        <w:fldChar w:fldCharType="end"/>
      </w:r>
    </w:p>
    <w:p w14:paraId="6AD758FE" w14:textId="134D7DEF" w:rsidR="00DA5588" w:rsidRDefault="00DA55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C2AB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C2AB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_Toc75438430 \h </w:instrText>
      </w:r>
      <w:r>
        <w:fldChar w:fldCharType="separate"/>
      </w:r>
      <w:r>
        <w:t>6</w:t>
      </w:r>
      <w:r>
        <w:fldChar w:fldCharType="end"/>
      </w:r>
    </w:p>
    <w:p w14:paraId="627DFA76" w14:textId="0892533E" w:rsidR="00DA5588" w:rsidRDefault="00DA55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C2AB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C2AB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_Toc75438431 \h </w:instrText>
      </w:r>
      <w:r>
        <w:fldChar w:fldCharType="separate"/>
      </w:r>
      <w:r>
        <w:t>6</w:t>
      </w:r>
      <w:r>
        <w:fldChar w:fldCharType="end"/>
      </w:r>
    </w:p>
    <w:p w14:paraId="15FE7A2E" w14:textId="5A758871" w:rsidR="00DA5588" w:rsidRDefault="00DA55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C2ABE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C2ABE">
        <w:rPr>
          <w:rFonts w:cs="Arial"/>
        </w:rPr>
        <w:t>Samsung SM-G986U</w:t>
      </w:r>
      <w:r>
        <w:tab/>
      </w:r>
      <w:r>
        <w:fldChar w:fldCharType="begin"/>
      </w:r>
      <w:r>
        <w:instrText xml:space="preserve"> PAGEREF _Toc75438432 \h </w:instrText>
      </w:r>
      <w:r>
        <w:fldChar w:fldCharType="separate"/>
      </w:r>
      <w:r>
        <w:t>6</w:t>
      </w:r>
      <w:r>
        <w:fldChar w:fldCharType="end"/>
      </w:r>
    </w:p>
    <w:p w14:paraId="5EA1ED1B" w14:textId="6528B717" w:rsidR="00DA5588" w:rsidRDefault="00DA55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C2AB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C2AB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_Toc75438433 \h </w:instrText>
      </w:r>
      <w:r>
        <w:fldChar w:fldCharType="separate"/>
      </w:r>
      <w:r>
        <w:t>6</w:t>
      </w:r>
      <w:r>
        <w:fldChar w:fldCharType="end"/>
      </w:r>
    </w:p>
    <w:p w14:paraId="2E4D4796" w14:textId="783096B9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5438425"/>
      <w:r>
        <w:rPr>
          <w:b/>
          <w:lang w:eastAsia="ja-JP"/>
        </w:rPr>
        <w:t>Overview</w:t>
      </w:r>
      <w:bookmarkEnd w:id="2"/>
      <w:bookmarkEnd w:id="3"/>
    </w:p>
    <w:p w14:paraId="5AD0086A" w14:textId="0EB900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3A4473">
        <w:rPr>
          <w:rFonts w:cs="Arial"/>
        </w:rPr>
        <w:t>7</w:t>
      </w:r>
      <w:r w:rsidR="00942160">
        <w:rPr>
          <w:rFonts w:cs="Arial"/>
        </w:rPr>
        <w:t>.</w:t>
      </w:r>
      <w:r w:rsidR="003A4473">
        <w:rPr>
          <w:rFonts w:cs="Arial"/>
        </w:rPr>
        <w:t>33</w:t>
      </w:r>
      <w:r w:rsidR="00810C65">
        <w:rPr>
          <w:rFonts w:cs="Arial"/>
        </w:rPr>
        <w:t xml:space="preserve">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DA5588">
        <w:rPr>
          <w:rFonts w:cs="Arial"/>
        </w:rPr>
        <w:t>24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5438426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16C3D01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A4473">
        <w:rPr>
          <w:rFonts w:cs="Arial"/>
          <w:lang w:eastAsia="ja-JP"/>
        </w:rPr>
        <w:t>7</w:t>
      </w:r>
      <w:r w:rsidR="008A5514">
        <w:rPr>
          <w:rFonts w:cs="Arial"/>
          <w:lang w:eastAsia="ja-JP"/>
        </w:rPr>
        <w:t>.</w:t>
      </w:r>
      <w:r w:rsidR="003A4473">
        <w:rPr>
          <w:rFonts w:cs="Arial"/>
          <w:lang w:eastAsia="ja-JP"/>
        </w:rPr>
        <w:t>33</w:t>
      </w:r>
      <w:r w:rsidR="009A0410" w:rsidRPr="009A0410">
        <w:rPr>
          <w:rFonts w:cs="Arial"/>
          <w:lang w:eastAsia="ja-JP"/>
        </w:rPr>
        <w:t>.NR5GC</w:t>
      </w:r>
    </w:p>
    <w:p w14:paraId="30F24256" w14:textId="0A0736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A26FD2">
        <w:rPr>
          <w:rFonts w:cs="Arial"/>
        </w:rPr>
        <w:t>24</w:t>
      </w:r>
      <w:bookmarkStart w:id="5" w:name="_GoBack"/>
      <w:bookmarkEnd w:id="5"/>
    </w:p>
    <w:p w14:paraId="58E7A1E0" w14:textId="504273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</w:p>
    <w:p w14:paraId="4939F6E6" w14:textId="5E1C8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A4473">
        <w:rPr>
          <w:rFonts w:cs="Arial"/>
        </w:rPr>
        <w:t>Samsung SM-G986-U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299C468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5438427"/>
      <w:r w:rsidRPr="00854C55">
        <w:rPr>
          <w:b/>
        </w:rPr>
        <w:t>Corrections required</w:t>
      </w:r>
      <w:bookmarkEnd w:id="6"/>
      <w:bookmarkEnd w:id="7"/>
      <w:bookmarkEnd w:id="8"/>
    </w:p>
    <w:p w14:paraId="58529AD1" w14:textId="77777777" w:rsidR="00F6101A" w:rsidRPr="00F6101A" w:rsidRDefault="00F6101A" w:rsidP="00F6101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75438428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6101A" w14:paraId="4101142E" w14:textId="77777777" w:rsidTr="00A26FD2">
        <w:trPr>
          <w:trHeight w:val="447"/>
        </w:trPr>
        <w:tc>
          <w:tcPr>
            <w:tcW w:w="1985" w:type="dxa"/>
          </w:tcPr>
          <w:p w14:paraId="740A3BBC" w14:textId="77777777" w:rsidR="00F6101A" w:rsidRPr="00E751F5" w:rsidRDefault="00F6101A" w:rsidP="00333D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7A28625" w14:textId="1E2D9A08" w:rsidR="00F6101A" w:rsidRPr="002D56A7" w:rsidRDefault="00A26FD2" w:rsidP="00333D06">
            <w:pPr>
              <w:spacing w:after="0"/>
            </w:pPr>
            <w:r w:rsidRPr="00A26FD2">
              <w:rPr>
                <w:rFonts w:ascii="Arial" w:hAnsi="Arial"/>
                <w:noProof/>
                <w:lang w:val="en-SG"/>
              </w:rPr>
              <w:t>f_TC_7_33_NR5GC_IMS1</w:t>
            </w:r>
          </w:p>
        </w:tc>
      </w:tr>
      <w:tr w:rsidR="00F6101A" w14:paraId="5E2E9E70" w14:textId="77777777" w:rsidTr="00A26FD2">
        <w:trPr>
          <w:trHeight w:val="452"/>
        </w:trPr>
        <w:tc>
          <w:tcPr>
            <w:tcW w:w="1985" w:type="dxa"/>
          </w:tcPr>
          <w:p w14:paraId="61700146" w14:textId="77777777" w:rsidR="00F6101A" w:rsidRPr="00E751F5" w:rsidRDefault="00F6101A" w:rsidP="00333D0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EDCF18" w14:textId="78A62018" w:rsidR="00F6101A" w:rsidRPr="0022675A" w:rsidRDefault="00A26FD2" w:rsidP="00333D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step 19, 200 OK, the timer tag needs to be in the Supported rather than in the Require header, see TS 34.229-5</w:t>
            </w:r>
            <w:r w:rsidR="00741ABD">
              <w:rPr>
                <w:rFonts w:ascii="Arial" w:hAnsi="Arial" w:cs="Arial"/>
              </w:rPr>
              <w:t xml:space="preserve"> resp agreed prose CR R5-213545</w:t>
            </w:r>
            <w:r>
              <w:rPr>
                <w:rFonts w:ascii="Arial" w:hAnsi="Arial" w:cs="Arial"/>
              </w:rPr>
              <w:t>. Note that the UE is allowed to also add it to the Require header but this is not to be checked.</w:t>
            </w:r>
          </w:p>
        </w:tc>
      </w:tr>
      <w:tr w:rsidR="00F6101A" w14:paraId="0DF96C22" w14:textId="77777777" w:rsidTr="00A26FD2">
        <w:tc>
          <w:tcPr>
            <w:tcW w:w="1985" w:type="dxa"/>
          </w:tcPr>
          <w:p w14:paraId="3D811CE8" w14:textId="77777777" w:rsidR="00F6101A" w:rsidRPr="00E751F5" w:rsidRDefault="00F6101A" w:rsidP="00333D0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3ED18A" w14:textId="28607EC3" w:rsidR="00F6101A" w:rsidRPr="000352E9" w:rsidRDefault="00A26FD2" w:rsidP="00333D06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Replaced Require by Supported header in the UL message.</w:t>
            </w:r>
          </w:p>
        </w:tc>
      </w:tr>
      <w:tr w:rsidR="00F6101A" w14:paraId="0F7D148A" w14:textId="77777777" w:rsidTr="00A26FD2">
        <w:tc>
          <w:tcPr>
            <w:tcW w:w="1985" w:type="dxa"/>
          </w:tcPr>
          <w:p w14:paraId="34B61564" w14:textId="77777777" w:rsidR="00F6101A" w:rsidRPr="00E751F5" w:rsidRDefault="00F6101A" w:rsidP="00333D0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85F6A48" w14:textId="0D16B03E" w:rsidR="00F6101A" w:rsidRPr="00E751F5" w:rsidRDefault="00F6101A" w:rsidP="00333D06">
            <w:pPr>
              <w:spacing w:after="0"/>
              <w:rPr>
                <w:rFonts w:ascii="Arial" w:hAnsi="Arial" w:cs="Arial"/>
                <w:noProof/>
              </w:rPr>
            </w:pPr>
            <w:r w:rsidRPr="001E76BA">
              <w:rPr>
                <w:rFonts w:ascii="Arial" w:hAnsi="Arial" w:cs="Arial"/>
                <w:lang w:eastAsia="en-GB"/>
              </w:rPr>
              <w:t>IMS_</w:t>
            </w:r>
            <w:r>
              <w:rPr>
                <w:rFonts w:ascii="Arial" w:hAnsi="Arial" w:cs="Arial"/>
                <w:lang w:eastAsia="en-GB"/>
              </w:rPr>
              <w:t>NR5G</w:t>
            </w:r>
            <w:r w:rsidR="00A26FD2">
              <w:rPr>
                <w:rFonts w:ascii="Arial" w:hAnsi="Arial" w:cs="Arial"/>
                <w:lang w:eastAsia="en-GB"/>
              </w:rPr>
              <w:t>C_CallControlTestcases</w:t>
            </w:r>
            <w:r w:rsidRPr="001E76B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6101A" w:rsidRPr="00E751F5" w14:paraId="2E063256" w14:textId="77777777" w:rsidTr="00A26FD2">
        <w:tc>
          <w:tcPr>
            <w:tcW w:w="1985" w:type="dxa"/>
          </w:tcPr>
          <w:p w14:paraId="4C89B771" w14:textId="77777777" w:rsidR="00F6101A" w:rsidRPr="00E751F5" w:rsidRDefault="00F6101A" w:rsidP="00333D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A4F4490" w14:textId="77777777" w:rsidR="00F6101A" w:rsidRPr="00E751F5" w:rsidRDefault="00F6101A" w:rsidP="00333D06">
            <w:pPr>
              <w:rPr>
                <w:rFonts w:ascii="Arial" w:hAnsi="Arial"/>
                <w:highlight w:val="cyan"/>
              </w:rPr>
            </w:pPr>
          </w:p>
        </w:tc>
      </w:tr>
    </w:tbl>
    <w:p w14:paraId="3EC5E7E8" w14:textId="77777777" w:rsidR="00F6101A" w:rsidRDefault="00F6101A" w:rsidP="00F6101A">
      <w:pPr>
        <w:spacing w:after="0"/>
        <w:rPr>
          <w:rFonts w:ascii="Arial" w:hAnsi="Arial"/>
          <w:b/>
          <w:lang w:eastAsia="en-GB"/>
        </w:rPr>
      </w:pPr>
    </w:p>
    <w:p w14:paraId="495E80E1" w14:textId="77777777" w:rsidR="00F6101A" w:rsidRDefault="00F6101A" w:rsidP="00F6101A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49830A29" w14:textId="77777777" w:rsidR="00F6101A" w:rsidRDefault="00F6101A" w:rsidP="00F6101A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1FCFA422" w14:textId="6469A708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f</w:t>
      </w:r>
      <w:r w:rsidRPr="008A5514">
        <w:rPr>
          <w:rFonts w:ascii="Courier New" w:hAnsi="Courier New"/>
          <w:sz w:val="16"/>
        </w:rPr>
        <w:t>unction</w:t>
      </w:r>
      <w:r>
        <w:rPr>
          <w:rFonts w:ascii="Courier New" w:hAnsi="Courier New"/>
          <w:sz w:val="16"/>
        </w:rPr>
        <w:t xml:space="preserve"> </w:t>
      </w:r>
      <w:r w:rsidRPr="00F6101A">
        <w:rPr>
          <w:rFonts w:ascii="Courier New" w:hAnsi="Courier New"/>
          <w:sz w:val="16"/>
        </w:rPr>
        <w:t>f_TC_7_33_NR5GC_IMS1() runs on IMS_PTC</w:t>
      </w:r>
    </w:p>
    <w:p w14:paraId="7BD86465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{ // Session Timer / MT Call / Remote end chooses UE as refresher / 5GS</w:t>
      </w:r>
    </w:p>
    <w:p w14:paraId="379071CD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Method_List v_MethodList := {"INVITE", "ACK", "OPTIONS", "CANCEL", "BYE"};</w:t>
      </w:r>
    </w:p>
    <w:p w14:paraId="3B6A89B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template (value) IMS_InviteRequestWithSdp_Type v_InviteRequestWithSdp;</w:t>
      </w:r>
    </w:p>
    <w:p w14:paraId="0132B6F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SipUrl v_ContactUrlUE;</w:t>
      </w:r>
    </w:p>
    <w:p w14:paraId="11A2922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SipUrl v_ContactUrlSS;</w:t>
      </w:r>
    </w:p>
    <w:p w14:paraId="24CE9DC5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integer v_DeltaSec := 1800;</w:t>
      </w:r>
    </w:p>
    <w:p w14:paraId="2587503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integer i;</w:t>
      </w:r>
    </w:p>
    <w:p w14:paraId="531E292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71DE8C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f_IMS_CC_Preamble(IPCAN_SpeechCall, IMS_REGISTERED);</w:t>
      </w:r>
    </w:p>
    <w:p w14:paraId="61787C46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</w:p>
    <w:p w14:paraId="6644830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f_IMS_TestBody_Set(true);</w:t>
      </w:r>
    </w:p>
    <w:p w14:paraId="6D63E8E7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CEAD0B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f_IMS_CC_StartCall(IPCAN_MT_SpeechCall);</w:t>
      </w:r>
    </w:p>
    <w:p w14:paraId="4754E9FF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FA1B15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1 - 8" IPCAN siclog@</w:t>
      </w:r>
    </w:p>
    <w:p w14:paraId="191DC21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5AC5BA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9" siclog@  @sic R5-213545: A.5.2 instead of A.5.1 sic@</w:t>
      </w:r>
    </w:p>
    <w:p w14:paraId="6045DBD4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v_InviteRequestWithSdp := f_IMS_MTCallSetup_BuildInviteRequestWithSdp(tsc_IMS_SDP_AudioCodecList_EVS_WBAMR_AMR, tsc_SDP_WithoutPreconditions);</w:t>
      </w:r>
    </w:p>
    <w:p w14:paraId="730F4800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v_InviteRequestWithSdp.Invite.msgHeader.sessionExpires := cs_SessionExpires(v_DeltaSec, "uas");</w:t>
      </w:r>
    </w:p>
    <w:p w14:paraId="2C4A2F1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v_InviteRequestWithSdp.Invite.msgHeader.allow := cs_Allow(v_MethodList);</w:t>
      </w:r>
    </w:p>
    <w:p w14:paraId="34FD98B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IMS_Client.send(cas_IMS_Invite_Request(v_InviteRequestWithSdp.RoutingInfo, v_InviteRequestWithSdp.Invite));</w:t>
      </w:r>
    </w:p>
    <w:p w14:paraId="7FD96F83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v_ContactUrlSS := f_MessageHeader_GetContactSipUrl(v_InviteRequestWithSdp.Invite.msgHeader);</w:t>
      </w:r>
    </w:p>
    <w:p w14:paraId="5397E12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4A5C36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10 - 16" IPCAN siclog@</w:t>
      </w:r>
    </w:p>
    <w:p w14:paraId="66451FC7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f_IMS_MTCallSetup_NR5GC_A_5_2_Step2_8(valueof(v_InviteRequestWithSdp));    // @sic R5-213545: A.5.2 instead of A.5.1 sic@</w:t>
      </w:r>
    </w:p>
    <w:p w14:paraId="04E0F056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470BAF4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17" siclog@</w:t>
      </w:r>
    </w:p>
    <w:p w14:paraId="33C106D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f_UT_AnswerCall(MMI);</w:t>
      </w:r>
    </w:p>
    <w:p w14:paraId="0F2F7A83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B7BAD5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18" Void siclog@</w:t>
      </w:r>
    </w:p>
    <w:p w14:paraId="42B67DF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E0C050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19 - 20" siclog@</w:t>
      </w:r>
    </w:p>
    <w:p w14:paraId="25426759" w14:textId="77777777" w:rsidR="006363B9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 w:rsidRPr="00F6101A">
        <w:rPr>
          <w:rFonts w:ascii="Courier New" w:hAnsi="Courier New"/>
          <w:sz w:val="16"/>
        </w:rPr>
        <w:t xml:space="preserve">f_IMS_MTCallSetupWithSessionTimer_Receive200OK_SendACK(valueof(v_InviteRequestWithSdp), </w:t>
      </w:r>
      <w:r w:rsidRPr="00F6101A">
        <w:rPr>
          <w:rFonts w:ascii="Courier New" w:hAnsi="Courier New"/>
          <w:sz w:val="16"/>
          <w:highlight w:val="yellow"/>
        </w:rPr>
        <w:t>cr_Require_timer, -,</w:t>
      </w:r>
      <w:r w:rsidRPr="00F6101A">
        <w:rPr>
          <w:rFonts w:ascii="Courier New" w:hAnsi="Courier New"/>
          <w:sz w:val="16"/>
        </w:rPr>
        <w:t xml:space="preserve"> v_DeltaSec, "uas");</w:t>
      </w:r>
      <w:r w:rsidRPr="00F6101A">
        <w:rPr>
          <w:rFonts w:ascii="Courier New" w:hAnsi="Courier New"/>
          <w:sz w:val="16"/>
        </w:rPr>
        <w:t xml:space="preserve">    </w:t>
      </w:r>
    </w:p>
    <w:p w14:paraId="0FE63593" w14:textId="1F23B4C1" w:rsidR="00F6101A" w:rsidRPr="00F6101A" w:rsidRDefault="006363B9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 w:rsidR="00F6101A" w:rsidRPr="00F6101A">
        <w:rPr>
          <w:rFonts w:ascii="Courier New" w:hAnsi="Courier New"/>
          <w:sz w:val="16"/>
        </w:rPr>
        <w:t>f_IMS_PreliminaryPass(__FILE__, __LINE__, "Step 19");</w:t>
      </w:r>
    </w:p>
    <w:p w14:paraId="0DA20FE3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D4835E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21 - 26" siclog@</w:t>
      </w:r>
    </w:p>
    <w:p w14:paraId="7647DE57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for (i := 0; i &lt; 2; i := i + 1) {</w:t>
      </w:r>
    </w:p>
    <w:p w14:paraId="3E29952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  f_IMS_CallWithSessionTimer_MORefresh(v_ContactUrlSS, v_DeltaSec, "uac");  /* @sic R5-210124: common function sic@ */</w:t>
      </w:r>
    </w:p>
    <w:p w14:paraId="5C4B17F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  f_IMS_PreliminaryPass(__FILE__, __LINE__, "Step 21/24");</w:t>
      </w:r>
    </w:p>
    <w:p w14:paraId="47E4083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}</w:t>
      </w:r>
    </w:p>
    <w:p w14:paraId="121B445A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B19F08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20 - 23" siclog@</w:t>
      </w:r>
    </w:p>
    <w:p w14:paraId="6D2D885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v_ContactUrlUE := f_IMS_PTC_ImsInfo_GetContactUrl(dialog);</w:t>
      </w:r>
    </w:p>
    <w:p w14:paraId="06D36F6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f_IMS_CallReleaseMT(v_ContactUrlUE);</w:t>
      </w:r>
    </w:p>
    <w:p w14:paraId="7864C210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C75DA3F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f_IMS_TestBody_Set(false);</w:t>
      </w:r>
    </w:p>
    <w:p w14:paraId="6042753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329993E" w14:textId="70984A2C" w:rsid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F6101A">
        <w:rPr>
          <w:rFonts w:ascii="Courier New" w:hAnsi="Courier New"/>
          <w:sz w:val="16"/>
        </w:rPr>
        <w:t xml:space="preserve">    f_IMS_CC_Postamble(IPCAN_MT_SpeechCall);</w:t>
      </w:r>
      <w:r w:rsidRPr="008A5514">
        <w:rPr>
          <w:rFonts w:ascii="Courier New" w:hAnsi="Courier New"/>
          <w:sz w:val="16"/>
        </w:rPr>
        <w:t>}</w:t>
      </w:r>
    </w:p>
    <w:p w14:paraId="2DE8AAE7" w14:textId="77777777" w:rsidR="00F6101A" w:rsidRDefault="00F6101A" w:rsidP="00F6101A">
      <w:pPr>
        <w:spacing w:after="0"/>
        <w:rPr>
          <w:rFonts w:ascii="Arial" w:hAnsi="Arial" w:cs="Arial"/>
          <w:b/>
          <w:lang w:val="pt-BR" w:eastAsia="en-GB"/>
        </w:rPr>
      </w:pPr>
    </w:p>
    <w:p w14:paraId="51F12F6B" w14:textId="77777777" w:rsidR="00F6101A" w:rsidRDefault="00F6101A" w:rsidP="00F6101A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155F70D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function </w:t>
      </w:r>
      <w:r w:rsidRPr="00F6101A">
        <w:rPr>
          <w:rFonts w:ascii="Courier New" w:hAnsi="Courier New"/>
          <w:sz w:val="16"/>
        </w:rPr>
        <w:t>f_TC_7_33_NR5GC_IMS1() runs on IMS_PTC</w:t>
      </w:r>
    </w:p>
    <w:p w14:paraId="0979551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{ // Session Timer / MT Call / Remote end chooses UE as refresher / 5GS</w:t>
      </w:r>
    </w:p>
    <w:p w14:paraId="0EC2B498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Method_List v_MethodList := {"INVITE", "ACK", "OPTIONS", "CANCEL", "BYE"};</w:t>
      </w:r>
    </w:p>
    <w:p w14:paraId="5E96DF24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template (value) IMS_InviteRequestWithSdp_Type v_InviteRequestWithSdp;</w:t>
      </w:r>
    </w:p>
    <w:p w14:paraId="5CFB638F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SipUrl v_ContactUrlUE;</w:t>
      </w:r>
    </w:p>
    <w:p w14:paraId="33274BFA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SipUrl v_ContactUrlSS;</w:t>
      </w:r>
    </w:p>
    <w:p w14:paraId="059A864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integer v_DeltaSec := 1800;</w:t>
      </w:r>
    </w:p>
    <w:p w14:paraId="141EC83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integer i;</w:t>
      </w:r>
    </w:p>
    <w:p w14:paraId="7BF4693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A75E88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f_IMS_CC_Preamble(IPCAN_SpeechCall, IMS_REGISTERED);</w:t>
      </w:r>
    </w:p>
    <w:p w14:paraId="48676D9F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</w:p>
    <w:p w14:paraId="42E54507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f_IMS_TestBody_Set(true);</w:t>
      </w:r>
    </w:p>
    <w:p w14:paraId="7095F655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417FE16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f_IMS_CC_StartCall(IPCAN_MT_SpeechCall);</w:t>
      </w:r>
    </w:p>
    <w:p w14:paraId="677B585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1F93DA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1 - 8" IPCAN siclog@</w:t>
      </w:r>
    </w:p>
    <w:p w14:paraId="51BFEC8A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AE24A0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9" siclog@  @sic R5-213545: A.5.2 instead of A.5.1 sic@</w:t>
      </w:r>
    </w:p>
    <w:p w14:paraId="663F65A8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v_InviteRequestWithSdp := f_IMS_MTCallSetup_BuildInviteRequestWithSdp(tsc_IMS_SDP_AudioCodecList_EVS_WBAMR_AMR, tsc_SDP_WithoutPreconditions);</w:t>
      </w:r>
    </w:p>
    <w:p w14:paraId="292BB9D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v_InviteRequestWithSdp.Invite.msgHeader.sessionExpires := cs_SessionExpires(v_DeltaSec, "uas");</w:t>
      </w:r>
    </w:p>
    <w:p w14:paraId="0D847453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v_InviteRequestWithSdp.Invite.msgHeader.allow := cs_Allow(v_MethodList);</w:t>
      </w:r>
    </w:p>
    <w:p w14:paraId="2D6F4F1F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IMS_Client.send(cas_IMS_Invite_Request(v_InviteRequestWithSdp.RoutingInfo, v_InviteRequestWithSdp.Invite));</w:t>
      </w:r>
    </w:p>
    <w:p w14:paraId="223B303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v_ContactUrlSS := f_MessageHeader_GetContactSipUrl(v_InviteRequestWithSdp.Invite.msgHeader);</w:t>
      </w:r>
    </w:p>
    <w:p w14:paraId="53B6045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8D1BE06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10 - 16" IPCAN siclog@</w:t>
      </w:r>
    </w:p>
    <w:p w14:paraId="7173B10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f_IMS_MTCallSetup_NR5GC_A_5_2_Step2_8(valueof(v_InviteRequestWithSdp));    // @sic R5-213545: A.5.2 instead of A.5.1 sic@</w:t>
      </w:r>
    </w:p>
    <w:p w14:paraId="7E5BA3B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CA3E69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17" siclog@</w:t>
      </w:r>
    </w:p>
    <w:p w14:paraId="56D108BD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f_UT_AnswerCall(MMI);</w:t>
      </w:r>
    </w:p>
    <w:p w14:paraId="2C49201D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C61D02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18" Void siclog@</w:t>
      </w:r>
    </w:p>
    <w:p w14:paraId="1F7A426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0533188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19 - 20" siclog@</w:t>
      </w:r>
    </w:p>
    <w:p w14:paraId="029FF165" w14:textId="6E30FFF4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f_IMS_MTCallSetupWithSessionTimer_Receive200OK_SendACK(valueof(v_InviteRequestWithSdp</w:t>
      </w:r>
      <w:r w:rsidRPr="00F6101A">
        <w:rPr>
          <w:rFonts w:ascii="Courier New" w:hAnsi="Courier New"/>
          <w:sz w:val="16"/>
          <w:highlight w:val="yellow"/>
        </w:rPr>
        <w:t>), -, cr_Supported_timer</w:t>
      </w:r>
      <w:r w:rsidRPr="00F6101A">
        <w:rPr>
          <w:rFonts w:ascii="Courier New" w:hAnsi="Courier New"/>
          <w:sz w:val="16"/>
        </w:rPr>
        <w:t xml:space="preserve">, v_DeltaSec, "uas"); </w:t>
      </w:r>
    </w:p>
    <w:p w14:paraId="4CFC720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f_IMS_PreliminaryPass(__FILE__, __LINE__, "Step 19");</w:t>
      </w:r>
    </w:p>
    <w:p w14:paraId="0BAE60B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BC025F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21 - 26" siclog@</w:t>
      </w:r>
    </w:p>
    <w:p w14:paraId="557E43E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for (i := 0; i &lt; 2; i := i + 1) {</w:t>
      </w:r>
    </w:p>
    <w:p w14:paraId="67FF214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  f_IMS_CallWithSessionTimer_MORefresh(v_ContactUrlSS, v_DeltaSec, "uac");  /* @sic R5-210124: common function sic@ */</w:t>
      </w:r>
    </w:p>
    <w:p w14:paraId="41AD458A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  f_IMS_PreliminaryPass(__FILE__, __LINE__, "Step 21/24");</w:t>
      </w:r>
    </w:p>
    <w:p w14:paraId="2F518C4F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}</w:t>
      </w:r>
    </w:p>
    <w:p w14:paraId="66808FF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D2095DA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20 - 23" siclog@</w:t>
      </w:r>
    </w:p>
    <w:p w14:paraId="1621CE33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v_ContactUrlUE := f_IMS_PTC_ImsInfo_GetContactUrl(dialog);</w:t>
      </w:r>
    </w:p>
    <w:p w14:paraId="29F033B3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f_IMS_CallReleaseMT(v_ContactUrlUE);</w:t>
      </w:r>
    </w:p>
    <w:p w14:paraId="7EFC2434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A05D85A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f_IMS_TestBody_Set(false);</w:t>
      </w:r>
    </w:p>
    <w:p w14:paraId="3D49B91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9A2B249" w14:textId="77777777" w:rsid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f_IMS_CC_Postamble(IPCAN_MT_SpeechCall);</w:t>
      </w:r>
      <w:r w:rsidRPr="008A5514">
        <w:rPr>
          <w:rFonts w:ascii="Courier New" w:hAnsi="Courier New"/>
          <w:sz w:val="16"/>
        </w:rPr>
        <w:t xml:space="preserve">  </w:t>
      </w:r>
    </w:p>
    <w:p w14:paraId="2CB4EAFF" w14:textId="04CF8EB7" w:rsidR="00F6101A" w:rsidRPr="008A5514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>}</w:t>
      </w:r>
    </w:p>
    <w:p w14:paraId="1010ADE4" w14:textId="77777777" w:rsidR="00F6101A" w:rsidRPr="00F6101A" w:rsidRDefault="00F6101A" w:rsidP="00F6101A"/>
    <w:p w14:paraId="1378C48B" w14:textId="5CD4D484" w:rsidR="00F6101A" w:rsidRPr="00F6101A" w:rsidRDefault="003A22C0" w:rsidP="00F6101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75438429"/>
      <w:r>
        <w:rPr>
          <w:b/>
          <w:lang w:val="pt-BR"/>
        </w:rPr>
        <w:t xml:space="preserve">Change </w:t>
      </w:r>
      <w:r w:rsidR="00F6101A">
        <w:rPr>
          <w:b/>
          <w:lang w:val="pt-BR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466DE2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66106969" w:rsidR="003A22C0" w:rsidRPr="002D56A7" w:rsidRDefault="00466DE2" w:rsidP="00317F09">
            <w:pPr>
              <w:spacing w:after="0"/>
            </w:pPr>
            <w:r w:rsidRPr="00A26FD2">
              <w:rPr>
                <w:rFonts w:ascii="Arial" w:hAnsi="Arial"/>
                <w:noProof/>
                <w:lang w:val="en-SG"/>
              </w:rPr>
              <w:t>f_IMS_CallWithSessionTimer_MORefresh</w:t>
            </w:r>
          </w:p>
        </w:tc>
      </w:tr>
      <w:tr w:rsidR="003A22C0" w14:paraId="4CDF2ED8" w14:textId="77777777" w:rsidTr="00466DE2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9038C9" w14:textId="610D90F5" w:rsidR="003A22C0" w:rsidRPr="0022675A" w:rsidRDefault="00A26FD2" w:rsidP="00317F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steps 22 and 25, TS 34.229-5 wrongly puts the timer tag into the Supported rather than into the Require header (draft prose CR attached)</w:t>
            </w:r>
          </w:p>
        </w:tc>
      </w:tr>
      <w:tr w:rsidR="003A22C0" w14:paraId="28247047" w14:textId="77777777" w:rsidTr="00466DE2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6BD703BF" w:rsidR="003A22C0" w:rsidRPr="000352E9" w:rsidRDefault="00A26FD2" w:rsidP="00317F0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Replaced Supported by Require header in DL.</w:t>
            </w:r>
          </w:p>
        </w:tc>
      </w:tr>
      <w:tr w:rsidR="003A22C0" w14:paraId="7D7623E1" w14:textId="77777777" w:rsidTr="00466DE2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282E5CAD" w:rsidR="003A22C0" w:rsidRPr="00E751F5" w:rsidRDefault="003469A2" w:rsidP="00317F09">
            <w:pPr>
              <w:spacing w:after="0"/>
              <w:rPr>
                <w:rFonts w:ascii="Arial" w:hAnsi="Arial" w:cs="Arial"/>
                <w:noProof/>
              </w:rPr>
            </w:pPr>
            <w:r w:rsidRPr="001E76BA">
              <w:rPr>
                <w:rFonts w:ascii="Arial" w:hAnsi="Arial" w:cs="Arial"/>
                <w:lang w:eastAsia="en-GB"/>
              </w:rPr>
              <w:t>IMS_</w:t>
            </w:r>
            <w:r w:rsidR="00A26FD2">
              <w:rPr>
                <w:rFonts w:ascii="Arial" w:hAnsi="Arial" w:cs="Arial"/>
                <w:lang w:eastAsia="en-GB"/>
              </w:rPr>
              <w:t>CC_SessionTimerCommon</w:t>
            </w:r>
            <w:r w:rsidRPr="001E76B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A22C0" w:rsidRPr="00E751F5" w14:paraId="093D4412" w14:textId="77777777" w:rsidTr="00466DE2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3F160A" w14:textId="77777777" w:rsidR="003A22C0" w:rsidRPr="00E751F5" w:rsidRDefault="003A22C0" w:rsidP="00317F09">
            <w:pPr>
              <w:rPr>
                <w:rFonts w:ascii="Arial" w:hAnsi="Arial"/>
                <w:highlight w:val="cyan"/>
              </w:rPr>
            </w:pPr>
          </w:p>
        </w:tc>
      </w:tr>
    </w:tbl>
    <w:p w14:paraId="4DC64AFF" w14:textId="4B37F699" w:rsidR="003469A2" w:rsidRDefault="003469A2" w:rsidP="00E36BAB">
      <w:pPr>
        <w:spacing w:after="0"/>
        <w:rPr>
          <w:rFonts w:ascii="Arial" w:hAnsi="Arial"/>
          <w:b/>
          <w:lang w:eastAsia="en-GB"/>
        </w:rPr>
      </w:pPr>
    </w:p>
    <w:p w14:paraId="2EECC0A7" w14:textId="77777777" w:rsidR="003469A2" w:rsidRDefault="003469A2" w:rsidP="003469A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AC936CE" w14:textId="36CF8A25" w:rsidR="003469A2" w:rsidRPr="00807CF9" w:rsidRDefault="003469A2" w:rsidP="00807CF9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03388BF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Arial" w:hAnsi="Arial" w:cs="Arial"/>
          <w:b/>
          <w:lang w:val="pt-BR" w:eastAsia="en-GB"/>
        </w:rPr>
        <w:t xml:space="preserve">  </w:t>
      </w:r>
      <w:r w:rsidRPr="00807CF9">
        <w:rPr>
          <w:rFonts w:ascii="Courier New" w:hAnsi="Courier New"/>
          <w:sz w:val="16"/>
        </w:rPr>
        <w:t>function f_IMS_CallWithSessionTimer_MORefresh(SipUrl p_ContactUrl,</w:t>
      </w:r>
    </w:p>
    <w:p w14:paraId="2B5F32D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                                            integer p_DeltaSecValue,</w:t>
      </w:r>
    </w:p>
    <w:p w14:paraId="7E2F2CD6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                                            charstring p_RefresherValue) runs on IMS_PTC</w:t>
      </w:r>
    </w:p>
    <w:p w14:paraId="72D81BC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{ /* @sic R5-210124: 200 OK and ACK added to this function sic@ */</w:t>
      </w:r>
    </w:p>
    <w:p w14:paraId="67AF96A9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IMS_DATA_REQ v_IMS_DATA_REQ;</w:t>
      </w:r>
    </w:p>
    <w:p w14:paraId="5633AFBA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IMS_RoutingInfo_Type v_RoutingInfo_DL;</w:t>
      </w:r>
    </w:p>
    <w:p w14:paraId="17E966B6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template (present) MessageHeader v_MessageHeaderExpected;</w:t>
      </w:r>
    </w:p>
    <w:p w14:paraId="70161C6C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INVITE_Request v_InviteRequest;</w:t>
      </w:r>
    </w:p>
    <w:p w14:paraId="1B4D3FF1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</w:p>
    <w:p w14:paraId="7D9AB8D2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v_MessageHeaderExpected := f_IMS_InviteRequest_MessageHeaderRX(p_ContactUrl, -, A_2_1_A5);</w:t>
      </w:r>
    </w:p>
    <w:p w14:paraId="33B139F0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v_MessageHeaderExpected.sessionExpires := cr_SessionExpires;</w:t>
      </w:r>
    </w:p>
    <w:p w14:paraId="31088A86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</w:p>
    <w:p w14:paraId="2FB7047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// Receive INVITE</w:t>
      </w:r>
    </w:p>
    <w:p w14:paraId="1B32C4D0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v_IMS_DATA_REQ := f_IMS_CallWithSessionTimer_ReceiveRefreshRequest(p_DeltaSecValue, car_IMS_Invite_Request(cr_INVITE_Request(p_ContactUrl, v_MessageHeaderExpected, cr_MessageBody_SDP)));</w:t>
      </w:r>
    </w:p>
    <w:p w14:paraId="05B51DE8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v_RoutingInfo_DL := v_IMS_DATA_REQ.RoutingInfo;</w:t>
      </w:r>
    </w:p>
    <w:p w14:paraId="1049058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5C66DBDF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f_IMS_A_2_1_Invite_CommonChecks(v_IMS_DATA_REQ, A_2_1_A5);</w:t>
      </w:r>
    </w:p>
    <w:p w14:paraId="710DD832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f_IMS_SIP_DecodeMatchAndCheckSDP(v_IMS_DATA_REQ.Request.Invite.messageBody.sdpMessageBody, cr_SDP_Message_Common, sameOriginAsPreviousSDP);</w:t>
      </w:r>
    </w:p>
    <w:p w14:paraId="3B2BDC5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CB1D2B3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v_InviteRequest := v_IMS_DATA_REQ.Request.Invite;</w:t>
      </w:r>
    </w:p>
    <w:p w14:paraId="6CECDA9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f_IMS_CallWithSessionTimer_CheckSessionExpires(v_InviteRequest.msgHeader.sessionExpires, p_DeltaSecValue, p_RefresherValue);</w:t>
      </w:r>
    </w:p>
    <w:p w14:paraId="558BC513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</w:p>
    <w:p w14:paraId="6E145679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// Send 200 OK</w:t>
      </w:r>
    </w:p>
    <w:p w14:paraId="1D46415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f_IMS_CallWithSessionTimer_Send200OK(v_InviteRequest.msgHeader, v_RoutingInfo_DL, -, </w:t>
      </w:r>
      <w:r w:rsidRPr="00807CF9">
        <w:rPr>
          <w:rFonts w:ascii="Courier New" w:hAnsi="Courier New"/>
          <w:sz w:val="16"/>
          <w:highlight w:val="yellow"/>
        </w:rPr>
        <w:t>-, cs_Supported_timer</w:t>
      </w:r>
      <w:r w:rsidRPr="00807CF9">
        <w:rPr>
          <w:rFonts w:ascii="Courier New" w:hAnsi="Courier New"/>
          <w:sz w:val="16"/>
        </w:rPr>
        <w:t>, cs_SessionExpires(p_DeltaSecValue, "uac"), -, f_SIP_SipUrl2Str(p_ContactUrl));</w:t>
      </w:r>
    </w:p>
    <w:p w14:paraId="2B466BB9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79F5101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// Receive ACK</w:t>
      </w:r>
    </w:p>
    <w:p w14:paraId="45F36110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f_IMS_CallWithSessionTimer_ReceiveACK(v_InviteRequest, p_ContactUrl);</w:t>
      </w:r>
    </w:p>
    <w:p w14:paraId="5DECDB8B" w14:textId="24DF8A84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}</w:t>
      </w:r>
    </w:p>
    <w:p w14:paraId="044839FB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</w:p>
    <w:p w14:paraId="5D1A7631" w14:textId="61BE45DF" w:rsidR="00F6101A" w:rsidRPr="00807CF9" w:rsidRDefault="003469A2" w:rsidP="00807CF9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0206CDCB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function f_IMS_CallWithSessionTimer_MORefresh(SipUrl p_ContactUrl,</w:t>
      </w:r>
    </w:p>
    <w:p w14:paraId="5A11A2A3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                                            integer p_DeltaSecValue,</w:t>
      </w:r>
    </w:p>
    <w:p w14:paraId="71992267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                                            charstring p_RefresherValue) runs on IMS_PTC</w:t>
      </w:r>
    </w:p>
    <w:p w14:paraId="1AC9BC6F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{ /* @sic R5-210124: 200 OK and ACK added to this function sic@ */</w:t>
      </w:r>
    </w:p>
    <w:p w14:paraId="484EC14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IMS_DATA_REQ v_IMS_DATA_REQ;</w:t>
      </w:r>
    </w:p>
    <w:p w14:paraId="105950D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IMS_RoutingInfo_Type v_RoutingInfo_DL;</w:t>
      </w:r>
    </w:p>
    <w:p w14:paraId="4D7EA9E9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template (present) MessageHeader v_MessageHeaderExpected;</w:t>
      </w:r>
    </w:p>
    <w:p w14:paraId="0F4921C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INVITE_Request v_InviteRequest;</w:t>
      </w:r>
    </w:p>
    <w:p w14:paraId="03A1390B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</w:p>
    <w:p w14:paraId="5B16107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v_MessageHeaderExpected := f_IMS_InviteRequest_MessageHeaderRX(p_ContactUrl, -, A_2_1_A5);</w:t>
      </w:r>
    </w:p>
    <w:p w14:paraId="7883A622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v_MessageHeaderExpected.sessionExpires := cr_SessionExpires;</w:t>
      </w:r>
    </w:p>
    <w:p w14:paraId="6D8969EC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</w:p>
    <w:p w14:paraId="4BB18170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// Receive INVITE</w:t>
      </w:r>
    </w:p>
    <w:p w14:paraId="73BF858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v_IMS_DATA_REQ := f_IMS_CallWithSessionTimer_ReceiveRefreshRequest(p_DeltaSecValue, car_IMS_Invite_Request(cr_INVITE_Request(p_ContactUrl, v_MessageHeaderExpected, cr_MessageBody_SDP)));</w:t>
      </w:r>
    </w:p>
    <w:p w14:paraId="1572255F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v_RoutingInfo_DL := v_IMS_DATA_REQ.RoutingInfo;</w:t>
      </w:r>
    </w:p>
    <w:p w14:paraId="57107046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CB00133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f_IMS_A_2_1_Invite_CommonChecks(v_IMS_DATA_REQ, A_2_1_A5);</w:t>
      </w:r>
    </w:p>
    <w:p w14:paraId="772ADE36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f_IMS_SIP_DecodeMatchAndCheckSDP(v_IMS_DATA_REQ.Request.Invite.messageBody.sdpMessageBody, cr_SDP_Message_Common, sameOriginAsPreviousSDP);</w:t>
      </w:r>
    </w:p>
    <w:p w14:paraId="429BB1E8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A04E78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v_InviteRequest := v_IMS_DATA_REQ.Request.Invite;</w:t>
      </w:r>
    </w:p>
    <w:p w14:paraId="5932DC24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f_IMS_CallWithSessionTimer_CheckSessionExpires(v_InviteRequest.msgHeader.sessionExpires, p_DeltaSecValue, p_RefresherValue);</w:t>
      </w:r>
    </w:p>
    <w:p w14:paraId="0F343077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</w:p>
    <w:p w14:paraId="60340179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// Send 200 OK</w:t>
      </w:r>
    </w:p>
    <w:p w14:paraId="46295A4B" w14:textId="18CFDCF3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f_IMS_CallWithSessionTimer_Send200OK(v_InviteRequest.msgHeader, v_RoutingInfo_DL, -, </w:t>
      </w:r>
      <w:r w:rsidRPr="00807CF9">
        <w:rPr>
          <w:rFonts w:ascii="Courier New" w:hAnsi="Courier New"/>
          <w:sz w:val="16"/>
          <w:highlight w:val="yellow"/>
        </w:rPr>
        <w:t>cs_Require_timer, -,</w:t>
      </w:r>
      <w:r w:rsidRPr="00807CF9">
        <w:rPr>
          <w:rFonts w:ascii="Courier New" w:hAnsi="Courier New"/>
          <w:sz w:val="16"/>
        </w:rPr>
        <w:t xml:space="preserve"> cs_SessionExpires(p_DeltaSecValue, "uac"), -, f_SIP_SipUrl2Str(p_ContactUrl));</w:t>
      </w:r>
    </w:p>
    <w:p w14:paraId="3B79D932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C8E26DC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// Receive ACK</w:t>
      </w:r>
    </w:p>
    <w:p w14:paraId="04759BA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f_IMS_CallWithSessionTimer_ReceiveACK(v_InviteRequest, p_ContactUrl);</w:t>
      </w:r>
    </w:p>
    <w:p w14:paraId="008BE74E" w14:textId="2EE0B4A0" w:rsid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}</w:t>
      </w:r>
    </w:p>
    <w:p w14:paraId="3CD03CC5" w14:textId="77777777" w:rsidR="00807CF9" w:rsidRPr="008A5514" w:rsidRDefault="00807CF9" w:rsidP="003457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52DFB20" w14:textId="3A396F69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75438430"/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bookmarkStart w:id="18" w:name="_Toc75438431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626274DE" w14:textId="03E6F9DE" w:rsidR="00F21905" w:rsidRPr="00F21905" w:rsidRDefault="003A4473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9" w:name="_Toc75438432"/>
      <w:r>
        <w:rPr>
          <w:rFonts w:cs="Arial"/>
        </w:rPr>
        <w:t xml:space="preserve">Samsung </w:t>
      </w:r>
      <w:r w:rsidRPr="003A4473">
        <w:rPr>
          <w:rFonts w:cs="Arial"/>
        </w:rPr>
        <w:t>SM-G986U</w:t>
      </w:r>
      <w:bookmarkEnd w:id="19"/>
    </w:p>
    <w:p w14:paraId="762A61CE" w14:textId="37195925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r w:rsidR="003A4473">
        <w:rPr>
          <w:rFonts w:cs="Arial"/>
        </w:rPr>
        <w:t xml:space="preserve">Samsung </w:t>
      </w:r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>SM-G986U</w:t>
      </w:r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D009E3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2EF0D4A5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3A4473">
        <w:rPr>
          <w:rFonts w:cs="Arial"/>
          <w:b/>
          <w:lang w:val="de-DE"/>
        </w:rPr>
        <w:t>7</w:t>
      </w:r>
      <w:r w:rsidR="008A5514">
        <w:rPr>
          <w:rFonts w:cs="Arial"/>
          <w:b/>
          <w:lang w:val="de-DE"/>
        </w:rPr>
        <w:t>_</w:t>
      </w:r>
      <w:r w:rsidR="003A4473">
        <w:rPr>
          <w:rFonts w:cs="Arial"/>
          <w:b/>
          <w:lang w:val="de-DE"/>
        </w:rPr>
        <w:t>33</w:t>
      </w:r>
      <w:r w:rsidRPr="00D009E3">
        <w:rPr>
          <w:rFonts w:cs="Arial"/>
          <w:b/>
          <w:lang w:val="de-DE"/>
        </w:rPr>
        <w:t>_RS_</w:t>
      </w:r>
      <w:r w:rsidR="003A4473">
        <w:rPr>
          <w:rFonts w:cs="Arial"/>
          <w:b/>
          <w:lang w:val="de-DE"/>
        </w:rPr>
        <w:t>Samsung</w:t>
      </w:r>
      <w:r w:rsidRPr="00D009E3">
        <w:rPr>
          <w:rFonts w:cs="Arial"/>
          <w:b/>
          <w:lang w:val="de-DE"/>
        </w:rPr>
        <w:t>_ttcn_tli</w:t>
      </w:r>
    </w:p>
    <w:p w14:paraId="34E279B8" w14:textId="22032FF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75438433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0C8A0A32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</w:t>
            </w:r>
            <w:r w:rsidR="00942160">
              <w:rPr>
                <w:rFonts w:cs="Arial"/>
                <w:b/>
                <w:sz w:val="18"/>
              </w:rPr>
              <w:t>6</w:t>
            </w:r>
            <w:r w:rsidR="003A4473">
              <w:rPr>
                <w:rFonts w:cs="Arial"/>
                <w:b/>
                <w:sz w:val="18"/>
              </w:rPr>
              <w:t>79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 xml:space="preserve">agreement of TC </w:t>
            </w:r>
            <w:r w:rsidR="003A4473">
              <w:rPr>
                <w:rFonts w:cs="Arial"/>
                <w:bCs/>
                <w:sz w:val="18"/>
              </w:rPr>
              <w:t>7.33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374FE" w14:textId="77777777" w:rsidR="003C7A78" w:rsidRDefault="003C7A78">
      <w:r>
        <w:separator/>
      </w:r>
    </w:p>
  </w:endnote>
  <w:endnote w:type="continuationSeparator" w:id="0">
    <w:p w14:paraId="55B1E0CC" w14:textId="77777777" w:rsidR="003C7A78" w:rsidRDefault="003C7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3203C" w14:textId="77777777" w:rsidR="003C7A78" w:rsidRDefault="003C7A78">
      <w:r>
        <w:separator/>
      </w:r>
    </w:p>
  </w:footnote>
  <w:footnote w:type="continuationSeparator" w:id="0">
    <w:p w14:paraId="415AC461" w14:textId="77777777" w:rsidR="003C7A78" w:rsidRDefault="003C7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480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60BA"/>
    <w:rsid w:val="0025709B"/>
    <w:rsid w:val="0026004D"/>
    <w:rsid w:val="002640DD"/>
    <w:rsid w:val="00275565"/>
    <w:rsid w:val="00275D12"/>
    <w:rsid w:val="00284FEB"/>
    <w:rsid w:val="002860C4"/>
    <w:rsid w:val="002B5741"/>
    <w:rsid w:val="002D04BE"/>
    <w:rsid w:val="002D362B"/>
    <w:rsid w:val="002E472E"/>
    <w:rsid w:val="002F2A89"/>
    <w:rsid w:val="002F3996"/>
    <w:rsid w:val="00304B7E"/>
    <w:rsid w:val="00305409"/>
    <w:rsid w:val="00317F09"/>
    <w:rsid w:val="00344D50"/>
    <w:rsid w:val="0034575A"/>
    <w:rsid w:val="003469A2"/>
    <w:rsid w:val="003609EF"/>
    <w:rsid w:val="0036231A"/>
    <w:rsid w:val="00374DD4"/>
    <w:rsid w:val="0038452A"/>
    <w:rsid w:val="003A22C0"/>
    <w:rsid w:val="003A3CA7"/>
    <w:rsid w:val="003A4473"/>
    <w:rsid w:val="003C4527"/>
    <w:rsid w:val="003C7A78"/>
    <w:rsid w:val="003E1A36"/>
    <w:rsid w:val="00410371"/>
    <w:rsid w:val="004242F1"/>
    <w:rsid w:val="00466DE2"/>
    <w:rsid w:val="00484607"/>
    <w:rsid w:val="004B51F2"/>
    <w:rsid w:val="004B75B7"/>
    <w:rsid w:val="0050676F"/>
    <w:rsid w:val="0051580D"/>
    <w:rsid w:val="00532693"/>
    <w:rsid w:val="00547111"/>
    <w:rsid w:val="00592D74"/>
    <w:rsid w:val="005B0E02"/>
    <w:rsid w:val="005E2C44"/>
    <w:rsid w:val="00621188"/>
    <w:rsid w:val="006257ED"/>
    <w:rsid w:val="006363B9"/>
    <w:rsid w:val="00665C47"/>
    <w:rsid w:val="00695808"/>
    <w:rsid w:val="006B3C17"/>
    <w:rsid w:val="006B46FB"/>
    <w:rsid w:val="006E21FB"/>
    <w:rsid w:val="00741ABD"/>
    <w:rsid w:val="00790A16"/>
    <w:rsid w:val="00792342"/>
    <w:rsid w:val="007977A8"/>
    <w:rsid w:val="007B512A"/>
    <w:rsid w:val="007C2097"/>
    <w:rsid w:val="007D6A07"/>
    <w:rsid w:val="007F7259"/>
    <w:rsid w:val="008040A8"/>
    <w:rsid w:val="00807CF9"/>
    <w:rsid w:val="00810C65"/>
    <w:rsid w:val="008279FA"/>
    <w:rsid w:val="00836759"/>
    <w:rsid w:val="008535B7"/>
    <w:rsid w:val="008626E7"/>
    <w:rsid w:val="00870EE7"/>
    <w:rsid w:val="008863B9"/>
    <w:rsid w:val="008A45A6"/>
    <w:rsid w:val="008A5514"/>
    <w:rsid w:val="008C3F53"/>
    <w:rsid w:val="008E5166"/>
    <w:rsid w:val="008F3789"/>
    <w:rsid w:val="008F686C"/>
    <w:rsid w:val="0090009D"/>
    <w:rsid w:val="009148DE"/>
    <w:rsid w:val="00937A5E"/>
    <w:rsid w:val="00941E30"/>
    <w:rsid w:val="00942160"/>
    <w:rsid w:val="0094697A"/>
    <w:rsid w:val="009777D9"/>
    <w:rsid w:val="00991B88"/>
    <w:rsid w:val="009A0410"/>
    <w:rsid w:val="009A5753"/>
    <w:rsid w:val="009A579D"/>
    <w:rsid w:val="009B0C3B"/>
    <w:rsid w:val="009C3ADF"/>
    <w:rsid w:val="009E3297"/>
    <w:rsid w:val="009E3609"/>
    <w:rsid w:val="009E711F"/>
    <w:rsid w:val="009F734F"/>
    <w:rsid w:val="00A1055C"/>
    <w:rsid w:val="00A13F9B"/>
    <w:rsid w:val="00A246B6"/>
    <w:rsid w:val="00A26FD2"/>
    <w:rsid w:val="00A3091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09C6"/>
    <w:rsid w:val="00C66BA2"/>
    <w:rsid w:val="00C95985"/>
    <w:rsid w:val="00CC5026"/>
    <w:rsid w:val="00CC68D0"/>
    <w:rsid w:val="00D009E3"/>
    <w:rsid w:val="00D03794"/>
    <w:rsid w:val="00D03F9A"/>
    <w:rsid w:val="00D06D51"/>
    <w:rsid w:val="00D077BE"/>
    <w:rsid w:val="00D24991"/>
    <w:rsid w:val="00D42245"/>
    <w:rsid w:val="00D50255"/>
    <w:rsid w:val="00D66520"/>
    <w:rsid w:val="00DA5588"/>
    <w:rsid w:val="00DE34CF"/>
    <w:rsid w:val="00DE7626"/>
    <w:rsid w:val="00E13F3D"/>
    <w:rsid w:val="00E259B2"/>
    <w:rsid w:val="00E34898"/>
    <w:rsid w:val="00E36BAB"/>
    <w:rsid w:val="00EB09B7"/>
    <w:rsid w:val="00EE23DC"/>
    <w:rsid w:val="00EE7D7C"/>
    <w:rsid w:val="00F135D0"/>
    <w:rsid w:val="00F21905"/>
    <w:rsid w:val="00F25D98"/>
    <w:rsid w:val="00F300FB"/>
    <w:rsid w:val="00F6101A"/>
    <w:rsid w:val="00F80F55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10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E6C9D-F945-4372-A1C0-00A9C332B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1824</Words>
  <Characters>10397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1900-01-01T00:00:00Z</cp:lastPrinted>
  <dcterms:created xsi:type="dcterms:W3CDTF">2021-06-24T12:01:00Z</dcterms:created>
  <dcterms:modified xsi:type="dcterms:W3CDTF">2021-06-24T13:44:00Z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