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43A89" w14:textId="433E4701" w:rsidR="007D21AD" w:rsidRDefault="007D21AD" w:rsidP="007D21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563C58">
          <w:rPr>
            <w:b/>
            <w:i/>
            <w:noProof/>
            <w:sz w:val="28"/>
          </w:rPr>
          <w:t>572</w:t>
        </w:r>
      </w:fldSimple>
    </w:p>
    <w:p w14:paraId="64369CD1" w14:textId="77777777" w:rsidR="007D21AD" w:rsidRDefault="007D21AD" w:rsidP="007D21A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1AD" w14:paraId="709DDE17" w14:textId="77777777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AF24B" w14:textId="77777777" w:rsidR="007D21AD" w:rsidRDefault="007D21AD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D21AD" w14:paraId="7BA77A47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E170E" w14:textId="77777777" w:rsidR="007D21AD" w:rsidRDefault="007D21AD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1AD" w14:paraId="3863742D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B0248" w14:textId="77777777"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14:paraId="48A67DFB" w14:textId="77777777" w:rsidTr="00240176">
        <w:tc>
          <w:tcPr>
            <w:tcW w:w="142" w:type="dxa"/>
            <w:tcBorders>
              <w:left w:val="single" w:sz="4" w:space="0" w:color="auto"/>
            </w:tcBorders>
          </w:tcPr>
          <w:p w14:paraId="5A6CAB07" w14:textId="77777777"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EA0CBA" w14:textId="77777777" w:rsidR="007D21AD" w:rsidRPr="00410371" w:rsidRDefault="007D21AD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EF70599" w14:textId="77777777" w:rsidR="007D21AD" w:rsidRDefault="007D21AD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9EAA1A" w14:textId="77777777" w:rsidR="007D21AD" w:rsidRPr="00410371" w:rsidRDefault="007D21AD" w:rsidP="002401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1640</w:t>
              </w:r>
            </w:fldSimple>
          </w:p>
        </w:tc>
        <w:tc>
          <w:tcPr>
            <w:tcW w:w="709" w:type="dxa"/>
          </w:tcPr>
          <w:p w14:paraId="62F09A62" w14:textId="77777777" w:rsidR="007D21AD" w:rsidRDefault="007D21AD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F9404" w14:textId="1B9FE141" w:rsidR="007D21AD" w:rsidRPr="00410371" w:rsidRDefault="00563C58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4BE454E" w14:textId="77777777" w:rsidR="007D21AD" w:rsidRDefault="007D21AD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7591BC" w14:textId="63BE0AB1" w:rsidR="007D21AD" w:rsidRPr="00410371" w:rsidRDefault="007D21AD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563C58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64AF52" w14:textId="77777777" w:rsidR="007D21AD" w:rsidRDefault="007D21AD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7D21AD" w14:paraId="34BD18F2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BF1EE" w14:textId="77777777" w:rsidR="007D21AD" w:rsidRDefault="007D21AD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7D21AD" w14:paraId="2D8E2C2E" w14:textId="77777777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2BB74" w14:textId="77777777" w:rsidR="007D21AD" w:rsidRPr="00F25D98" w:rsidRDefault="007D21AD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1AD" w14:paraId="6CDB3932" w14:textId="77777777" w:rsidTr="00240176">
        <w:tc>
          <w:tcPr>
            <w:tcW w:w="9641" w:type="dxa"/>
            <w:gridSpan w:val="9"/>
          </w:tcPr>
          <w:p w14:paraId="4241AEC9" w14:textId="77777777"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2E2DBF" w14:textId="77777777" w:rsidR="007D21AD" w:rsidRDefault="007D21AD" w:rsidP="007D21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1AD" w14:paraId="191D8302" w14:textId="77777777" w:rsidTr="00240176">
        <w:tc>
          <w:tcPr>
            <w:tcW w:w="2835" w:type="dxa"/>
          </w:tcPr>
          <w:p w14:paraId="539DD885" w14:textId="77777777" w:rsidR="007D21AD" w:rsidRDefault="007D21AD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8841E0" w14:textId="77777777"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42D3B" w14:textId="77777777" w:rsidR="007D21AD" w:rsidRDefault="007D21AD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57F7C4" w14:textId="77777777" w:rsidR="007D21AD" w:rsidRDefault="007D21AD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8F10B" w14:textId="77777777" w:rsidR="007D21AD" w:rsidRDefault="007D21AD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D420D8" w14:textId="77777777" w:rsidR="007D21AD" w:rsidRDefault="007D21AD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FCBCE2" w14:textId="77777777" w:rsidR="007D21AD" w:rsidRDefault="007D21AD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E70FB4" w14:textId="77777777"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251EB" w14:textId="77777777" w:rsidR="007D21AD" w:rsidRDefault="007D21AD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37A704" w14:textId="77777777" w:rsidR="007D21AD" w:rsidRDefault="007D21AD" w:rsidP="007D21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1AD" w14:paraId="3FF0EFA2" w14:textId="77777777" w:rsidTr="00240176">
        <w:tc>
          <w:tcPr>
            <w:tcW w:w="9640" w:type="dxa"/>
            <w:gridSpan w:val="11"/>
          </w:tcPr>
          <w:p w14:paraId="1E0EFC47" w14:textId="77777777"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14:paraId="757E4567" w14:textId="77777777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5EA67" w14:textId="77777777"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E2F02" w14:textId="77777777"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9.1.5.2.8</w:t>
              </w:r>
            </w:fldSimple>
          </w:p>
        </w:tc>
      </w:tr>
      <w:tr w:rsidR="007D21AD" w14:paraId="063A2379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08396CEB" w14:textId="77777777"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42773" w14:textId="77777777"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14:paraId="1F100FD0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7F6F9160" w14:textId="77777777"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90775" w14:textId="77777777"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D21AD" w14:paraId="7DD8257B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463B5F3A" w14:textId="77777777"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C1048A" w14:textId="77777777"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21AD" w14:paraId="73E9898E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6822C98E" w14:textId="77777777"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B3FC1" w14:textId="77777777"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14:paraId="215BFE99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614F0080" w14:textId="77777777"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D30857" w14:textId="77777777"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F3C346" w14:textId="77777777" w:rsidR="007D21AD" w:rsidRDefault="007D21AD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97542E" w14:textId="77777777"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55D61" w14:textId="77777777"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2021-03-29</w:t>
              </w:r>
            </w:fldSimple>
          </w:p>
        </w:tc>
      </w:tr>
      <w:tr w:rsidR="007D21AD" w14:paraId="51D3F871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6142FB70" w14:textId="77777777"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B4D8F1" w14:textId="77777777"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F38CE9" w14:textId="77777777"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71AE0C" w14:textId="77777777"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2ECF4F" w14:textId="77777777"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14:paraId="24B3CBD1" w14:textId="77777777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EEF2B9" w14:textId="77777777"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E27DB9" w14:textId="77777777" w:rsidR="007D21AD" w:rsidRDefault="007D21AD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DE5DF" w14:textId="77777777" w:rsidR="007D21AD" w:rsidRDefault="007D21AD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85051" w14:textId="77777777" w:rsidR="007D21AD" w:rsidRDefault="007D21AD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DDEA9" w14:textId="77777777"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D21AD" w14:paraId="3632B3D1" w14:textId="77777777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EE346" w14:textId="77777777"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81BFD0" w14:textId="77777777" w:rsidR="007D21AD" w:rsidRDefault="007D21AD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A837B3" w14:textId="77777777" w:rsidR="007D21AD" w:rsidRDefault="007D21AD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6D9D28" w14:textId="77777777" w:rsidR="007D21AD" w:rsidRPr="007C2097" w:rsidRDefault="007D21AD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D21AD" w14:paraId="054C5F2D" w14:textId="77777777" w:rsidTr="00240176">
        <w:tc>
          <w:tcPr>
            <w:tcW w:w="1843" w:type="dxa"/>
          </w:tcPr>
          <w:p w14:paraId="522919D0" w14:textId="77777777"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025F2" w14:textId="77777777"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14:paraId="0E162704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C05E8" w14:textId="77777777"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B76D7" w14:textId="77777777"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08163C">
              <w:rPr>
                <w:noProof/>
                <w:lang w:val="en-US"/>
              </w:rPr>
              <w:t>fl_TC_9_1_5_2_8_TestBody</w:t>
            </w:r>
            <w:r>
              <w:rPr>
                <w:noProof/>
                <w:lang w:val="en-US"/>
              </w:rPr>
              <w:t xml:space="preserve"> following assignemt is done :</w:t>
            </w:r>
          </w:p>
          <w:p w14:paraId="46FADC9D" w14:textId="77777777"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14:paraId="20EE49F4" w14:textId="77777777"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Prior to this, the variable </w:t>
            </w:r>
            <w:r w:rsidRPr="0008163C">
              <w:rPr>
                <w:noProof/>
                <w:lang w:val="en-US"/>
              </w:rPr>
              <w:t>v_SecurityParams</w:t>
            </w:r>
            <w:r>
              <w:rPr>
                <w:noProof/>
                <w:lang w:val="en-US"/>
              </w:rPr>
              <w:t xml:space="preserve"> is declared but not initialized.</w:t>
            </w:r>
          </w:p>
          <w:p w14:paraId="7097E417" w14:textId="77777777" w:rsidR="007D21AD" w:rsidRPr="0028018E" w:rsidRDefault="007D21AD" w:rsidP="007D21AD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>This causes runtime error.</w:t>
            </w:r>
          </w:p>
        </w:tc>
      </w:tr>
      <w:tr w:rsidR="007D21AD" w14:paraId="4FA642D0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38439" w14:textId="77777777"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421EC" w14:textId="77777777"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14:paraId="09F06612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DFB82" w14:textId="77777777"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866AD2" w14:textId="77777777"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Commented out the assignment </w:t>
            </w: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14:paraId="27BC9D6F" w14:textId="77777777" w:rsidR="007D21AD" w:rsidRPr="00300C5B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7D21AD" w14:paraId="50D0A146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88399" w14:textId="77777777"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D743A" w14:textId="77777777"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14:paraId="30B0A953" w14:textId="7777777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7C9DA" w14:textId="77777777"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79EB8" w14:textId="77777777" w:rsidR="007D21AD" w:rsidRDefault="007D21AD" w:rsidP="007D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ends with a runtime error.</w:t>
            </w:r>
          </w:p>
        </w:tc>
      </w:tr>
      <w:tr w:rsidR="007D21AD" w14:paraId="2DA35D3E" w14:textId="77777777" w:rsidTr="00240176">
        <w:tc>
          <w:tcPr>
            <w:tcW w:w="2694" w:type="dxa"/>
            <w:gridSpan w:val="2"/>
          </w:tcPr>
          <w:p w14:paraId="045C9CA4" w14:textId="77777777"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F1E321" w14:textId="77777777"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14:paraId="4D06CE29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CD323" w14:textId="77777777"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CC7B9" w14:textId="77777777" w:rsidR="007D21AD" w:rsidRDefault="007D21AD" w:rsidP="007D2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9.1.5.2.8.NR5GC</w:t>
            </w:r>
            <w:r w:rsidRPr="0028018E">
              <w:rPr>
                <w:noProof/>
              </w:rPr>
              <w:t> </w:t>
            </w:r>
          </w:p>
        </w:tc>
      </w:tr>
      <w:tr w:rsidR="007D21AD" w14:paraId="0D7A86DA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FDF73" w14:textId="77777777"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C0F79" w14:textId="77777777"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14:paraId="6BCE8BBF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41045" w14:textId="77777777"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0EDF3" w14:textId="77777777"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F556AC" w14:textId="77777777"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AE4B2" w14:textId="77777777" w:rsidR="007D21AD" w:rsidRDefault="007D21AD" w:rsidP="007D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F43CD5" w14:textId="77777777"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14:paraId="7A5D7CE6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40C74" w14:textId="77777777"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EB7E5" w14:textId="77777777"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1D2D7" w14:textId="77777777"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24551" w14:textId="77777777" w:rsidR="007D21AD" w:rsidRDefault="007D21AD" w:rsidP="007D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A0BA5" w14:textId="77777777"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14:paraId="75096F6E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7A17" w14:textId="77777777"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1ABFC" w14:textId="77777777"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7F9E1D" w14:textId="77777777"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E1A7E2" w14:textId="77777777" w:rsidR="007D21AD" w:rsidRDefault="007D21AD" w:rsidP="007D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271ED" w14:textId="77777777"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14:paraId="51FD0578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4C31B" w14:textId="77777777"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D84E6" w14:textId="77777777"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05E32" w14:textId="77777777"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4A7AB5" w14:textId="77777777" w:rsidR="007D21AD" w:rsidRDefault="007D21AD" w:rsidP="007D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243BA" w14:textId="77777777"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14:paraId="35F5D81F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7B0B2" w14:textId="77777777"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29047" w14:textId="77777777" w:rsidR="007D21AD" w:rsidRDefault="007D21AD" w:rsidP="007D21AD">
            <w:pPr>
              <w:pStyle w:val="CRCoverPage"/>
              <w:spacing w:after="0"/>
              <w:rPr>
                <w:noProof/>
              </w:rPr>
            </w:pPr>
          </w:p>
        </w:tc>
      </w:tr>
      <w:tr w:rsidR="007D21AD" w14:paraId="3D29160B" w14:textId="7777777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0FF7E" w14:textId="77777777"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663A3" w14:textId="77777777" w:rsidR="007D21AD" w:rsidRDefault="007D21AD" w:rsidP="007D21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21AD" w:rsidRPr="008863B9" w14:paraId="2CD115AC" w14:textId="77777777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F75D1" w14:textId="77777777" w:rsidR="007D21AD" w:rsidRPr="008863B9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7BA40" w14:textId="77777777" w:rsidR="007D21AD" w:rsidRPr="008863B9" w:rsidRDefault="007D21AD" w:rsidP="007D21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21AD" w14:paraId="528EF569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93AF4" w14:textId="77777777"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789D1" w14:textId="77777777" w:rsidR="007D21AD" w:rsidRDefault="007D21AD" w:rsidP="007D21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6998DB" w14:textId="77777777" w:rsidR="007D21AD" w:rsidRDefault="007D21AD" w:rsidP="007D21AD">
      <w:pPr>
        <w:rPr>
          <w:noProof/>
        </w:rPr>
      </w:pPr>
    </w:p>
    <w:p w14:paraId="5B19EF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7CFE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4254F6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791609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FC24AB8" w14:textId="77777777" w:rsidR="002945B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945B3" w:rsidRPr="00693C71">
        <w:rPr>
          <w:rFonts w:ascii="Arial" w:hAnsi="Arial" w:cs="Arial"/>
          <w:iCs/>
        </w:rPr>
        <w:t>Table of Contents</w:t>
      </w:r>
      <w:r w:rsidR="002945B3">
        <w:tab/>
      </w:r>
      <w:r w:rsidR="002945B3">
        <w:fldChar w:fldCharType="begin"/>
      </w:r>
      <w:r w:rsidR="002945B3">
        <w:instrText xml:space="preserve"> PAGEREF _Toc67916095 \h </w:instrText>
      </w:r>
      <w:r w:rsidR="002945B3">
        <w:fldChar w:fldCharType="separate"/>
      </w:r>
      <w:r w:rsidR="002945B3">
        <w:t>2</w:t>
      </w:r>
      <w:r w:rsidR="002945B3">
        <w:fldChar w:fldCharType="end"/>
      </w:r>
    </w:p>
    <w:p w14:paraId="4BB9374E" w14:textId="77777777" w:rsidR="002945B3" w:rsidRDefault="002945B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3C71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3C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_Toc67916096 \h </w:instrText>
      </w:r>
      <w:r>
        <w:fldChar w:fldCharType="separate"/>
      </w:r>
      <w:r>
        <w:t>3</w:t>
      </w:r>
      <w:r>
        <w:fldChar w:fldCharType="end"/>
      </w:r>
    </w:p>
    <w:p w14:paraId="1B8B8999" w14:textId="77777777" w:rsidR="002945B3" w:rsidRDefault="002945B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3C71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3C71">
        <w:rPr>
          <w:b/>
        </w:rPr>
        <w:t>Correction to fl_TC_9_1_5_2_8_TestBody</w:t>
      </w:r>
      <w:r>
        <w:tab/>
      </w:r>
      <w:r>
        <w:fldChar w:fldCharType="begin"/>
      </w:r>
      <w:r>
        <w:instrText xml:space="preserve"> PAGEREF _Toc67916097 \h </w:instrText>
      </w:r>
      <w:r>
        <w:fldChar w:fldCharType="separate"/>
      </w:r>
      <w:r>
        <w:t>3</w:t>
      </w:r>
      <w:r>
        <w:fldChar w:fldCharType="end"/>
      </w:r>
    </w:p>
    <w:p w14:paraId="532A7963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F7FBDC2" w14:textId="77777777" w:rsidR="00446488" w:rsidRDefault="00446488" w:rsidP="00446488"/>
    <w:p w14:paraId="029F7972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7916096"/>
      <w:r w:rsidRPr="00854C55">
        <w:rPr>
          <w:b/>
        </w:rPr>
        <w:t>Corrections required</w:t>
      </w:r>
      <w:bookmarkEnd w:id="1"/>
      <w:bookmarkEnd w:id="2"/>
      <w:bookmarkEnd w:id="3"/>
    </w:p>
    <w:p w14:paraId="3B02C635" w14:textId="77777777" w:rsidR="00446488" w:rsidRPr="001D3FBA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4" w:name="_Toc67916097"/>
      <w:r w:rsidRPr="001D3FBA">
        <w:rPr>
          <w:b/>
          <w:sz w:val="28"/>
          <w:szCs w:val="28"/>
        </w:rPr>
        <w:t xml:space="preserve">Correction to </w:t>
      </w:r>
      <w:r w:rsidR="001D3FBA" w:rsidRPr="001D3FBA">
        <w:rPr>
          <w:b/>
          <w:sz w:val="28"/>
          <w:szCs w:val="28"/>
        </w:rPr>
        <w:t>fl_TC_9_1_5_2_8_TestBody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460A4FEF" w14:textId="77777777" w:rsidTr="00E14D7D">
        <w:trPr>
          <w:trHeight w:val="447"/>
        </w:trPr>
        <w:tc>
          <w:tcPr>
            <w:tcW w:w="1985" w:type="dxa"/>
          </w:tcPr>
          <w:p w14:paraId="747AB725" w14:textId="77777777"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14:paraId="22D0F9C2" w14:textId="77777777" w:rsidR="005C576A" w:rsidRDefault="001D3FBA" w:rsidP="001D3FBA">
            <w:pPr>
              <w:pStyle w:val="CRCoverPage"/>
              <w:spacing w:after="0"/>
              <w:rPr>
                <w:noProof/>
              </w:rPr>
            </w:pPr>
            <w:r w:rsidRPr="001D3FBA">
              <w:rPr>
                <w:rFonts w:cs="Arial"/>
                <w:noProof/>
                <w:lang w:val="en-US"/>
              </w:rPr>
              <w:t>fl_TC_9_1_5_2_8_TestBody</w:t>
            </w:r>
          </w:p>
        </w:tc>
      </w:tr>
      <w:tr w:rsidR="005C576A" w14:paraId="022F3553" w14:textId="77777777" w:rsidTr="00E14D7D">
        <w:trPr>
          <w:trHeight w:val="452"/>
        </w:trPr>
        <w:tc>
          <w:tcPr>
            <w:tcW w:w="1985" w:type="dxa"/>
          </w:tcPr>
          <w:p w14:paraId="14A9501B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72CBD7" w14:textId="77777777"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08163C">
              <w:rPr>
                <w:noProof/>
                <w:lang w:val="en-US"/>
              </w:rPr>
              <w:t>fl_TC_9_1_5_2_8_TestBody</w:t>
            </w:r>
            <w:r>
              <w:rPr>
                <w:noProof/>
                <w:lang w:val="en-US"/>
              </w:rPr>
              <w:t xml:space="preserve"> following assignemt is done :</w:t>
            </w:r>
          </w:p>
          <w:p w14:paraId="5502BB24" w14:textId="77777777"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14:paraId="64D22B38" w14:textId="77777777"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Prior to this, the variable </w:t>
            </w:r>
            <w:r w:rsidRPr="0008163C">
              <w:rPr>
                <w:noProof/>
                <w:lang w:val="en-US"/>
              </w:rPr>
              <w:t>v_SecurityParams</w:t>
            </w:r>
            <w:r>
              <w:rPr>
                <w:noProof/>
                <w:lang w:val="en-US"/>
              </w:rPr>
              <w:t xml:space="preserve"> is declared but not initialized.</w:t>
            </w:r>
          </w:p>
          <w:p w14:paraId="6DD0E6B2" w14:textId="77777777" w:rsidR="005C576A" w:rsidRPr="00617F63" w:rsidRDefault="00B35AA5" w:rsidP="00B35AA5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causes runtime error.</w:t>
            </w:r>
          </w:p>
        </w:tc>
      </w:tr>
      <w:tr w:rsidR="00617F63" w14:paraId="20933723" w14:textId="77777777" w:rsidTr="00E14D7D">
        <w:tc>
          <w:tcPr>
            <w:tcW w:w="1985" w:type="dxa"/>
          </w:tcPr>
          <w:p w14:paraId="681D71F7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A9EF24" w14:textId="77777777"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Commented out the assignment </w:t>
            </w: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14:paraId="2E4823D4" w14:textId="77777777" w:rsidR="00617F63" w:rsidRPr="00300C5B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617F63" w14:paraId="53698DBE" w14:textId="77777777" w:rsidTr="00E14D7D">
        <w:tc>
          <w:tcPr>
            <w:tcW w:w="1985" w:type="dxa"/>
          </w:tcPr>
          <w:p w14:paraId="4AB6F941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8850DA6" w14:textId="77777777" w:rsidR="00617F63" w:rsidRPr="00F0313E" w:rsidRDefault="00B35AA5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Mobility_Registration_NR5GC</w:t>
            </w:r>
            <w:r w:rsidR="00525C11" w:rsidRPr="00525C1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14:paraId="0F839B4F" w14:textId="77777777" w:rsidTr="00E14D7D">
        <w:tc>
          <w:tcPr>
            <w:tcW w:w="1985" w:type="dxa"/>
          </w:tcPr>
          <w:p w14:paraId="136F9635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AE21D1C" w14:textId="77777777"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14:paraId="46E9DAE6" w14:textId="77777777" w:rsidR="001E41F3" w:rsidRDefault="001E41F3">
      <w:pPr>
        <w:rPr>
          <w:noProof/>
          <w:lang w:val="en-US"/>
        </w:rPr>
      </w:pPr>
    </w:p>
    <w:p w14:paraId="147F820C" w14:textId="77777777" w:rsidR="00300C5B" w:rsidRDefault="00300C5B" w:rsidP="00300C5B">
      <w:pPr>
        <w:rPr>
          <w:noProof/>
        </w:rPr>
      </w:pPr>
    </w:p>
    <w:p w14:paraId="7AACCDB0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0A1CD498" w14:textId="77777777" w:rsidTr="000441DD">
        <w:tc>
          <w:tcPr>
            <w:tcW w:w="9855" w:type="dxa"/>
          </w:tcPr>
          <w:p w14:paraId="525BD624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8331100" w14:textId="77777777"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>var NG_NAS_SecurityParams_Type v_SecurityParams;</w:t>
            </w:r>
          </w:p>
          <w:p w14:paraId="4A1FF262" w14:textId="77777777"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(omit) EAP_Message v_EAP:= cs_EAP_Message(bit2oct(encvalue(cs_EAP_Success)));</w:t>
            </w:r>
          </w:p>
          <w:p w14:paraId="46A27B15" w14:textId="77777777"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(omit) ABBA v_ABBA:=cs_ABBA(v_SecurityParams.ABBA);</w:t>
            </w:r>
          </w:p>
          <w:p w14:paraId="6258BA88" w14:textId="77777777"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NR_SRB_COMMON_IND v_ReceivedAsp;</w:t>
            </w:r>
          </w:p>
          <w:p w14:paraId="00F8CE73" w14:textId="77777777" w:rsidR="00B340BC" w:rsidRDefault="00C44541" w:rsidP="00C4454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(value) NG_NAS_DL_Message_Type v_MsgToSend;</w:t>
            </w:r>
            <w:r w:rsidR="00B340BC" w:rsidRPr="00B340BC">
              <w:rPr>
                <w:rFonts w:ascii="Arial" w:hAnsi="Arial"/>
                <w:b/>
                <w:lang w:eastAsia="en-GB"/>
              </w:rPr>
              <w:t xml:space="preserve">  </w:t>
            </w:r>
          </w:p>
          <w:p w14:paraId="6414B97D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212D7A40" w14:textId="77777777" w:rsidTr="000441DD">
        <w:tc>
          <w:tcPr>
            <w:tcW w:w="9855" w:type="dxa"/>
          </w:tcPr>
          <w:p w14:paraId="0F14848B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8B7B41A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A8534E4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134AFACE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71FD49C7" w14:textId="77777777" w:rsidTr="000441DD">
        <w:tc>
          <w:tcPr>
            <w:tcW w:w="9855" w:type="dxa"/>
          </w:tcPr>
          <w:p w14:paraId="3E845A7F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69093AC" w14:textId="77777777"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>var NG_NAS_SecurityParams_Type v_SecurityParams;</w:t>
            </w:r>
          </w:p>
          <w:p w14:paraId="237E3003" w14:textId="77777777"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(omit) EAP_Message v_EAP:= cs_EAP_Message(bit2oct(encvalue(cs_EAP_Success)));</w:t>
            </w:r>
          </w:p>
          <w:p w14:paraId="3B04A6C0" w14:textId="77777777"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</w:t>
            </w:r>
            <w:r w:rsidRPr="00C44541">
              <w:rPr>
                <w:rFonts w:ascii="Arial" w:hAnsi="Arial"/>
                <w:highlight w:val="yellow"/>
                <w:lang w:eastAsia="en-GB"/>
              </w:rPr>
              <w:t>//COMMENTED OUT var template (omit) ABBA v_ABBA:=cs_ABBA(v_SecurityParams.ABBA);</w:t>
            </w:r>
          </w:p>
          <w:p w14:paraId="3C7DEE6A" w14:textId="77777777"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NR_SRB_COMMON_IND v_ReceivedAsp;</w:t>
            </w:r>
          </w:p>
          <w:p w14:paraId="46302A1B" w14:textId="77777777" w:rsidR="00B340BC" w:rsidRDefault="00C44541" w:rsidP="00C4454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(value) NG_NAS_DL_Message_Type v_MsgToSend;</w:t>
            </w:r>
          </w:p>
          <w:p w14:paraId="40CC203B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D044909" w14:textId="77777777" w:rsidR="00300C5B" w:rsidRDefault="00300C5B" w:rsidP="00300C5B">
      <w:pPr>
        <w:rPr>
          <w:noProof/>
          <w:lang w:val="en-US"/>
        </w:rPr>
      </w:pPr>
    </w:p>
    <w:p w14:paraId="4872ADEB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6F9D8" w14:textId="77777777" w:rsidR="00B97AC8" w:rsidRDefault="00B97AC8">
      <w:r>
        <w:separator/>
      </w:r>
    </w:p>
  </w:endnote>
  <w:endnote w:type="continuationSeparator" w:id="0">
    <w:p w14:paraId="44DBC669" w14:textId="77777777" w:rsidR="00B97AC8" w:rsidRDefault="00B97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6E587" w14:textId="77777777" w:rsidR="00B97AC8" w:rsidRDefault="00B97AC8">
      <w:r>
        <w:separator/>
      </w:r>
    </w:p>
  </w:footnote>
  <w:footnote w:type="continuationSeparator" w:id="0">
    <w:p w14:paraId="06505C70" w14:textId="77777777" w:rsidR="00B97AC8" w:rsidRDefault="00B97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9E396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85BA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0573F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FE2E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8163C"/>
    <w:rsid w:val="000914DA"/>
    <w:rsid w:val="000A1C38"/>
    <w:rsid w:val="000A3AC1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2052F"/>
    <w:rsid w:val="00143F82"/>
    <w:rsid w:val="00145D43"/>
    <w:rsid w:val="00154DA1"/>
    <w:rsid w:val="00154EF6"/>
    <w:rsid w:val="00157804"/>
    <w:rsid w:val="00192C46"/>
    <w:rsid w:val="001A08B3"/>
    <w:rsid w:val="001A6949"/>
    <w:rsid w:val="001A7B60"/>
    <w:rsid w:val="001B52F0"/>
    <w:rsid w:val="001B7A65"/>
    <w:rsid w:val="001C4EB9"/>
    <w:rsid w:val="001D3FBA"/>
    <w:rsid w:val="001E41F3"/>
    <w:rsid w:val="00217D9A"/>
    <w:rsid w:val="00241722"/>
    <w:rsid w:val="0026004D"/>
    <w:rsid w:val="002640DD"/>
    <w:rsid w:val="00272338"/>
    <w:rsid w:val="00275D12"/>
    <w:rsid w:val="0028018E"/>
    <w:rsid w:val="00284C95"/>
    <w:rsid w:val="00284FEB"/>
    <w:rsid w:val="002860C4"/>
    <w:rsid w:val="002945B3"/>
    <w:rsid w:val="002969EE"/>
    <w:rsid w:val="002B5741"/>
    <w:rsid w:val="00300C5B"/>
    <w:rsid w:val="00304F33"/>
    <w:rsid w:val="00305409"/>
    <w:rsid w:val="0032541E"/>
    <w:rsid w:val="0033762D"/>
    <w:rsid w:val="003415FE"/>
    <w:rsid w:val="00354E2A"/>
    <w:rsid w:val="003609EF"/>
    <w:rsid w:val="0036231A"/>
    <w:rsid w:val="003738FD"/>
    <w:rsid w:val="00374DD4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63C58"/>
    <w:rsid w:val="005732E8"/>
    <w:rsid w:val="005916DF"/>
    <w:rsid w:val="00592D74"/>
    <w:rsid w:val="00594C6C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6F1B10"/>
    <w:rsid w:val="0071206F"/>
    <w:rsid w:val="007631E5"/>
    <w:rsid w:val="00772610"/>
    <w:rsid w:val="00780EBA"/>
    <w:rsid w:val="00792342"/>
    <w:rsid w:val="007977A8"/>
    <w:rsid w:val="007B4BE6"/>
    <w:rsid w:val="007B512A"/>
    <w:rsid w:val="007C2097"/>
    <w:rsid w:val="007D21AD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48DE"/>
    <w:rsid w:val="00941E30"/>
    <w:rsid w:val="009452AD"/>
    <w:rsid w:val="00945473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D2782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4FE0"/>
    <w:rsid w:val="00B00E66"/>
    <w:rsid w:val="00B258BB"/>
    <w:rsid w:val="00B340BC"/>
    <w:rsid w:val="00B35AA5"/>
    <w:rsid w:val="00B43DB1"/>
    <w:rsid w:val="00B67B97"/>
    <w:rsid w:val="00B75E77"/>
    <w:rsid w:val="00B968C8"/>
    <w:rsid w:val="00B97A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4541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A4625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1A94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C1B0BD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BCB6B-37EC-4D97-A95A-381FF56F0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375</Words>
  <Characters>3872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2021-03-29T12:21:00Z</dcterms:created>
  <dcterms:modified xsi:type="dcterms:W3CDTF">2021-05-05T15:22:00Z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