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19D3B" w14:textId="30ABC31E" w:rsidR="00737E9B" w:rsidRDefault="00737E9B" w:rsidP="00737E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5315">
        <w:fldChar w:fldCharType="begin"/>
      </w:r>
      <w:r w:rsidR="00D45315">
        <w:instrText xml:space="preserve"> DOCPROPERTY  TSG/WGRef  \* MERGEFORMAT </w:instrText>
      </w:r>
      <w:r w:rsidR="00D45315">
        <w:fldChar w:fldCharType="separate"/>
      </w:r>
      <w:r>
        <w:rPr>
          <w:b/>
          <w:noProof/>
          <w:sz w:val="24"/>
        </w:rPr>
        <w:t>RAN5</w:t>
      </w:r>
      <w:r w:rsidR="00D4531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45315">
        <w:fldChar w:fldCharType="begin"/>
      </w:r>
      <w:r w:rsidR="00D45315">
        <w:instrText xml:space="preserve"> DOCPROPERTY  MtgSeq  \* MERGEFORMAT </w:instrText>
      </w:r>
      <w:r w:rsidR="00D45315">
        <w:fldChar w:fldCharType="separate"/>
      </w:r>
      <w:r w:rsidRPr="00EB09B7">
        <w:rPr>
          <w:b/>
          <w:noProof/>
          <w:sz w:val="24"/>
        </w:rPr>
        <w:t>2021</w:t>
      </w:r>
      <w:r w:rsidR="00D45315">
        <w:rPr>
          <w:b/>
          <w:noProof/>
          <w:sz w:val="24"/>
        </w:rPr>
        <w:fldChar w:fldCharType="end"/>
      </w:r>
      <w:r w:rsidR="00D45315">
        <w:fldChar w:fldCharType="begin"/>
      </w:r>
      <w:r w:rsidR="00D45315">
        <w:instrText xml:space="preserve"> DOCPROPERTY  MtgTitle  \* MERGEFORMAT </w:instrText>
      </w:r>
      <w:r w:rsidR="00D45315">
        <w:fldChar w:fldCharType="separate"/>
      </w:r>
      <w:r>
        <w:rPr>
          <w:b/>
          <w:noProof/>
          <w:sz w:val="24"/>
        </w:rPr>
        <w:t>-TTCN email</w:t>
      </w:r>
      <w:r w:rsidR="00D453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5315">
        <w:fldChar w:fldCharType="begin"/>
      </w:r>
      <w:r w:rsidR="00D45315">
        <w:instrText xml:space="preserve"> DOCPROPERTY  Tdoc#  \* MERGEFORMAT </w:instrText>
      </w:r>
      <w:r w:rsidR="00D45315">
        <w:fldChar w:fldCharType="separate"/>
      </w:r>
      <w:r w:rsidRPr="00E13F3D">
        <w:rPr>
          <w:b/>
          <w:i/>
          <w:noProof/>
          <w:sz w:val="28"/>
        </w:rPr>
        <w:t>R5s210</w:t>
      </w:r>
      <w:r w:rsidR="00D45315">
        <w:rPr>
          <w:b/>
          <w:i/>
          <w:noProof/>
          <w:sz w:val="28"/>
        </w:rPr>
        <w:t>54</w:t>
      </w:r>
      <w:r w:rsidRPr="00E13F3D">
        <w:rPr>
          <w:b/>
          <w:i/>
          <w:noProof/>
          <w:sz w:val="28"/>
        </w:rPr>
        <w:t>7</w:t>
      </w:r>
      <w:r w:rsidR="00D45315">
        <w:rPr>
          <w:b/>
          <w:i/>
          <w:noProof/>
          <w:sz w:val="28"/>
        </w:rPr>
        <w:fldChar w:fldCharType="end"/>
      </w:r>
    </w:p>
    <w:p w14:paraId="58D9BDF1" w14:textId="77777777" w:rsidR="00737E9B" w:rsidRDefault="00D45315" w:rsidP="00737E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37E9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37E9B">
        <w:rPr>
          <w:b/>
          <w:noProof/>
          <w:sz w:val="24"/>
        </w:rPr>
        <w:t xml:space="preserve">, </w:t>
      </w:r>
      <w:r w:rsidR="00737E9B">
        <w:fldChar w:fldCharType="begin"/>
      </w:r>
      <w:r w:rsidR="00737E9B">
        <w:instrText xml:space="preserve"> DOCPROPERTY  Country  \* MERGEFORMAT </w:instrText>
      </w:r>
      <w:r w:rsidR="00737E9B">
        <w:fldChar w:fldCharType="end"/>
      </w:r>
      <w:r w:rsidR="00737E9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37E9B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737E9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37E9B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7E9B" w14:paraId="4B01C07A" w14:textId="77777777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8BAC4" w14:textId="77777777" w:rsidR="00737E9B" w:rsidRDefault="00737E9B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37E9B" w14:paraId="0490C4EE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1E8E8" w14:textId="77777777" w:rsidR="00737E9B" w:rsidRDefault="00737E9B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7E9B" w14:paraId="5DC5E0A6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F9E3A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14:paraId="261E58E3" w14:textId="77777777" w:rsidTr="00D66877">
        <w:tc>
          <w:tcPr>
            <w:tcW w:w="142" w:type="dxa"/>
            <w:tcBorders>
              <w:left w:val="single" w:sz="4" w:space="0" w:color="auto"/>
            </w:tcBorders>
          </w:tcPr>
          <w:p w14:paraId="0B482862" w14:textId="77777777" w:rsidR="00737E9B" w:rsidRDefault="00737E9B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41F68A" w14:textId="77777777" w:rsidR="00737E9B" w:rsidRPr="00410371" w:rsidRDefault="00D45315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7E9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9BFC26" w14:textId="77777777" w:rsidR="00737E9B" w:rsidRDefault="00737E9B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52CDA" w14:textId="77777777" w:rsidR="00737E9B" w:rsidRPr="00410371" w:rsidRDefault="00D45315" w:rsidP="00D668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7E9B" w:rsidRPr="00410371">
              <w:rPr>
                <w:b/>
                <w:noProof/>
                <w:sz w:val="28"/>
              </w:rPr>
              <w:t>1604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36622B" w14:textId="77777777" w:rsidR="00737E9B" w:rsidRDefault="00737E9B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60BD3A" w14:textId="057BE14B" w:rsidR="00737E9B" w:rsidRPr="00410371" w:rsidRDefault="00D45315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24816FD" w14:textId="77777777" w:rsidR="00737E9B" w:rsidRDefault="00737E9B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6B53C" w14:textId="2459B2AE" w:rsidR="00737E9B" w:rsidRPr="00410371" w:rsidRDefault="00D45315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7E9B"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1</w:t>
            </w:r>
            <w:r w:rsidR="00737E9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3AA06" w14:textId="77777777" w:rsidR="00737E9B" w:rsidRDefault="00737E9B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737E9B" w14:paraId="67803DD3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4B27C" w14:textId="77777777" w:rsidR="00737E9B" w:rsidRDefault="00737E9B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737E9B" w14:paraId="09BE9A34" w14:textId="77777777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D0AE61" w14:textId="77777777" w:rsidR="00737E9B" w:rsidRPr="00F25D98" w:rsidRDefault="00737E9B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7E9B" w14:paraId="438AB5F0" w14:textId="77777777" w:rsidTr="00D66877">
        <w:tc>
          <w:tcPr>
            <w:tcW w:w="9641" w:type="dxa"/>
            <w:gridSpan w:val="9"/>
          </w:tcPr>
          <w:p w14:paraId="702E83FF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28C08" w14:textId="77777777" w:rsidR="00737E9B" w:rsidRDefault="00737E9B" w:rsidP="00737E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7E9B" w14:paraId="77A6547E" w14:textId="77777777" w:rsidTr="00D66877">
        <w:tc>
          <w:tcPr>
            <w:tcW w:w="2835" w:type="dxa"/>
          </w:tcPr>
          <w:p w14:paraId="3472F290" w14:textId="77777777" w:rsidR="00737E9B" w:rsidRDefault="00737E9B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D0481E" w14:textId="77777777" w:rsidR="00737E9B" w:rsidRDefault="00737E9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6B7D84" w14:textId="77777777" w:rsidR="00737E9B" w:rsidRDefault="00737E9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B09E5" w14:textId="77777777" w:rsidR="00737E9B" w:rsidRDefault="00737E9B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760F8" w14:textId="77777777" w:rsidR="00737E9B" w:rsidRDefault="00737E9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CFEE93" w14:textId="77777777" w:rsidR="00737E9B" w:rsidRDefault="00737E9B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04735" w14:textId="77777777" w:rsidR="00737E9B" w:rsidRDefault="00737E9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B892DE" w14:textId="77777777" w:rsidR="00737E9B" w:rsidRDefault="00737E9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E74DF3" w14:textId="77777777" w:rsidR="00737E9B" w:rsidRDefault="00737E9B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045139" w14:textId="77777777" w:rsidR="00737E9B" w:rsidRDefault="00737E9B" w:rsidP="00737E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7E9B" w14:paraId="58ED5C30" w14:textId="77777777" w:rsidTr="00D66877">
        <w:tc>
          <w:tcPr>
            <w:tcW w:w="9640" w:type="dxa"/>
            <w:gridSpan w:val="11"/>
          </w:tcPr>
          <w:p w14:paraId="17ACBD78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14:paraId="23D93F1B" w14:textId="77777777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F6951A" w14:textId="77777777"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2BCFF" w14:textId="77777777" w:rsidR="00737E9B" w:rsidRDefault="00D45315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7E9B">
              <w:t>Correction to function f_MTC_IMS_CreateMapAndConnectPTCs_NR5GC</w:t>
            </w:r>
            <w:r>
              <w:fldChar w:fldCharType="end"/>
            </w:r>
          </w:p>
        </w:tc>
      </w:tr>
      <w:tr w:rsidR="00737E9B" w14:paraId="3D5E8A80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6056B8B0" w14:textId="77777777"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F81585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14:paraId="12CBF3C4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6EF41BA7" w14:textId="77777777"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5B6A1" w14:textId="77777777" w:rsidR="00737E9B" w:rsidRDefault="00D45315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37E9B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37E9B" w14:paraId="5AEE724A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35535F4D" w14:textId="77777777"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BD02F" w14:textId="77777777" w:rsidR="00737E9B" w:rsidRDefault="00737E9B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37E9B" w14:paraId="499B5D13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08A36B36" w14:textId="77777777"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54A06E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14:paraId="0B1AED25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684E75D2" w14:textId="77777777"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0AF24D" w14:textId="77777777" w:rsidR="00737E9B" w:rsidRDefault="00D45315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7E9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FE34DD" w14:textId="77777777" w:rsidR="00737E9B" w:rsidRDefault="00737E9B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EC14D" w14:textId="77777777" w:rsidR="00737E9B" w:rsidRDefault="00737E9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8A7798" w14:textId="77777777" w:rsidR="00737E9B" w:rsidRDefault="00D45315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37E9B">
              <w:rPr>
                <w:noProof/>
              </w:rPr>
              <w:t>2021-03-04</w:t>
            </w:r>
            <w:r>
              <w:rPr>
                <w:noProof/>
              </w:rPr>
              <w:fldChar w:fldCharType="end"/>
            </w:r>
          </w:p>
        </w:tc>
      </w:tr>
      <w:tr w:rsidR="00737E9B" w14:paraId="42EB1BD5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23085FB6" w14:textId="77777777"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4C9699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3A1803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B82047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BB20EE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14:paraId="2626120E" w14:textId="77777777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979E42" w14:textId="77777777"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9F28AF" w14:textId="77777777" w:rsidR="00737E9B" w:rsidRDefault="00D45315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37E9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E8B230" w14:textId="77777777" w:rsidR="00737E9B" w:rsidRDefault="00737E9B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8DBDD" w14:textId="77777777" w:rsidR="00737E9B" w:rsidRDefault="00737E9B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79403" w14:textId="77777777" w:rsidR="00737E9B" w:rsidRDefault="00D45315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E9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37E9B" w14:paraId="50CA54F0" w14:textId="77777777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8F6A32" w14:textId="77777777"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E9C21A" w14:textId="77777777" w:rsidR="00737E9B" w:rsidRDefault="00737E9B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C8334B" w14:textId="77777777" w:rsidR="00737E9B" w:rsidRDefault="00737E9B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648189" w14:textId="77777777" w:rsidR="00737E9B" w:rsidRPr="007C2097" w:rsidRDefault="00737E9B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7E9B" w14:paraId="2C73B126" w14:textId="77777777" w:rsidTr="00D66877">
        <w:tc>
          <w:tcPr>
            <w:tcW w:w="1843" w:type="dxa"/>
          </w:tcPr>
          <w:p w14:paraId="7D2951CD" w14:textId="77777777"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3424C7" w14:textId="77777777"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2FE" w14:paraId="41D0EE88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5FC3E3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AC771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In the current TTCN implementation of this function, the NR5GC_PTC instance is currently created as non-alive.</w:t>
            </w:r>
          </w:p>
          <w:p w14:paraId="02F1E3CA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14BC7688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As per "ETSI ES 201 873-1" Clause "21.3.1 The Create operation", non-alive component instanced is implicitly destroyed after its behaviour terminates.</w:t>
            </w:r>
          </w:p>
          <w:p w14:paraId="1D1BF117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53FCB3E1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MTC component is looping inside f_MTC_MainLoop_IMS() while test case is running, the loop contains following alt statement:</w:t>
            </w:r>
          </w:p>
          <w:p w14:paraId="208DA53E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i/>
                <w:iCs/>
                <w:noProof/>
                <w:lang w:val="en-US"/>
              </w:rPr>
              <w:t>[] any component.killed {</w:t>
            </w:r>
            <w:r w:rsidRPr="004A48B4">
              <w:rPr>
                <w:rFonts w:cs="Arial"/>
                <w:i/>
                <w:iCs/>
                <w:noProof/>
                <w:lang w:val="en-US"/>
              </w:rPr>
              <w:br/>
              <w:t>  f_MTC_Stop(inconc);</w:t>
            </w:r>
            <w:r w:rsidRPr="004A48B4">
              <w:rPr>
                <w:rFonts w:cs="Arial"/>
                <w:i/>
                <w:iCs/>
                <w:noProof/>
                <w:lang w:val="en-US"/>
              </w:rPr>
              <w:br/>
              <w:t>}  </w:t>
            </w:r>
          </w:p>
          <w:p w14:paraId="75090194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758E8499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When NR5GC_PTC successfully finishes executing its behaviour, "any component.killed" event will trigger and MTC will terminate test case with INCONC verdict value.</w:t>
            </w:r>
          </w:p>
          <w:p w14:paraId="7781C8E8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The reason why this "component.killed" event is triggered is  "ETSI ES 201 873-1" Clause "21.3.8 The Killed operation”.</w:t>
            </w:r>
          </w:p>
          <w:p w14:paraId="490558B4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6D28C4EF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If component is created as "alive", "any component.killed" will not trigger on successful behaviour execution end and allow the test case to continue with execution.</w:t>
            </w:r>
          </w:p>
          <w:p w14:paraId="5017F2F8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</w:tc>
      </w:tr>
      <w:tr w:rsidR="003362FE" w14:paraId="43841AE4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BA77" w14:textId="77777777"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1FA6" w14:textId="77777777" w:rsidR="003362FE" w:rsidRPr="004A48B4" w:rsidRDefault="003362FE" w:rsidP="003362F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362FE" w14:paraId="445D75D2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872C5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7D684" w14:textId="77777777" w:rsidR="003362FE" w:rsidRPr="004A48B4" w:rsidRDefault="003362FE" w:rsidP="003362FE">
            <w:pPr>
              <w:spacing w:after="120" w:line="268" w:lineRule="auto"/>
              <w:rPr>
                <w:rFonts w:ascii="Arial" w:hAnsi="Arial" w:cs="Arial"/>
                <w:lang w:val="en-US" w:eastAsia="de-DE"/>
              </w:rPr>
            </w:pPr>
            <w:r w:rsidRPr="004A48B4">
              <w:rPr>
                <w:rFonts w:ascii="Arial" w:hAnsi="Arial" w:cs="Arial"/>
              </w:rPr>
              <w:t xml:space="preserve">Created </w:t>
            </w:r>
            <w:r w:rsidRPr="004A48B4">
              <w:rPr>
                <w:rFonts w:ascii="Arial" w:hAnsi="Arial" w:cs="Arial"/>
                <w:noProof/>
                <w:lang w:val="en-US"/>
              </w:rPr>
              <w:t>NR5GC_PTC instance</w:t>
            </w:r>
            <w:r w:rsidRPr="004A48B4">
              <w:rPr>
                <w:rFonts w:ascii="Arial" w:hAnsi="Arial" w:cs="Arial"/>
              </w:rPr>
              <w:t xml:space="preserve"> as "alive" so that MTC component does not incorrectly and explicitly stop the test case when </w:t>
            </w:r>
            <w:r w:rsidRPr="004A48B4">
              <w:rPr>
                <w:rFonts w:ascii="Arial" w:hAnsi="Arial" w:cs="Arial"/>
                <w:noProof/>
                <w:lang w:val="en-US"/>
              </w:rPr>
              <w:t>NR5GC_PTC</w:t>
            </w:r>
            <w:r w:rsidRPr="004A48B4">
              <w:rPr>
                <w:rFonts w:ascii="Arial" w:hAnsi="Arial" w:cs="Arial"/>
              </w:rPr>
              <w:t xml:space="preserve"> has successfully finished executing its behaviour function. </w:t>
            </w:r>
          </w:p>
        </w:tc>
      </w:tr>
      <w:tr w:rsidR="003362FE" w14:paraId="60CBCE2D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DA65" w14:textId="77777777"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03E1F" w14:textId="77777777" w:rsidR="003362FE" w:rsidRPr="004A48B4" w:rsidRDefault="003362FE" w:rsidP="003362F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362FE" w14:paraId="1912007C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B186EB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8E70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A48B4">
              <w:rPr>
                <w:rFonts w:cs="Arial"/>
                <w:noProof/>
              </w:rPr>
              <w:t>Test execution may result in a runtime error</w:t>
            </w:r>
          </w:p>
        </w:tc>
      </w:tr>
      <w:tr w:rsidR="003362FE" w14:paraId="57FC7691" w14:textId="77777777" w:rsidTr="00D66877">
        <w:tc>
          <w:tcPr>
            <w:tcW w:w="2694" w:type="dxa"/>
            <w:gridSpan w:val="2"/>
          </w:tcPr>
          <w:p w14:paraId="62A94573" w14:textId="77777777"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A33A8" w14:textId="77777777" w:rsidR="003362FE" w:rsidRPr="004A48B4" w:rsidRDefault="003362FE" w:rsidP="003362F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362FE" w14:paraId="3E09C9E5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D7DE8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3EFF8" w14:textId="77777777"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A48B4">
              <w:rPr>
                <w:rFonts w:cs="Arial"/>
                <w:noProof/>
              </w:rPr>
              <w:t>ALL IMS test cases</w:t>
            </w:r>
          </w:p>
        </w:tc>
      </w:tr>
      <w:tr w:rsidR="003362FE" w14:paraId="5967A2FC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33700" w14:textId="77777777"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1C88D" w14:textId="77777777" w:rsidR="003362FE" w:rsidRDefault="003362FE" w:rsidP="00336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2FE" w14:paraId="17AA34A8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48E9C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FFA8C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7B9AB6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EB0764" w14:textId="77777777" w:rsidR="003362FE" w:rsidRDefault="003362FE" w:rsidP="003362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8767E9" w14:textId="77777777" w:rsidR="003362FE" w:rsidRDefault="003362FE" w:rsidP="00336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2FE" w14:paraId="70A2D66B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2D0CB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0EBB1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A72A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3FC323" w14:textId="77777777" w:rsidR="003362FE" w:rsidRDefault="003362FE" w:rsidP="003362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DD720" w14:textId="77777777" w:rsidR="003362FE" w:rsidRDefault="003362FE" w:rsidP="00336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2FE" w14:paraId="788F5C22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8B804" w14:textId="77777777"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82FB9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B7D82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2AD1FF" w14:textId="77777777" w:rsidR="003362FE" w:rsidRDefault="003362FE" w:rsidP="003362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70173" w14:textId="77777777" w:rsidR="003362FE" w:rsidRDefault="003362FE" w:rsidP="00336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2FE" w14:paraId="43FC1A14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E8FDF" w14:textId="77777777"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7219E1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7AB99" w14:textId="77777777"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EE4C6" w14:textId="77777777" w:rsidR="003362FE" w:rsidRDefault="003362FE" w:rsidP="003362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7B51C1" w14:textId="77777777" w:rsidR="003362FE" w:rsidRDefault="003362FE" w:rsidP="00336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2FE" w14:paraId="5A0CD70C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13740" w14:textId="77777777"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15EC1" w14:textId="77777777" w:rsidR="003362FE" w:rsidRDefault="003362FE" w:rsidP="003362FE">
            <w:pPr>
              <w:pStyle w:val="CRCoverPage"/>
              <w:spacing w:after="0"/>
              <w:rPr>
                <w:noProof/>
              </w:rPr>
            </w:pPr>
          </w:p>
        </w:tc>
      </w:tr>
      <w:tr w:rsidR="003362FE" w14:paraId="02B50ECC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A2C565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B8BF5" w14:textId="77777777" w:rsidR="003362FE" w:rsidRDefault="003362FE" w:rsidP="00336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was agreed as a part of R5s2</w:t>
            </w:r>
            <w:r w:rsidR="001E694D">
              <w:rPr>
                <w:noProof/>
              </w:rPr>
              <w:t>01</w:t>
            </w:r>
            <w:r>
              <w:rPr>
                <w:noProof/>
              </w:rPr>
              <w:t>263 MCC160 comments, but has not been implemented.</w:t>
            </w:r>
          </w:p>
        </w:tc>
      </w:tr>
      <w:tr w:rsidR="003362FE" w:rsidRPr="008863B9" w14:paraId="58F2FEFB" w14:textId="77777777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0564F3" w14:textId="77777777" w:rsidR="003362FE" w:rsidRPr="008863B9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FEAB01" w14:textId="77777777" w:rsidR="003362FE" w:rsidRPr="008863B9" w:rsidRDefault="003362FE" w:rsidP="003362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2FE" w14:paraId="20FAC081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CD72B" w14:textId="77777777"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793B8" w14:textId="77777777" w:rsidR="003362FE" w:rsidRDefault="003362FE" w:rsidP="003362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B7D35A" w14:textId="77777777" w:rsidR="00737E9B" w:rsidRDefault="00737E9B" w:rsidP="00737E9B">
      <w:pPr>
        <w:rPr>
          <w:noProof/>
        </w:rPr>
      </w:pPr>
    </w:p>
    <w:p w14:paraId="7D341043" w14:textId="77777777" w:rsidR="009D3A34" w:rsidRDefault="009D3A34" w:rsidP="009D3A34">
      <w:pPr>
        <w:pStyle w:val="CRCoverPage"/>
        <w:spacing w:after="0"/>
        <w:rPr>
          <w:noProof/>
          <w:sz w:val="8"/>
          <w:szCs w:val="8"/>
        </w:rPr>
      </w:pPr>
    </w:p>
    <w:p w14:paraId="02B589F9" w14:textId="77777777" w:rsidR="009D3A34" w:rsidRDefault="009D3A34" w:rsidP="009D3A34">
      <w:pPr>
        <w:rPr>
          <w:noProof/>
        </w:rPr>
        <w:sectPr w:rsidR="009D3A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7ABCC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578183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4A99F73" w14:textId="77777777" w:rsidR="0072513E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2513E" w:rsidRPr="00E23EF2">
        <w:rPr>
          <w:rFonts w:ascii="Arial" w:hAnsi="Arial" w:cs="Arial"/>
          <w:iCs/>
        </w:rPr>
        <w:t>Table of Contents</w:t>
      </w:r>
      <w:r w:rsidR="0072513E">
        <w:tab/>
      </w:r>
      <w:r w:rsidR="0072513E">
        <w:fldChar w:fldCharType="begin"/>
      </w:r>
      <w:r w:rsidR="0072513E">
        <w:instrText xml:space="preserve"> PAGEREF _Toc65781838 \h </w:instrText>
      </w:r>
      <w:r w:rsidR="0072513E">
        <w:fldChar w:fldCharType="separate"/>
      </w:r>
      <w:r w:rsidR="0072513E">
        <w:t>3</w:t>
      </w:r>
      <w:r w:rsidR="0072513E">
        <w:fldChar w:fldCharType="end"/>
      </w:r>
    </w:p>
    <w:p w14:paraId="3A56D83C" w14:textId="77777777" w:rsidR="0072513E" w:rsidRDefault="007251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23EF2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23EF2">
        <w:rPr>
          <w:b/>
          <w:lang w:val="en-US"/>
        </w:rPr>
        <w:t>f_MTC_IMS_CreateMapAndConnectPTCs_NR5GC</w:t>
      </w:r>
      <w:r>
        <w:tab/>
      </w:r>
      <w:r>
        <w:fldChar w:fldCharType="begin"/>
      </w:r>
      <w:r>
        <w:instrText xml:space="preserve"> PAGEREF _Toc65781839 \h </w:instrText>
      </w:r>
      <w:r>
        <w:fldChar w:fldCharType="separate"/>
      </w:r>
      <w:r>
        <w:t>4</w:t>
      </w:r>
      <w:r>
        <w:fldChar w:fldCharType="end"/>
      </w:r>
    </w:p>
    <w:p w14:paraId="30B23BB5" w14:textId="77777777" w:rsidR="00446488" w:rsidRPr="005A0912" w:rsidRDefault="00446488" w:rsidP="005A0912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40A9544A" w14:textId="77777777" w:rsidR="00350D2F" w:rsidRDefault="00350D2F">
      <w:pPr>
        <w:spacing w:after="0"/>
        <w:rPr>
          <w:rFonts w:ascii="Arial" w:hAnsi="Arial"/>
          <w:b/>
          <w:sz w:val="32"/>
          <w:lang w:val="en-US"/>
        </w:rPr>
      </w:pPr>
      <w:bookmarkStart w:id="2" w:name="_Toc65781839"/>
      <w:r>
        <w:rPr>
          <w:b/>
          <w:lang w:val="en-US"/>
        </w:rPr>
        <w:lastRenderedPageBreak/>
        <w:br w:type="page"/>
      </w:r>
    </w:p>
    <w:p w14:paraId="3B1363F0" w14:textId="77777777" w:rsidR="00446488" w:rsidRDefault="00A60446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A60446">
        <w:rPr>
          <w:b/>
          <w:lang w:val="en-US"/>
        </w:rPr>
        <w:lastRenderedPageBreak/>
        <w:t>f_MTC_IMS_CreateMapAndConnectPTCs_NR5GC</w:t>
      </w:r>
      <w:bookmarkEnd w:id="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61F12" w14:paraId="2E73DDDF" w14:textId="77777777" w:rsidTr="00DE3F81">
        <w:trPr>
          <w:trHeight w:val="447"/>
        </w:trPr>
        <w:tc>
          <w:tcPr>
            <w:tcW w:w="1985" w:type="dxa"/>
          </w:tcPr>
          <w:p w14:paraId="71EDCBD8" w14:textId="77777777" w:rsidR="00461F12" w:rsidRPr="00E751F5" w:rsidRDefault="00461F12" w:rsidP="00E14D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AB21F9E" w14:textId="77777777" w:rsidR="00461F12" w:rsidRPr="00A939F9" w:rsidRDefault="00A60446" w:rsidP="00E14D7D">
            <w:pPr>
              <w:spacing w:after="0"/>
              <w:rPr>
                <w:rFonts w:ascii="Arial" w:hAnsi="Arial" w:cs="Arial"/>
                <w:lang w:val="en-US"/>
              </w:rPr>
            </w:pPr>
            <w:r w:rsidRPr="00A60446">
              <w:rPr>
                <w:rFonts w:ascii="Arial" w:hAnsi="Arial" w:cs="Arial"/>
                <w:lang w:val="en-US"/>
              </w:rPr>
              <w:t>f_MTC_IMS_CreateMapAndConnectPTCs_NR5GC</w:t>
            </w:r>
          </w:p>
        </w:tc>
      </w:tr>
      <w:tr w:rsidR="00461F12" w14:paraId="20D0EBEB" w14:textId="77777777" w:rsidTr="00DE3F81">
        <w:trPr>
          <w:trHeight w:val="452"/>
        </w:trPr>
        <w:tc>
          <w:tcPr>
            <w:tcW w:w="1985" w:type="dxa"/>
          </w:tcPr>
          <w:p w14:paraId="2E1375F3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BA0BF1F" w14:textId="77777777" w:rsidR="00461F12" w:rsidRPr="00D05A07" w:rsidRDefault="00ED58CC" w:rsidP="00D05A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NR5GC_PTC</w:t>
            </w:r>
            <w:r w:rsidR="00D05A07" w:rsidRPr="00D04779">
              <w:rPr>
                <w:noProof/>
                <w:lang w:val="en-US"/>
              </w:rPr>
              <w:t xml:space="preserve"> component instance is</w:t>
            </w:r>
            <w:r w:rsidR="00D05A07">
              <w:rPr>
                <w:noProof/>
                <w:lang w:val="en-US"/>
              </w:rPr>
              <w:t xml:space="preserve"> currently created as non-alive. W</w:t>
            </w:r>
            <w:r w:rsidR="00D05A07" w:rsidRPr="00D04779">
              <w:rPr>
                <w:noProof/>
                <w:lang w:val="en-US"/>
              </w:rPr>
              <w:t xml:space="preserve">hen </w:t>
            </w:r>
            <w:r>
              <w:rPr>
                <w:noProof/>
                <w:lang w:val="en-US"/>
              </w:rPr>
              <w:t xml:space="preserve">this </w:t>
            </w:r>
            <w:r w:rsidR="00D05A07" w:rsidRPr="00D04779">
              <w:rPr>
                <w:noProof/>
                <w:lang w:val="en-US"/>
              </w:rPr>
              <w:t>successfully finishes executing its behaviour, "any component.killed" event will trigger and MTC will terminate test case with INCONC verdict value.</w:t>
            </w:r>
          </w:p>
        </w:tc>
      </w:tr>
      <w:tr w:rsidR="00461F12" w14:paraId="6E6100AB" w14:textId="77777777" w:rsidTr="00DE3F81">
        <w:tc>
          <w:tcPr>
            <w:tcW w:w="1985" w:type="dxa"/>
          </w:tcPr>
          <w:p w14:paraId="09F7602E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23174F6" w14:textId="77777777" w:rsidR="00461F12" w:rsidRPr="000352E9" w:rsidRDefault="00D05A07" w:rsidP="00E321E4">
            <w:pPr>
              <w:pStyle w:val="CRCoverPage"/>
              <w:spacing w:after="0"/>
              <w:rPr>
                <w:noProof/>
                <w:lang w:val="en-SG"/>
              </w:rPr>
            </w:pPr>
            <w:r w:rsidRPr="00D86176">
              <w:rPr>
                <w:rFonts w:cs="Arial"/>
              </w:rPr>
              <w:t xml:space="preserve">Created </w:t>
            </w:r>
            <w:r w:rsidR="00ED58CC">
              <w:rPr>
                <w:rFonts w:cs="Arial"/>
              </w:rPr>
              <w:t>NR5GC_</w:t>
            </w:r>
            <w:r w:rsidRPr="00D86176">
              <w:rPr>
                <w:rFonts w:cs="Arial"/>
              </w:rPr>
              <w:t xml:space="preserve">PTC instance as "alive" so that MTC component does not incorrectly and explicitly stop the test case when </w:t>
            </w:r>
            <w:r w:rsidR="00ED58CC">
              <w:rPr>
                <w:rFonts w:cs="Arial"/>
              </w:rPr>
              <w:t xml:space="preserve">this </w:t>
            </w:r>
            <w:r w:rsidRPr="00D86176">
              <w:rPr>
                <w:rFonts w:cs="Arial"/>
              </w:rPr>
              <w:t>PTC has successfully finished executing its behaviour function. </w:t>
            </w:r>
          </w:p>
        </w:tc>
      </w:tr>
      <w:tr w:rsidR="00461F12" w14:paraId="3157DAC8" w14:textId="77777777" w:rsidTr="00DE3F81">
        <w:tc>
          <w:tcPr>
            <w:tcW w:w="1985" w:type="dxa"/>
          </w:tcPr>
          <w:p w14:paraId="1A639157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CB7BC3" w14:textId="77777777" w:rsidR="00461F12" w:rsidRPr="00E751F5" w:rsidRDefault="00A939F9" w:rsidP="00E14D7D">
            <w:pPr>
              <w:spacing w:after="0"/>
              <w:rPr>
                <w:rFonts w:ascii="Arial" w:hAnsi="Arial" w:cs="Arial"/>
                <w:noProof/>
              </w:rPr>
            </w:pPr>
            <w:r w:rsidRPr="00A939F9">
              <w:rPr>
                <w:rFonts w:ascii="Arial" w:hAnsi="Arial" w:cs="Arial"/>
                <w:noProof/>
                <w:lang w:val="de-DE"/>
              </w:rPr>
              <w:t>MTC_Component_IMS_</w:t>
            </w:r>
            <w:r w:rsidR="00ED58CC">
              <w:rPr>
                <w:rFonts w:ascii="Arial" w:hAnsi="Arial" w:cs="Arial"/>
                <w:noProof/>
                <w:lang w:val="de-DE"/>
              </w:rPr>
              <w:t>NR5GC</w:t>
            </w:r>
          </w:p>
        </w:tc>
      </w:tr>
      <w:tr w:rsidR="00461F12" w:rsidRPr="00E751F5" w14:paraId="5407BBB5" w14:textId="77777777" w:rsidTr="00DE3F81">
        <w:tc>
          <w:tcPr>
            <w:tcW w:w="1985" w:type="dxa"/>
          </w:tcPr>
          <w:p w14:paraId="1270F6B6" w14:textId="77777777" w:rsidR="00461F12" w:rsidRPr="00006E2B" w:rsidRDefault="00461F12" w:rsidP="00E14D7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F0798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B5659C" w14:textId="77777777" w:rsidR="00461F12" w:rsidRPr="00006E2B" w:rsidRDefault="00461F12" w:rsidP="00E14D7D">
            <w:pPr>
              <w:rPr>
                <w:rFonts w:ascii="Arial" w:hAnsi="Arial"/>
                <w:highlight w:val="cyan"/>
              </w:rPr>
            </w:pPr>
          </w:p>
        </w:tc>
      </w:tr>
    </w:tbl>
    <w:p w14:paraId="47B8E4C5" w14:textId="77777777" w:rsidR="00446488" w:rsidRDefault="00446488" w:rsidP="00446488">
      <w:pPr>
        <w:rPr>
          <w:noProof/>
        </w:rPr>
      </w:pPr>
    </w:p>
    <w:p w14:paraId="1B2D477D" w14:textId="77777777" w:rsidR="00F10044" w:rsidRDefault="00F10044" w:rsidP="00F100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10044" w:rsidRPr="00BA628A" w14:paraId="1315507F" w14:textId="77777777" w:rsidTr="005F0798">
        <w:trPr>
          <w:trHeight w:val="5987"/>
        </w:trPr>
        <w:tc>
          <w:tcPr>
            <w:tcW w:w="9855" w:type="dxa"/>
          </w:tcPr>
          <w:p w14:paraId="331C4BCB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>function f_MTC_IMS_CreateMapAndConnectPTCs_NR5GC(SYSTEM_IMS p_System,</w:t>
            </w:r>
          </w:p>
          <w:p w14:paraId="5F948C3A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IMS_PTC p_IMS1,</w:t>
            </w:r>
          </w:p>
          <w:p w14:paraId="60D472F9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IMS_PTC p_IMS2,</w:t>
            </w:r>
          </w:p>
          <w:p w14:paraId="514B957F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boolean p_UseDNS := false,</w:t>
            </w:r>
          </w:p>
          <w:p w14:paraId="5BB2F736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boolean p_UseXCAP := false) runs on MTC_IMS</w:t>
            </w:r>
          </w:p>
          <w:p w14:paraId="7BC2B6CB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{</w:t>
            </w:r>
          </w:p>
          <w:p w14:paraId="77EB8453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var NR5GC_PTC v_NR5GC;</w:t>
            </w:r>
          </w:p>
          <w:p w14:paraId="21406AA7" w14:textId="77777777" w:rsidR="005F0798" w:rsidRPr="00A60446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val="de-DE"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  <w:r w:rsidRPr="00A60446">
              <w:rPr>
                <w:rFonts w:ascii="Arial" w:hAnsi="Arial"/>
                <w:lang w:val="de-DE" w:eastAsia="en-GB"/>
              </w:rPr>
              <w:t>var NASEMU_NRNG_PTC v_NASEMU_PTC;</w:t>
            </w:r>
          </w:p>
          <w:p w14:paraId="3F483DF1" w14:textId="77777777" w:rsidR="005F0798" w:rsidRPr="00A60446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val="de-DE" w:eastAsia="en-GB"/>
              </w:rPr>
            </w:pPr>
          </w:p>
          <w:p w14:paraId="517D2602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A60446">
              <w:rPr>
                <w:rFonts w:ascii="Arial" w:hAnsi="Arial"/>
                <w:lang w:val="de-DE" w:eastAsia="en-GB"/>
              </w:rPr>
              <w:t xml:space="preserve">    </w:t>
            </w:r>
            <w:r w:rsidRPr="005F0798">
              <w:rPr>
                <w:rFonts w:ascii="Arial" w:hAnsi="Arial"/>
                <w:lang w:eastAsia="en-GB"/>
              </w:rPr>
              <w:t>f_MTC_IMS_InitAndConnect_IP_IMS(p_System, p_IMS1, p_IMS2, p_UseDNS, p_UseXCAP);</w:t>
            </w:r>
          </w:p>
          <w:p w14:paraId="4928044D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</w:p>
          <w:p w14:paraId="1F39D531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v_NR5GC := NR5GC_PTC.create;                                            // @sic R5s201263 sic@</w:t>
            </w:r>
          </w:p>
          <w:p w14:paraId="08B47CC4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f_NR_BASE_PTC_Map(p_System, v_NR5GC);                                   // map NR5GC system ports</w:t>
            </w:r>
          </w:p>
          <w:p w14:paraId="0F231504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v_NASEMU_PTC := f_NasEmu5G_CreateConnectAndMap_NRNG(p_System, v_NR5GC); // create NasEmu, map system ports and connect with NR5GC PTC</w:t>
            </w:r>
          </w:p>
          <w:p w14:paraId="4FE9FB91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v_NASEMU_PTC.start(f_NASEMU_MainLoop_NRNG());                           // start NASEMU</w:t>
            </w:r>
          </w:p>
          <w:p w14:paraId="5E64BD98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</w:p>
          <w:p w14:paraId="59CA5AD7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connect(mtc:PTC_Ut[tsc_MTC_PortIndex_NR], v_NR5GC:UT);</w:t>
            </w:r>
          </w:p>
          <w:p w14:paraId="430BD627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connect(v_NR5GC:IP, vc_Components.IP:NR_CTRL);</w:t>
            </w:r>
          </w:p>
          <w:p w14:paraId="38236D29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if (p_IMS1 != null) { connect(vc_Components.IMS1:IPCAN, v_NR5GC:IMS[tsc_Index_IMS1]); }</w:t>
            </w:r>
          </w:p>
          <w:p w14:paraId="421F9350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if (p_IMS2 != null) { connect(vc_Components.IMS2:IPCAN, v_NR5GC:IMS[tsc_Index_IMS2]); }</w:t>
            </w:r>
          </w:p>
          <w:p w14:paraId="50634099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</w:p>
          <w:p w14:paraId="0AB213F0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f_UT_InitialPowerOffUE(Ut);</w:t>
            </w:r>
          </w:p>
          <w:p w14:paraId="6CB3964E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</w:p>
          <w:p w14:paraId="409A3069" w14:textId="77777777"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v_NR5GC.start(f_NR5GC_IPCAN_MainLoop());</w:t>
            </w:r>
          </w:p>
          <w:p w14:paraId="76401292" w14:textId="77777777" w:rsidR="00F10044" w:rsidRPr="00BA628A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b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}</w:t>
            </w:r>
            <w:r w:rsidR="00A939F9">
              <w:rPr>
                <w:rFonts w:ascii="Arial" w:hAnsi="Arial"/>
                <w:b/>
                <w:lang w:eastAsia="en-GB"/>
              </w:rPr>
              <w:tab/>
            </w:r>
          </w:p>
        </w:tc>
      </w:tr>
      <w:tr w:rsidR="00F10044" w:rsidRPr="00BA628A" w14:paraId="12E89B55" w14:textId="77777777" w:rsidTr="00A939F9">
        <w:tc>
          <w:tcPr>
            <w:tcW w:w="9855" w:type="dxa"/>
          </w:tcPr>
          <w:p w14:paraId="33BDC984" w14:textId="77777777" w:rsidR="00F10044" w:rsidRPr="00BA628A" w:rsidRDefault="00F10044" w:rsidP="00A939F9">
            <w:pPr>
              <w:tabs>
                <w:tab w:val="left" w:pos="2100"/>
              </w:tabs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09BBF36" w14:textId="77777777"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</w:p>
    <w:p w14:paraId="720317FD" w14:textId="77777777"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</w:p>
    <w:p w14:paraId="7BBC268A" w14:textId="77777777"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10044" w:rsidRPr="00BA628A" w14:paraId="2D296909" w14:textId="77777777" w:rsidTr="00A939F9">
        <w:tc>
          <w:tcPr>
            <w:tcW w:w="9855" w:type="dxa"/>
          </w:tcPr>
          <w:p w14:paraId="7C1F7B95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>function f_MTC_IMS_CreateMapAndConnectPTCs_NR5GC(SYSTEM_IMS p_System,</w:t>
            </w:r>
          </w:p>
          <w:p w14:paraId="5ED50248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IMS_PTC p_IMS1,</w:t>
            </w:r>
          </w:p>
          <w:p w14:paraId="2CC56770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IMS_PTC p_IMS2,</w:t>
            </w:r>
          </w:p>
          <w:p w14:paraId="2C1E0104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boolean p_UseDNS := false,</w:t>
            </w:r>
          </w:p>
          <w:p w14:paraId="1619BB51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boolean p_UseXCAP := false) runs on MTC_IMS</w:t>
            </w:r>
          </w:p>
          <w:p w14:paraId="7433C320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{</w:t>
            </w:r>
          </w:p>
          <w:p w14:paraId="00D1A561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var NR5GC_PTC v_NR5GC;</w:t>
            </w:r>
          </w:p>
          <w:p w14:paraId="05C22C5F" w14:textId="77777777" w:rsidR="005F0798" w:rsidRPr="00A60446" w:rsidRDefault="005F0798" w:rsidP="005F0798">
            <w:pPr>
              <w:spacing w:after="0"/>
              <w:rPr>
                <w:rFonts w:ascii="Arial" w:hAnsi="Arial"/>
                <w:lang w:val="de-DE"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  <w:r w:rsidRPr="00A60446">
              <w:rPr>
                <w:rFonts w:ascii="Arial" w:hAnsi="Arial"/>
                <w:lang w:val="de-DE" w:eastAsia="en-GB"/>
              </w:rPr>
              <w:t>var NASEMU_NRNG_PTC v_NASEMU_PTC;</w:t>
            </w:r>
          </w:p>
          <w:p w14:paraId="052CD97C" w14:textId="77777777" w:rsidR="005F0798" w:rsidRPr="00A60446" w:rsidRDefault="005F0798" w:rsidP="005F0798">
            <w:pPr>
              <w:spacing w:after="0"/>
              <w:rPr>
                <w:rFonts w:ascii="Arial" w:hAnsi="Arial"/>
                <w:lang w:val="de-DE" w:eastAsia="en-GB"/>
              </w:rPr>
            </w:pPr>
          </w:p>
          <w:p w14:paraId="24A02606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A60446">
              <w:rPr>
                <w:rFonts w:ascii="Arial" w:hAnsi="Arial"/>
                <w:lang w:val="de-DE" w:eastAsia="en-GB"/>
              </w:rPr>
              <w:t xml:space="preserve">    </w:t>
            </w:r>
            <w:r w:rsidRPr="005F0798">
              <w:rPr>
                <w:rFonts w:ascii="Arial" w:hAnsi="Arial"/>
                <w:lang w:eastAsia="en-GB"/>
              </w:rPr>
              <w:t>f_MTC_IMS_InitAndConnect_IP_IMS(p_System, p_IMS1, p_IMS2, p_UseDNS, p_UseXCAP);</w:t>
            </w:r>
          </w:p>
          <w:p w14:paraId="2EDF82AF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</w:p>
          <w:p w14:paraId="4FA53510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v_NR5GC := NR5GC_PTC.create </w:t>
            </w:r>
            <w:r w:rsidRPr="005F0798">
              <w:rPr>
                <w:rFonts w:ascii="Arial" w:hAnsi="Arial"/>
                <w:highlight w:val="yellow"/>
                <w:lang w:eastAsia="en-GB"/>
              </w:rPr>
              <w:t>alive/*WA#IMS*/;</w:t>
            </w:r>
            <w:r w:rsidRPr="005F0798">
              <w:rPr>
                <w:rFonts w:ascii="Arial" w:hAnsi="Arial"/>
                <w:lang w:eastAsia="en-GB"/>
              </w:rPr>
              <w:t xml:space="preserve">                                            // @sic R5s201263 sic@</w:t>
            </w:r>
          </w:p>
          <w:p w14:paraId="0FF17737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f_NR_BASE_PTC_Map(p_System, v_NR5GC);                                   // map NR5GC system ports</w:t>
            </w:r>
          </w:p>
          <w:p w14:paraId="3D7728A3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lastRenderedPageBreak/>
              <w:t xml:space="preserve">    v_NASEMU_PTC := f_NasEmu5G_CreateConnectAndMap_NRNG(p_System, v_NR5GC); // create NasEmu, map system ports and connect with NR5GC PTC</w:t>
            </w:r>
          </w:p>
          <w:p w14:paraId="1F5EBCC6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v_NASEMU_PTC.start(f_NASEMU_MainLoop_NRNG());                           // start NASEMU</w:t>
            </w:r>
          </w:p>
          <w:p w14:paraId="107CBD51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</w:p>
          <w:p w14:paraId="1C77878C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connect(mtc:PTC_Ut[tsc_MTC_PortIndex_NR], v_NR5GC:UT);</w:t>
            </w:r>
          </w:p>
          <w:p w14:paraId="3097C566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connect(v_NR5GC:IP, vc_Components.IP:NR_CTRL);</w:t>
            </w:r>
          </w:p>
          <w:p w14:paraId="497CB518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if (p_IMS1 != null) { connect(vc_Components.IMS1:IPCAN, v_NR5GC:IMS[tsc_Index_IMS1]); }</w:t>
            </w:r>
          </w:p>
          <w:p w14:paraId="503C27CB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if (p_IMS2 != null) { connect(vc_Components.IMS2:IPCAN, v_NR5GC:IMS[tsc_Index_IMS2]); }</w:t>
            </w:r>
          </w:p>
          <w:p w14:paraId="2ECF7AED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</w:p>
          <w:p w14:paraId="68ABAA51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f_UT_InitialPowerOffUE(Ut);</w:t>
            </w:r>
          </w:p>
          <w:p w14:paraId="1CB1C590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</w:p>
          <w:p w14:paraId="6AF4DA82" w14:textId="77777777"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v_NR5GC.start(f_NR5GC_IPCAN_MainLoop());</w:t>
            </w:r>
          </w:p>
          <w:p w14:paraId="4E6FAC14" w14:textId="77777777" w:rsidR="00F10044" w:rsidRPr="00BA628A" w:rsidRDefault="005F0798" w:rsidP="005F079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28AF5C15" w14:textId="77777777" w:rsidR="00446488" w:rsidRPr="00C673C0" w:rsidRDefault="00446488" w:rsidP="00446488">
      <w:pPr>
        <w:rPr>
          <w:rFonts w:cs="Arial"/>
          <w:color w:val="FF0000"/>
        </w:rPr>
      </w:pPr>
    </w:p>
    <w:p w14:paraId="6A6C54FD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34703" w14:textId="77777777" w:rsidR="00D7754C" w:rsidRDefault="00D7754C">
      <w:r>
        <w:separator/>
      </w:r>
    </w:p>
  </w:endnote>
  <w:endnote w:type="continuationSeparator" w:id="0">
    <w:p w14:paraId="5C983C1E" w14:textId="77777777" w:rsidR="00D7754C" w:rsidRDefault="00D7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6CB35" w14:textId="77777777" w:rsidR="00D7754C" w:rsidRDefault="00D7754C">
      <w:r>
        <w:separator/>
      </w:r>
    </w:p>
  </w:footnote>
  <w:footnote w:type="continuationSeparator" w:id="0">
    <w:p w14:paraId="320E9FC0" w14:textId="77777777" w:rsidR="00D7754C" w:rsidRDefault="00D77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F2B1C" w14:textId="77777777" w:rsidR="009D3A34" w:rsidRDefault="009D3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06EE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F0F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B87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7"/>
    <w:rsid w:val="00006E2B"/>
    <w:rsid w:val="00022E4A"/>
    <w:rsid w:val="00063535"/>
    <w:rsid w:val="00063675"/>
    <w:rsid w:val="0007758F"/>
    <w:rsid w:val="00082A10"/>
    <w:rsid w:val="000914DA"/>
    <w:rsid w:val="0009345F"/>
    <w:rsid w:val="000A1C38"/>
    <w:rsid w:val="000A6394"/>
    <w:rsid w:val="000B7FED"/>
    <w:rsid w:val="000C038A"/>
    <w:rsid w:val="000C6598"/>
    <w:rsid w:val="000E571D"/>
    <w:rsid w:val="00126996"/>
    <w:rsid w:val="00145D43"/>
    <w:rsid w:val="00191A58"/>
    <w:rsid w:val="00192C46"/>
    <w:rsid w:val="00196613"/>
    <w:rsid w:val="001A08B3"/>
    <w:rsid w:val="001A7B60"/>
    <w:rsid w:val="001A7FF0"/>
    <w:rsid w:val="001B3FE4"/>
    <w:rsid w:val="001B52F0"/>
    <w:rsid w:val="001B7A65"/>
    <w:rsid w:val="001E41F3"/>
    <w:rsid w:val="001E55E9"/>
    <w:rsid w:val="001E694D"/>
    <w:rsid w:val="0026004D"/>
    <w:rsid w:val="002640DD"/>
    <w:rsid w:val="00275D12"/>
    <w:rsid w:val="00284FEB"/>
    <w:rsid w:val="002860C4"/>
    <w:rsid w:val="002B5741"/>
    <w:rsid w:val="00304D34"/>
    <w:rsid w:val="00305409"/>
    <w:rsid w:val="00317726"/>
    <w:rsid w:val="003362FE"/>
    <w:rsid w:val="003435F6"/>
    <w:rsid w:val="00350D2F"/>
    <w:rsid w:val="003511B5"/>
    <w:rsid w:val="003578B2"/>
    <w:rsid w:val="003609EF"/>
    <w:rsid w:val="0036231A"/>
    <w:rsid w:val="00374DD4"/>
    <w:rsid w:val="003E1A36"/>
    <w:rsid w:val="003F3108"/>
    <w:rsid w:val="00410371"/>
    <w:rsid w:val="004242F1"/>
    <w:rsid w:val="00446488"/>
    <w:rsid w:val="00461F12"/>
    <w:rsid w:val="004775DC"/>
    <w:rsid w:val="004A48B4"/>
    <w:rsid w:val="004B39C4"/>
    <w:rsid w:val="004B75B7"/>
    <w:rsid w:val="004C2A6B"/>
    <w:rsid w:val="004D56AC"/>
    <w:rsid w:val="004E709B"/>
    <w:rsid w:val="00501FBE"/>
    <w:rsid w:val="0051580D"/>
    <w:rsid w:val="00537461"/>
    <w:rsid w:val="00547111"/>
    <w:rsid w:val="00592D74"/>
    <w:rsid w:val="005A0912"/>
    <w:rsid w:val="005D49A8"/>
    <w:rsid w:val="005E2C44"/>
    <w:rsid w:val="005F0798"/>
    <w:rsid w:val="005F1A6F"/>
    <w:rsid w:val="00605B80"/>
    <w:rsid w:val="00617D68"/>
    <w:rsid w:val="00621188"/>
    <w:rsid w:val="006257ED"/>
    <w:rsid w:val="00684069"/>
    <w:rsid w:val="00695808"/>
    <w:rsid w:val="006B46FB"/>
    <w:rsid w:val="006D1EEA"/>
    <w:rsid w:val="006E21FB"/>
    <w:rsid w:val="0072513E"/>
    <w:rsid w:val="00737E9B"/>
    <w:rsid w:val="007517F0"/>
    <w:rsid w:val="00776CCF"/>
    <w:rsid w:val="00792342"/>
    <w:rsid w:val="007977A8"/>
    <w:rsid w:val="007B512A"/>
    <w:rsid w:val="007C2097"/>
    <w:rsid w:val="007D6A07"/>
    <w:rsid w:val="007D6B14"/>
    <w:rsid w:val="007F7259"/>
    <w:rsid w:val="008040A8"/>
    <w:rsid w:val="008279FA"/>
    <w:rsid w:val="00844764"/>
    <w:rsid w:val="008448FA"/>
    <w:rsid w:val="008626E7"/>
    <w:rsid w:val="00870EE7"/>
    <w:rsid w:val="008863B9"/>
    <w:rsid w:val="008974D1"/>
    <w:rsid w:val="008A45A6"/>
    <w:rsid w:val="008E7FB1"/>
    <w:rsid w:val="008F686C"/>
    <w:rsid w:val="009148DE"/>
    <w:rsid w:val="00941E30"/>
    <w:rsid w:val="00967237"/>
    <w:rsid w:val="009777D9"/>
    <w:rsid w:val="00991B88"/>
    <w:rsid w:val="00991E77"/>
    <w:rsid w:val="009A5753"/>
    <w:rsid w:val="009A579D"/>
    <w:rsid w:val="009B0C93"/>
    <w:rsid w:val="009D3A34"/>
    <w:rsid w:val="009E3297"/>
    <w:rsid w:val="009E4618"/>
    <w:rsid w:val="009F734F"/>
    <w:rsid w:val="00A061B7"/>
    <w:rsid w:val="00A14F48"/>
    <w:rsid w:val="00A246B6"/>
    <w:rsid w:val="00A47E70"/>
    <w:rsid w:val="00A50CF0"/>
    <w:rsid w:val="00A52F6F"/>
    <w:rsid w:val="00A60446"/>
    <w:rsid w:val="00A7671C"/>
    <w:rsid w:val="00A939F9"/>
    <w:rsid w:val="00AA2CBC"/>
    <w:rsid w:val="00AC4ADE"/>
    <w:rsid w:val="00AC5820"/>
    <w:rsid w:val="00AD1CD8"/>
    <w:rsid w:val="00AF25D4"/>
    <w:rsid w:val="00B211CB"/>
    <w:rsid w:val="00B21E90"/>
    <w:rsid w:val="00B258BB"/>
    <w:rsid w:val="00B67B97"/>
    <w:rsid w:val="00B75E77"/>
    <w:rsid w:val="00B968C8"/>
    <w:rsid w:val="00BA3EC5"/>
    <w:rsid w:val="00BA51D9"/>
    <w:rsid w:val="00BB5DFC"/>
    <w:rsid w:val="00BC265D"/>
    <w:rsid w:val="00BC4D53"/>
    <w:rsid w:val="00BD279D"/>
    <w:rsid w:val="00BD6BB8"/>
    <w:rsid w:val="00C259BF"/>
    <w:rsid w:val="00C452B3"/>
    <w:rsid w:val="00C51E37"/>
    <w:rsid w:val="00C6182D"/>
    <w:rsid w:val="00C66BA2"/>
    <w:rsid w:val="00C673C0"/>
    <w:rsid w:val="00C95985"/>
    <w:rsid w:val="00C979AE"/>
    <w:rsid w:val="00CB1D6E"/>
    <w:rsid w:val="00CB537E"/>
    <w:rsid w:val="00CC5026"/>
    <w:rsid w:val="00CC68D0"/>
    <w:rsid w:val="00CE3B53"/>
    <w:rsid w:val="00D03F9A"/>
    <w:rsid w:val="00D04779"/>
    <w:rsid w:val="00D05A07"/>
    <w:rsid w:val="00D06D51"/>
    <w:rsid w:val="00D129E5"/>
    <w:rsid w:val="00D24991"/>
    <w:rsid w:val="00D30E2E"/>
    <w:rsid w:val="00D45315"/>
    <w:rsid w:val="00D50255"/>
    <w:rsid w:val="00D66520"/>
    <w:rsid w:val="00D73C16"/>
    <w:rsid w:val="00D7575C"/>
    <w:rsid w:val="00D7754C"/>
    <w:rsid w:val="00D86176"/>
    <w:rsid w:val="00DC4BFF"/>
    <w:rsid w:val="00DD11FD"/>
    <w:rsid w:val="00DE34CF"/>
    <w:rsid w:val="00DE3F81"/>
    <w:rsid w:val="00DF5F40"/>
    <w:rsid w:val="00E13F3D"/>
    <w:rsid w:val="00E14D7D"/>
    <w:rsid w:val="00E321E4"/>
    <w:rsid w:val="00E34898"/>
    <w:rsid w:val="00E37029"/>
    <w:rsid w:val="00E52DA6"/>
    <w:rsid w:val="00E87E94"/>
    <w:rsid w:val="00E95C99"/>
    <w:rsid w:val="00EB09B7"/>
    <w:rsid w:val="00ED58CC"/>
    <w:rsid w:val="00EE7D7C"/>
    <w:rsid w:val="00F10044"/>
    <w:rsid w:val="00F124A3"/>
    <w:rsid w:val="00F25D98"/>
    <w:rsid w:val="00F300FB"/>
    <w:rsid w:val="00F31B6B"/>
    <w:rsid w:val="00F725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7D028C"/>
  <w15:docId w15:val="{2F146BD4-E0B8-4643-A361-CBEDD1AA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3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03847-DC49-4658-A34D-52C664ABE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626</Words>
  <Characters>6420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2021-03-04T20:41:00Z</dcterms:created>
  <dcterms:modified xsi:type="dcterms:W3CDTF">2021-05-04T17:22:00Z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