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</w:t>
        </w:r>
        <w:r w:rsidR="008B51CB">
          <w:rPr>
            <w:b/>
            <w:i/>
            <w:noProof/>
            <w:sz w:val="28"/>
          </w:rPr>
          <w:t>84</w:t>
        </w:r>
      </w:fldSimple>
    </w:p>
    <w:p w:rsidR="002901A3" w:rsidRDefault="00AD4294" w:rsidP="00290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01A3" w:rsidRPr="00BA51D9">
          <w:rPr>
            <w:b/>
            <w:noProof/>
            <w:sz w:val="24"/>
          </w:rPr>
          <w:t>Online</w:t>
        </w:r>
      </w:fldSimple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fldSimple w:instr=" DOCPROPERTY  StartDate  \* MERGEFORMAT ">
        <w:r w:rsidR="002901A3" w:rsidRPr="00BA51D9">
          <w:rPr>
            <w:b/>
            <w:noProof/>
            <w:sz w:val="24"/>
          </w:rPr>
          <w:t>7th Dec 2020</w:t>
        </w:r>
      </w:fldSimple>
      <w:r w:rsidR="002901A3">
        <w:rPr>
          <w:b/>
          <w:noProof/>
          <w:sz w:val="24"/>
        </w:rPr>
        <w:t xml:space="preserve"> - </w:t>
      </w:r>
      <w:fldSimple w:instr=" DOCPROPERTY  EndDate  \* MERGEFORMAT ">
        <w:r w:rsidR="002901A3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8236E7">
        <w:tc>
          <w:tcPr>
            <w:tcW w:w="142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901A3" w:rsidRPr="00410371" w:rsidRDefault="00AD4294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1A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01A3" w:rsidRPr="00410371" w:rsidRDefault="00AD4294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51CB">
                <w:rPr>
                  <w:b/>
                  <w:noProof/>
                  <w:sz w:val="28"/>
                </w:rPr>
                <w:t>1703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01A3" w:rsidRPr="00410371" w:rsidRDefault="00AD4294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1A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01A3" w:rsidRPr="00410371" w:rsidRDefault="00AD4294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1A3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:rsidTr="008236E7">
        <w:tc>
          <w:tcPr>
            <w:tcW w:w="9641" w:type="dxa"/>
            <w:gridSpan w:val="9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:rsidTr="008236E7">
        <w:tc>
          <w:tcPr>
            <w:tcW w:w="2835" w:type="dxa"/>
          </w:tcPr>
          <w:p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:rsidTr="002901A3">
        <w:tc>
          <w:tcPr>
            <w:tcW w:w="9640" w:type="dxa"/>
            <w:gridSpan w:val="11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983379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A0746C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1A3">
              <w:t xml:space="preserve">Correction to </w:t>
            </w:r>
            <w:r w:rsidR="00C72ED8">
              <w:t xml:space="preserve">function </w:t>
            </w:r>
            <w:r w:rsidR="00C72ED8" w:rsidRPr="00C72ED8">
              <w:t>f_TC_7_1_1_3_5_NR5GC</w:t>
            </w:r>
            <w:r>
              <w:fldChar w:fldCharType="end"/>
            </w:r>
            <w:bookmarkEnd w:id="1"/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AD429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01A3">
                <w:rPr>
                  <w:noProof/>
                </w:rPr>
                <w:t>ROHDE &amp; SCHWARZ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01A3" w:rsidRDefault="00AD429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01A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AD429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1A3">
                <w:rPr>
                  <w:noProof/>
                </w:rPr>
                <w:t>2021-04-</w:t>
              </w:r>
              <w:r w:rsidR="00C72ED8">
                <w:rPr>
                  <w:noProof/>
                </w:rPr>
                <w:t>20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01A3" w:rsidRDefault="00AD4294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01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AD4294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1A3">
                <w:rPr>
                  <w:noProof/>
                </w:rPr>
                <w:t>Rel-16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:rsidTr="002901A3">
        <w:tc>
          <w:tcPr>
            <w:tcW w:w="1843" w:type="dxa"/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8B51CB">
        <w:trPr>
          <w:trHeight w:val="217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the implementation of </w:t>
            </w:r>
            <w:r w:rsidRPr="00C72ED8">
              <w:rPr>
                <w:noProof/>
              </w:rPr>
              <w:t>R5s210315</w:t>
            </w:r>
            <w:r>
              <w:rPr>
                <w:noProof/>
              </w:rPr>
              <w:t xml:space="preserve">, the BSR configuration is updated in </w:t>
            </w:r>
            <w:r w:rsidR="008B51C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preamble and later reverted to use the standard settings defined in </w:t>
            </w:r>
            <w:r w:rsidR="008B51CB">
              <w:rPr>
                <w:noProof/>
              </w:rPr>
              <w:t xml:space="preserve">TS 38.523-1 </w:t>
            </w:r>
            <w:r>
              <w:rPr>
                <w:noProof/>
              </w:rPr>
              <w:t xml:space="preserve">section 7.1.0. </w:t>
            </w:r>
            <w:r w:rsidR="008B51CB">
              <w:rPr>
                <w:noProof/>
              </w:rPr>
              <w:t xml:space="preserve">  </w:t>
            </w:r>
            <w:r>
              <w:rPr>
                <w:noProof/>
              </w:rPr>
              <w:t xml:space="preserve">This is done by calling </w:t>
            </w:r>
            <w:r w:rsidRPr="00C72ED8">
              <w:rPr>
                <w:noProof/>
              </w:rPr>
              <w:t>f_NR_CellInfo_SetMAC_CellGroupConfigL2(nr_Cell1)</w:t>
            </w:r>
            <w:r w:rsidR="008B51CB">
              <w:rPr>
                <w:noProof/>
              </w:rPr>
              <w:t>.</w:t>
            </w:r>
          </w:p>
          <w:p w:rsidR="00C72ED8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72ED8" w:rsidRPr="002E008A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update to BSR is not handled as the RRCSetup message is only updated for test cases that </w:t>
            </w:r>
            <w:r w:rsidR="008B51CB">
              <w:rPr>
                <w:noProof/>
              </w:rPr>
              <w:t>perform</w:t>
            </w:r>
            <w:r>
              <w:rPr>
                <w:noProof/>
              </w:rPr>
              <w:t xml:space="preserve"> early contention resolution. Therefore the update of BSR configuration needs to be passed into  </w:t>
            </w:r>
            <w:r w:rsidRPr="00C72ED8">
              <w:rPr>
                <w:noProof/>
              </w:rPr>
              <w:t>f_NRL2_RRC_ConnectedState3N_ExtraDRBsNoNAS</w:t>
            </w:r>
            <w:r w:rsidR="008B51CB">
              <w:rPr>
                <w:noProof/>
              </w:rPr>
              <w:t xml:space="preserve"> </w:t>
            </w:r>
            <w:r>
              <w:rPr>
                <w:noProof/>
              </w:rPr>
              <w:t>similar to other test cases (i.e</w:t>
            </w:r>
            <w:r w:rsidR="008B51C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8B51CB">
              <w:rPr>
                <w:noProof/>
              </w:rPr>
              <w:t xml:space="preserve">TC </w:t>
            </w:r>
            <w:r>
              <w:rPr>
                <w:noProof/>
              </w:rPr>
              <w:t>7.1.1.3.4)</w:t>
            </w:r>
            <w:r w:rsidR="008B51CB"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01A3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new variable </w:t>
            </w:r>
            <w:r w:rsidRPr="00C72ED8">
              <w:rPr>
                <w:noProof/>
              </w:rPr>
              <w:t>v_MAC_CellGroupConfig</w:t>
            </w:r>
            <w:r w:rsidR="008B51CB">
              <w:rPr>
                <w:noProof/>
              </w:rPr>
              <w:t>.</w:t>
            </w:r>
            <w:r w:rsidR="008B51CB">
              <w:rPr>
                <w:noProof/>
              </w:rPr>
              <w:br/>
            </w:r>
          </w:p>
          <w:p w:rsidR="00C72ED8" w:rsidRPr="006316B2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variable using  </w:t>
            </w:r>
            <w:r w:rsidRPr="00C72ED8">
              <w:rPr>
                <w:noProof/>
              </w:rPr>
              <w:t>f_NR_CellInfo_GetMAC_CellGroupConfig</w:t>
            </w:r>
            <w:r>
              <w:rPr>
                <w:noProof/>
              </w:rPr>
              <w:t xml:space="preserve"> and passed as a parameter to</w:t>
            </w:r>
            <w:r w:rsidR="008B51CB">
              <w:rPr>
                <w:noProof/>
              </w:rPr>
              <w:t xml:space="preserve"> </w:t>
            </w:r>
            <w:r w:rsidRPr="00C72ED8">
              <w:rPr>
                <w:noProof/>
              </w:rPr>
              <w:t>f_NRL2_RRC_ConnectedState3N_ExtraDRBsNoNAS</w:t>
            </w:r>
            <w:r w:rsidR="008B51CB"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CF39F2" w:rsidRDefault="00C72ED8" w:rsidP="008B51CB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noProof/>
              </w:rPr>
              <w:t>The BSR configuration will not be correct and therefore results in TC failure.</w:t>
            </w:r>
          </w:p>
        </w:tc>
      </w:tr>
      <w:tr w:rsidR="002901A3" w:rsidTr="002901A3">
        <w:tc>
          <w:tcPr>
            <w:tcW w:w="2694" w:type="dxa"/>
            <w:gridSpan w:val="2"/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</w:t>
            </w:r>
            <w:r w:rsidR="00174ABC">
              <w:rPr>
                <w:noProof/>
              </w:rPr>
              <w:t>5.NR5GC</w:t>
            </w:r>
            <w:bookmarkStart w:id="2" w:name="_GoBack"/>
            <w:bookmarkEnd w:id="2"/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3" w:name="_Toc698322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3"/>
    </w:p>
    <w:p w:rsidR="008B51CB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51CB" w:rsidRPr="002E21AD">
        <w:rPr>
          <w:rFonts w:ascii="Arial" w:hAnsi="Arial" w:cs="Arial"/>
          <w:iCs/>
        </w:rPr>
        <w:t>Table of Contents</w:t>
      </w:r>
      <w:r w:rsidR="008B51CB">
        <w:tab/>
      </w:r>
      <w:r w:rsidR="008B51CB">
        <w:fldChar w:fldCharType="begin"/>
      </w:r>
      <w:r w:rsidR="008B51CB">
        <w:instrText xml:space="preserve"> PAGEREF _Toc69832273 \h </w:instrText>
      </w:r>
      <w:r w:rsidR="008B51CB">
        <w:fldChar w:fldCharType="separate"/>
      </w:r>
      <w:r w:rsidR="008B51CB">
        <w:t>2</w:t>
      </w:r>
      <w:r w:rsidR="008B51CB">
        <w:fldChar w:fldCharType="end"/>
      </w:r>
    </w:p>
    <w:p w:rsidR="008B51CB" w:rsidRDefault="008B51C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1A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1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_Toc69832274 \h </w:instrText>
      </w:r>
      <w:r>
        <w:fldChar w:fldCharType="separate"/>
      </w:r>
      <w:r>
        <w:t>2</w:t>
      </w:r>
      <w:r>
        <w:fldChar w:fldCharType="end"/>
      </w:r>
    </w:p>
    <w:p w:rsidR="008B51CB" w:rsidRDefault="008B51C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21A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21AD">
        <w:rPr>
          <w:rFonts w:cs="Arial"/>
          <w:b/>
          <w:color w:val="000000"/>
          <w:lang w:eastAsia="en-GB"/>
        </w:rPr>
        <w:t xml:space="preserve">Correction to </w:t>
      </w:r>
      <w:r w:rsidRPr="002E21AD">
        <w:rPr>
          <w:rFonts w:cs="Arial"/>
          <w:b/>
          <w:bCs/>
          <w:color w:val="000000"/>
          <w:lang w:val="en-US" w:eastAsia="en-GB"/>
        </w:rPr>
        <w:t>function f_TC_7_1_1_3_5_NR5GC</w:t>
      </w:r>
      <w:r>
        <w:tab/>
      </w:r>
      <w:r>
        <w:fldChar w:fldCharType="begin"/>
      </w:r>
      <w:r>
        <w:instrText xml:space="preserve"> PAGEREF _Toc69832275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9832274"/>
      <w:r w:rsidRPr="00854C55">
        <w:rPr>
          <w:b/>
        </w:rPr>
        <w:t>Corrections required</w:t>
      </w:r>
      <w:bookmarkEnd w:id="4"/>
      <w:bookmarkEnd w:id="5"/>
      <w:bookmarkEnd w:id="6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6983227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E3D37" w:rsidRPr="001E3D37">
        <w:rPr>
          <w:rFonts w:cs="Arial"/>
          <w:b/>
          <w:bCs/>
          <w:color w:val="000000"/>
          <w:lang w:val="en-US" w:eastAsia="en-GB"/>
        </w:rPr>
        <w:t>f_TC_7_1_1_3_5_NR5GC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C72ED8" w:rsidP="005D27CA">
            <w:pPr>
              <w:rPr>
                <w:rFonts w:ascii="Arial" w:hAnsi="Arial" w:cs="Arial"/>
                <w:lang w:eastAsia="en-GB"/>
              </w:rPr>
            </w:pPr>
            <w:r w:rsidRPr="00C72ED8">
              <w:rPr>
                <w:rFonts w:ascii="Arial" w:hAnsi="Arial" w:cs="Arial"/>
                <w:lang w:eastAsia="en-GB"/>
              </w:rPr>
              <w:t>f_TC_7_1_1_3_5_NR5GC</w:t>
            </w:r>
            <w:r w:rsidR="008B51CB">
              <w:rPr>
                <w:rFonts w:ascii="Arial" w:hAnsi="Arial" w:cs="Arial"/>
                <w:lang w:eastAsia="en-GB"/>
              </w:rPr>
              <w:t xml:space="preserve"> 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37" w:rsidRDefault="001E3D37" w:rsidP="001E3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Due to the implementation of </w:t>
            </w:r>
            <w:r w:rsidRPr="00C72ED8">
              <w:rPr>
                <w:noProof/>
              </w:rPr>
              <w:t>R5s210315</w:t>
            </w:r>
            <w:r>
              <w:rPr>
                <w:noProof/>
              </w:rPr>
              <w:t xml:space="preserve">, the BSR configuration is updated in </w:t>
            </w:r>
            <w:r w:rsidR="008B51C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preamble and later reverted to use the standard settings defined in </w:t>
            </w:r>
            <w:r w:rsidR="008B51CB">
              <w:rPr>
                <w:noProof/>
              </w:rPr>
              <w:t xml:space="preserve">TS 38.523-1 </w:t>
            </w:r>
            <w:r>
              <w:rPr>
                <w:noProof/>
              </w:rPr>
              <w:t xml:space="preserve">section 7.1.0. </w:t>
            </w:r>
            <w:r w:rsidR="008B51CB">
              <w:rPr>
                <w:noProof/>
              </w:rPr>
              <w:t xml:space="preserve">  </w:t>
            </w:r>
            <w:r>
              <w:rPr>
                <w:noProof/>
              </w:rPr>
              <w:t xml:space="preserve">This is done by calling </w:t>
            </w:r>
            <w:r w:rsidRPr="00C72ED8">
              <w:rPr>
                <w:noProof/>
              </w:rPr>
              <w:t>f_NR_CellInfo_SetMAC_CellGroupConfigL2(nr_Cell1)</w:t>
            </w:r>
            <w:r w:rsidR="008B51CB">
              <w:rPr>
                <w:noProof/>
              </w:rPr>
              <w:t>.</w:t>
            </w:r>
          </w:p>
          <w:p w:rsidR="001E3D37" w:rsidRDefault="001E3D37" w:rsidP="001E3D37">
            <w:pPr>
              <w:pStyle w:val="CRCoverPage"/>
              <w:spacing w:after="0"/>
              <w:rPr>
                <w:noProof/>
              </w:rPr>
            </w:pPr>
          </w:p>
          <w:p w:rsidR="00FA485A" w:rsidRPr="009B0B50" w:rsidRDefault="001E3D3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This update to BSR is not handled as the RRCSetup message is only updated for test cases that </w:t>
            </w:r>
            <w:r w:rsidR="008B51CB">
              <w:rPr>
                <w:noProof/>
              </w:rPr>
              <w:t xml:space="preserve">perform </w:t>
            </w:r>
            <w:r>
              <w:rPr>
                <w:noProof/>
              </w:rPr>
              <w:t xml:space="preserve">early contention resolution. Therefore the update of BSR configuration needs to be passed into  </w:t>
            </w:r>
            <w:r w:rsidRPr="00C72ED8">
              <w:rPr>
                <w:noProof/>
              </w:rPr>
              <w:t xml:space="preserve">f_NRL2_RRC_ConnectedState3N_ExtraDRBsNoNAS </w:t>
            </w:r>
            <w:r>
              <w:rPr>
                <w:noProof/>
              </w:rPr>
              <w:t>similar to other test cases (i.e</w:t>
            </w:r>
            <w:r w:rsidR="008B51CB">
              <w:rPr>
                <w:noProof/>
              </w:rPr>
              <w:t xml:space="preserve">. TC </w:t>
            </w:r>
            <w:r>
              <w:rPr>
                <w:noProof/>
              </w:rPr>
              <w:t xml:space="preserve"> 7.1.1.3.4)</w:t>
            </w:r>
            <w:r w:rsidR="008B51CB">
              <w:rPr>
                <w:noProof/>
              </w:rPr>
              <w:t>.</w:t>
            </w:r>
            <w:r w:rsidR="008B51CB">
              <w:rPr>
                <w:noProof/>
              </w:rPr>
              <w:br/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37" w:rsidRDefault="001E3D37" w:rsidP="001E3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new variable </w:t>
            </w:r>
            <w:r w:rsidRPr="00C72ED8">
              <w:rPr>
                <w:noProof/>
              </w:rPr>
              <w:t>v_MAC_CellGroupConfig</w:t>
            </w:r>
            <w:r w:rsidR="008B51CB">
              <w:rPr>
                <w:noProof/>
              </w:rPr>
              <w:t>.</w:t>
            </w:r>
            <w:r w:rsidR="008B51CB">
              <w:rPr>
                <w:noProof/>
              </w:rPr>
              <w:br/>
            </w:r>
          </w:p>
          <w:p w:rsidR="00FA485A" w:rsidRPr="00A72665" w:rsidRDefault="001E3D3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Updated the variable using  </w:t>
            </w:r>
            <w:r w:rsidRPr="00C72ED8">
              <w:rPr>
                <w:noProof/>
              </w:rPr>
              <w:t>f_NR_CellInfo_GetMAC_CellGroupConfig</w:t>
            </w:r>
            <w:r>
              <w:rPr>
                <w:noProof/>
              </w:rPr>
              <w:t xml:space="preserve"> and passed as a parameter to </w:t>
            </w:r>
            <w:r w:rsidRPr="00C72ED8">
              <w:rPr>
                <w:noProof/>
              </w:rPr>
              <w:t>f_NRL2_RRC_ConnectedState3N_ExtraDRBsNoNAS</w:t>
            </w:r>
            <w:r w:rsidR="008B51CB">
              <w:rPr>
                <w:noProof/>
              </w:rPr>
              <w:t>.</w:t>
            </w:r>
            <w:r w:rsidR="008B51CB">
              <w:rPr>
                <w:noProof/>
              </w:rPr>
              <w:br/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72ED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C72ED8"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5D27CA" w:rsidRPr="00CD057D" w:rsidTr="005F577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function f_TC_7_1_1_3_5_NR5GC() runs on NR5GC_PTC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MAC control information / Buffer Status / UL resources are allocated / Padding BSR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v_DRBId1 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v_DRBId2 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v_LCID1;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v_LCID2;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:rsidR="00C72ED8" w:rsidRPr="008B51CB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51CB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v_ListOfDRBs;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var template (value)  NR_RadioBearerList_Type v_SS_Drb_ConfigList  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r5s190392 sic@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v_SDAP_Config_DRB;</w:t>
            </w:r>
          </w:p>
          <w:p w:rsidR="005D27CA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v_DRBToAddModList;</w:t>
            </w:r>
          </w:p>
          <w:p w:rsid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:rsid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v_DRBToAddModList := {cs_38508_NRDRB_ToAddMod(v_SDAP_Config_DRB,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v_DRBId1,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cs_38508_PDCP_Config),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cs_38508_NRDRB_ToAddMod(v_SDAP_Config_DRB,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v_DRBId2,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cs_38508_PDCP_Config)};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  //@sic R5s210315 sic@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//Set null cipher Algorithm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f_NRL2_RRC_ConnectedState3N_ExtraDRBsNoNAS(nr_Cell1,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TEST_LOOPModeA_ON,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cs_UE_TestLoopModeA_NR_LB_Setup_NoScaling,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v_RLC_BearerConfigList,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//MAC_CellGroupConfig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v_DRBToAddModList,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v_SS_Drb_ConfigList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{cs_NR_SS_RadioBearer_MAC_TestMode(v_DRBId1, cs_NR_MAC_TestModeInfo_NoHeaderManipulationDL_UL)};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72ED8" w:rsidRPr="00CD057D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f_TC_7_1_1_3_5_NR_TestBody(v_DRBId1);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5D27CA" w:rsidRPr="00CD057D" w:rsidTr="005F577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function f_TC_7_1_1_3_5_NR5GC() runs on NR5GC_PTC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MAC control information / Buffer Status / UL resources are allocated / Padding BSR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v_DRBId1 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v_DRBId2 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v_LCID1;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v_LCID2;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:rsidR="00C72ED8" w:rsidRPr="008B51CB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51CB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v_ListOfDRBs;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var template (value)  NR_RadioBearerList_Type v_SS_Drb_ConfigList  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r5s190392 sic@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v_SDAP_Config_DRB;</w:t>
            </w:r>
          </w:p>
          <w:p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v_DRBToAddModList;</w:t>
            </w:r>
          </w:p>
          <w:p w:rsidR="005D27CA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E3D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MAC_CellGroupConfig v_MAC_CellGroupConfig;</w:t>
            </w: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E3D37" w:rsidRDefault="001E3D37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:rsidR="001E3D37" w:rsidRDefault="001E3D37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>v_DRBToAddModList := {cs_38508_NRDRB_ToAddMod(v_SDAP_Config_DRB,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v_DRBId1,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cs_38508_PDCP_Config),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cs_38508_NRDRB_ToAddMod(v_SDAP_Config_DRB,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v_DRBId2,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cs_38508_PDCP_Config)};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  //@sic R5s210315 sic@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E3D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 := f_NR_CellInfo_GetMAC_CellGroupConfig(nr_Cell1);</w:t>
            </w: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//Set null cipher Algorithm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f_NRL2_RRC_ConnectedState3N_ExtraDRBsNoNAS(nr_Cell1,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TEST_LOOPModeA_ON,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cs_UE_TestLoopModeA_NR_LB_Setup_NoScaling,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v_RLC_BearerConfigList,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r w:rsidRPr="001E3D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</w:t>
            </w: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,  //MAC_CellGroupConfig 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v_DRBToAddModList,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v_SS_Drb_ConfigList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v_SS_Drb_ConfigList := {cs_NR_SS_RadioBearer_MAC_TestMode(v_DRBId1, cs_NR_MAC_TestModeInfo_NoHeaderManipulationDL_UL)};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f_TC_7_1_1_3_5_NR_TestBody(v_DRBId1);</w:t>
            </w:r>
          </w:p>
          <w:p w:rsidR="001E3D37" w:rsidRPr="00CD057D" w:rsidRDefault="001E3D37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5F57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21D" w:rsidRDefault="006D221D">
      <w:r>
        <w:separator/>
      </w:r>
    </w:p>
  </w:endnote>
  <w:endnote w:type="continuationSeparator" w:id="0">
    <w:p w:rsidR="006D221D" w:rsidRDefault="006D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21D" w:rsidRDefault="006D221D">
      <w:r>
        <w:separator/>
      </w:r>
    </w:p>
  </w:footnote>
  <w:footnote w:type="continuationSeparator" w:id="0">
    <w:p w:rsidR="006D221D" w:rsidRDefault="006D2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74ABC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4820"/>
    <w:rsid w:val="003E51C2"/>
    <w:rsid w:val="003F3287"/>
    <w:rsid w:val="00410371"/>
    <w:rsid w:val="00411482"/>
    <w:rsid w:val="00412379"/>
    <w:rsid w:val="0041471B"/>
    <w:rsid w:val="004153A1"/>
    <w:rsid w:val="00415491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391D"/>
    <w:rsid w:val="005F577C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D221D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24C2C"/>
    <w:rsid w:val="00825391"/>
    <w:rsid w:val="008279FA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B51CB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4294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1FAE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4F88-90AF-4656-8E10-0D59A20D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1276</Words>
  <Characters>7278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4</cp:revision>
  <cp:lastPrinted>1900-01-01T00:00:00Z</cp:lastPrinted>
  <dcterms:created xsi:type="dcterms:W3CDTF">2021-04-20T15:39:00Z</dcterms:created>
  <dcterms:modified xsi:type="dcterms:W3CDTF">2021-04-20T16:53:00Z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