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4283C8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992C56">
        <w:rPr>
          <w:b/>
          <w:i/>
          <w:noProof/>
          <w:sz w:val="28"/>
        </w:rPr>
        <w:t>72</w:t>
      </w:r>
    </w:p>
    <w:p w14:paraId="5D6FC58C" w14:textId="307A0302" w:rsidR="001A09A3" w:rsidRDefault="00092F7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D238CF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16</w:t>
            </w:r>
            <w:r w:rsidR="00DB4A5D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4E9B4A" w:rsidR="001E41F3" w:rsidRDefault="00DB4A5D" w:rsidP="00715499">
            <w:pPr>
              <w:pStyle w:val="CRCoverPage"/>
              <w:spacing w:after="0"/>
            </w:pPr>
            <w:r w:rsidRPr="00DB4A5D">
              <w:t>Correction for 5GSM test case 10.1.3.2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C53EC5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DB4A5D">
              <w:rPr>
                <w:noProof/>
              </w:rPr>
              <w:t>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7BAF4" w14:textId="77777777" w:rsidR="00992C56" w:rsidRDefault="00992C56" w:rsidP="00992C56">
            <w:pPr>
              <w:pStyle w:val="CRCoverPage"/>
              <w:numPr>
                <w:ilvl w:val="0"/>
                <w:numId w:val="44"/>
              </w:numPr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</w:rPr>
              <w:t xml:space="preserve">During PDU session release procedure, </w:t>
            </w:r>
            <w:proofErr w:type="spellStart"/>
            <w:r w:rsidRPr="00992C56">
              <w:rPr>
                <w:rFonts w:cs="Arial"/>
              </w:rPr>
              <w:t>RRCReconfigurationComplete</w:t>
            </w:r>
            <w:proofErr w:type="spellEnd"/>
            <w:r w:rsidRPr="00992C56">
              <w:rPr>
                <w:rFonts w:cs="Arial"/>
              </w:rPr>
              <w:t xml:space="preserve"> and PDU SESSION RELEASE COMPLETE may arrive in either order.</w:t>
            </w:r>
          </w:p>
          <w:p w14:paraId="65F9F9FD" w14:textId="77777777" w:rsidR="00992C56" w:rsidRDefault="00992C56" w:rsidP="00992C56">
            <w:pPr>
              <w:pStyle w:val="CRCoverPage"/>
              <w:spacing w:after="0" w:line="259" w:lineRule="auto"/>
              <w:ind w:left="720"/>
              <w:rPr>
                <w:rFonts w:cs="Arial"/>
              </w:rPr>
            </w:pPr>
          </w:p>
          <w:p w14:paraId="49473F28" w14:textId="37DD0D0C" w:rsidR="00992C56" w:rsidRPr="00992C56" w:rsidRDefault="00992C56" w:rsidP="00992C56">
            <w:pPr>
              <w:pStyle w:val="CRCoverPage"/>
              <w:numPr>
                <w:ilvl w:val="0"/>
                <w:numId w:val="44"/>
              </w:numPr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</w:rPr>
              <w:t>At step 26 of 10.1.3.2, a PDU session is established using DNN name “ABCC” (=tsc_APN1_String). In the current implementation</w:t>
            </w:r>
            <w:r>
              <w:rPr>
                <w:rFonts w:cs="Arial"/>
              </w:rPr>
              <w:t xml:space="preserve"> </w:t>
            </w:r>
            <w:r w:rsidRPr="00992C56">
              <w:rPr>
                <w:rFonts w:cs="Arial"/>
              </w:rPr>
              <w:t xml:space="preserve">no PDU type is stored for this PDU session, which causes </w:t>
            </w:r>
            <w:r>
              <w:rPr>
                <w:rFonts w:cs="Arial"/>
              </w:rPr>
              <w:t>a problem</w:t>
            </w:r>
            <w:r w:rsidRPr="00992C56">
              <w:rPr>
                <w:rFonts w:cs="Arial"/>
              </w:rPr>
              <w:t xml:space="preserve"> at the next step which calls </w:t>
            </w:r>
            <w:proofErr w:type="spellStart"/>
            <w:r w:rsidRPr="00992C56">
              <w:rPr>
                <w:rFonts w:cs="Arial"/>
              </w:rPr>
              <w:t>f_</w:t>
            </w:r>
            <w:proofErr w:type="gramStart"/>
            <w:r w:rsidRPr="00992C56">
              <w:rPr>
                <w:rFonts w:cs="Arial"/>
              </w:rPr>
              <w:t>GetLastConfiguredInternetPDUSessionID</w:t>
            </w:r>
            <w:proofErr w:type="spellEnd"/>
            <w:r w:rsidRPr="00992C56">
              <w:rPr>
                <w:rFonts w:cs="Arial"/>
              </w:rPr>
              <w:t>(</w:t>
            </w:r>
            <w:proofErr w:type="gramEnd"/>
            <w:r w:rsidRPr="00992C56">
              <w:rPr>
                <w:rFonts w:cs="Arial"/>
              </w:rPr>
              <w:t>) which relies on PDU type being set to “internet”</w:t>
            </w:r>
          </w:p>
          <w:p w14:paraId="4D4EACC2" w14:textId="77777777" w:rsidR="00992C56" w:rsidRPr="00992C56" w:rsidRDefault="00992C56" w:rsidP="00992C56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5E467667" w14:textId="4E81F63C" w:rsidR="00992C56" w:rsidRPr="00992C56" w:rsidRDefault="00992C56" w:rsidP="00992C56">
            <w:pPr>
              <w:pStyle w:val="CRCoverPage"/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  <w:b/>
                <w:bCs/>
              </w:rPr>
              <w:t>Note</w:t>
            </w:r>
            <w:r w:rsidRPr="00992C56">
              <w:rPr>
                <w:rFonts w:cs="Arial"/>
              </w:rPr>
              <w:t xml:space="preserve"> : This </w:t>
            </w:r>
            <w:r>
              <w:rPr>
                <w:rFonts w:cs="Arial"/>
              </w:rPr>
              <w:t>problem exists</w:t>
            </w:r>
            <w:r w:rsidRPr="00992C56">
              <w:rPr>
                <w:rFonts w:cs="Arial"/>
              </w:rPr>
              <w:t xml:space="preserve"> because the function </w:t>
            </w:r>
            <w:proofErr w:type="spellStart"/>
            <w:r w:rsidRPr="00992C56">
              <w:rPr>
                <w:rFonts w:cs="Arial"/>
              </w:rPr>
              <w:t>f_GetPDN_DNNTypeFromAPN</w:t>
            </w:r>
            <w:proofErr w:type="spellEnd"/>
            <w:r w:rsidRPr="00992C56">
              <w:rPr>
                <w:rFonts w:cs="Arial"/>
              </w:rPr>
              <w:t xml:space="preserve">(), as called from </w:t>
            </w:r>
            <w:proofErr w:type="spellStart"/>
            <w:r w:rsidRPr="00992C56">
              <w:rPr>
                <w:rFonts w:cs="Arial"/>
              </w:rPr>
              <w:t>f_Check_NG_PDUSessionEstablishmentReq</w:t>
            </w:r>
            <w:proofErr w:type="spellEnd"/>
            <w:r w:rsidRPr="00992C56">
              <w:rPr>
                <w:rFonts w:cs="Arial"/>
              </w:rPr>
              <w:t xml:space="preserve">() via </w:t>
            </w:r>
            <w:proofErr w:type="spellStart"/>
            <w:r w:rsidRPr="00992C56">
              <w:rPr>
                <w:rFonts w:cs="Arial"/>
              </w:rPr>
              <w:t>f_GetPDNTypeFromDNN</w:t>
            </w:r>
            <w:proofErr w:type="spellEnd"/>
            <w:r w:rsidRPr="00992C56">
              <w:rPr>
                <w:rFonts w:cs="Arial"/>
              </w:rPr>
              <w:t xml:space="preserve">(), will only set </w:t>
            </w:r>
            <w:proofErr w:type="spellStart"/>
            <w:r w:rsidRPr="00992C56">
              <w:rPr>
                <w:rFonts w:cs="Arial"/>
              </w:rPr>
              <w:t>PDNType</w:t>
            </w:r>
            <w:proofErr w:type="spellEnd"/>
            <w:r w:rsidRPr="00992C56">
              <w:rPr>
                <w:rFonts w:cs="Arial"/>
              </w:rPr>
              <w:t xml:space="preserve"> if the DNN received from the UE matches </w:t>
            </w:r>
            <w:proofErr w:type="spellStart"/>
            <w:r w:rsidRPr="00992C56">
              <w:rPr>
                <w:rFonts w:cs="Arial"/>
              </w:rPr>
              <w:t>pc_APN_ID_Internet</w:t>
            </w:r>
            <w:proofErr w:type="spellEnd"/>
            <w:r w:rsidRPr="00992C56">
              <w:rPr>
                <w:rFonts w:cs="Arial"/>
              </w:rPr>
              <w:t xml:space="preserve"> or </w:t>
            </w:r>
            <w:proofErr w:type="spellStart"/>
            <w:r w:rsidRPr="00992C56">
              <w:rPr>
                <w:rFonts w:cs="Arial"/>
              </w:rPr>
              <w:t>pc_APN_ID_IMS</w:t>
            </w:r>
            <w:proofErr w:type="spellEnd"/>
          </w:p>
          <w:p w14:paraId="503924C9" w14:textId="77777777" w:rsidR="00992C56" w:rsidRPr="00992C56" w:rsidRDefault="00992C56" w:rsidP="00992C56">
            <w:pPr>
              <w:pStyle w:val="CRCoverPage"/>
              <w:spacing w:after="0" w:line="259" w:lineRule="auto"/>
              <w:rPr>
                <w:rFonts w:cs="Arial"/>
                <w:b/>
                <w:bCs/>
              </w:rPr>
            </w:pPr>
          </w:p>
          <w:p w14:paraId="5CC9551D" w14:textId="2C68F12A" w:rsidR="00484797" w:rsidRDefault="00484797" w:rsidP="00992C5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051D1" w14:textId="6AD03196" w:rsidR="00992C56" w:rsidRDefault="00992C56" w:rsidP="00992C56">
            <w:pPr>
              <w:pStyle w:val="CRCoverPage"/>
              <w:numPr>
                <w:ilvl w:val="0"/>
                <w:numId w:val="43"/>
              </w:numPr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</w:rPr>
              <w:t xml:space="preserve">Add interleave handling for </w:t>
            </w:r>
            <w:proofErr w:type="spellStart"/>
            <w:r w:rsidRPr="00992C56">
              <w:rPr>
                <w:rFonts w:cs="Arial"/>
              </w:rPr>
              <w:t>RRCReconfigurationComlete</w:t>
            </w:r>
            <w:proofErr w:type="spellEnd"/>
            <w:r w:rsidRPr="00992C56">
              <w:rPr>
                <w:rFonts w:cs="Arial"/>
              </w:rPr>
              <w:t xml:space="preserve"> and PDU SESSION RELEASE COMPLET</w:t>
            </w:r>
            <w:r>
              <w:rPr>
                <w:rFonts w:cs="Arial"/>
              </w:rPr>
              <w:t>E</w:t>
            </w:r>
          </w:p>
          <w:p w14:paraId="7A0AAF65" w14:textId="77777777" w:rsidR="00992C56" w:rsidRDefault="00992C56" w:rsidP="00992C56">
            <w:pPr>
              <w:pStyle w:val="CRCoverPage"/>
              <w:spacing w:after="0" w:line="259" w:lineRule="auto"/>
              <w:ind w:left="720"/>
              <w:rPr>
                <w:rFonts w:cs="Arial"/>
              </w:rPr>
            </w:pPr>
          </w:p>
          <w:p w14:paraId="64EEA08F" w14:textId="593FA786" w:rsidR="00992C56" w:rsidRPr="00992C56" w:rsidRDefault="00992C56" w:rsidP="00992C56">
            <w:pPr>
              <w:pStyle w:val="CRCoverPage"/>
              <w:numPr>
                <w:ilvl w:val="0"/>
                <w:numId w:val="43"/>
              </w:numPr>
              <w:spacing w:after="0" w:line="259" w:lineRule="auto"/>
              <w:rPr>
                <w:rFonts w:cs="Arial"/>
              </w:rPr>
            </w:pPr>
            <w:r w:rsidRPr="00992C56">
              <w:rPr>
                <w:rFonts w:cs="Arial"/>
              </w:rPr>
              <w:t>For cases where specific DNN name is passed into this function, PDU type should be set to “internet”.</w:t>
            </w:r>
          </w:p>
          <w:p w14:paraId="7C0D4345" w14:textId="77777777" w:rsidR="00992C56" w:rsidRDefault="00992C56" w:rsidP="00992C56">
            <w:pPr>
              <w:pStyle w:val="CRCoverPage"/>
              <w:spacing w:after="0" w:line="259" w:lineRule="auto"/>
              <w:ind w:left="720"/>
              <w:rPr>
                <w:rFonts w:cs="Arial"/>
              </w:rPr>
            </w:pPr>
          </w:p>
          <w:p w14:paraId="171ADF2A" w14:textId="1E429A7D" w:rsidR="00484797" w:rsidRPr="005C657A" w:rsidRDefault="00484797" w:rsidP="00DB4A5D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6144A84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E4507B6" w:rsidR="00D44D27" w:rsidRDefault="00DB4A5D" w:rsidP="00D44D27">
            <w:pPr>
              <w:pStyle w:val="CRCoverPage"/>
              <w:spacing w:after="0"/>
              <w:rPr>
                <w:noProof/>
              </w:rPr>
            </w:pPr>
            <w:r>
              <w:t>10.1.3.2.NR5GC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41842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BFB8488" w14:textId="05739DDA" w:rsidR="00992C5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2C56" w:rsidRPr="00851E8F">
        <w:rPr>
          <w:rFonts w:cs="Arial"/>
          <w:iCs/>
        </w:rPr>
        <w:t>Table of Contents</w:t>
      </w:r>
      <w:r w:rsidR="00992C56">
        <w:tab/>
      </w:r>
      <w:r w:rsidR="00992C56">
        <w:fldChar w:fldCharType="begin"/>
      </w:r>
      <w:r w:rsidR="00992C56">
        <w:instrText xml:space="preserve"> PAGEREF _Toc69418428 \h </w:instrText>
      </w:r>
      <w:r w:rsidR="00992C56">
        <w:fldChar w:fldCharType="separate"/>
      </w:r>
      <w:r w:rsidR="00992C56">
        <w:t>3</w:t>
      </w:r>
      <w:r w:rsidR="00992C56">
        <w:fldChar w:fldCharType="end"/>
      </w:r>
    </w:p>
    <w:p w14:paraId="4B17FD61" w14:textId="6174006D" w:rsidR="00992C56" w:rsidRDefault="00992C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E8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E8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_Toc69418429 \h </w:instrText>
      </w:r>
      <w:r>
        <w:fldChar w:fldCharType="separate"/>
      </w:r>
      <w:r>
        <w:t>4</w:t>
      </w:r>
      <w:r>
        <w:fldChar w:fldCharType="end"/>
      </w:r>
    </w:p>
    <w:p w14:paraId="726046F6" w14:textId="744FE222" w:rsidR="00992C56" w:rsidRDefault="00992C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E8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E8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_Toc69418430 \h </w:instrText>
      </w:r>
      <w:r>
        <w:fldChar w:fldCharType="separate"/>
      </w:r>
      <w:r>
        <w:t>4</w:t>
      </w:r>
      <w:r>
        <w:fldChar w:fldCharType="end"/>
      </w:r>
    </w:p>
    <w:p w14:paraId="728F3DC8" w14:textId="61FCE8A3" w:rsidR="00992C56" w:rsidRDefault="00992C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_Toc69418431 \h </w:instrText>
      </w:r>
      <w:r>
        <w:fldChar w:fldCharType="separate"/>
      </w:r>
      <w:r>
        <w:t>4</w:t>
      </w:r>
      <w:r>
        <w:fldChar w:fldCharType="end"/>
      </w:r>
    </w:p>
    <w:p w14:paraId="7C420994" w14:textId="3DCBADDE" w:rsidR="00992C56" w:rsidRDefault="00992C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. 2.2 Change 2</w:t>
      </w:r>
      <w:r>
        <w:tab/>
      </w:r>
      <w:r>
        <w:fldChar w:fldCharType="begin"/>
      </w:r>
      <w:r>
        <w:instrText xml:space="preserve"> PAGEREF _Toc69418432 \h </w:instrText>
      </w:r>
      <w:r>
        <w:fldChar w:fldCharType="separate"/>
      </w:r>
      <w:r>
        <w:t>6</w:t>
      </w:r>
      <w:r>
        <w:fldChar w:fldCharType="end"/>
      </w:r>
    </w:p>
    <w:p w14:paraId="2E4D4796" w14:textId="0C76709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41842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418430"/>
      <w:r w:rsidRPr="00B22104">
        <w:rPr>
          <w:b/>
        </w:rPr>
        <w:t>Corrections required</w:t>
      </w:r>
      <w:bookmarkEnd w:id="5"/>
      <w:bookmarkEnd w:id="6"/>
      <w:bookmarkEnd w:id="7"/>
    </w:p>
    <w:p w14:paraId="0B6282C6" w14:textId="3FD2D1E3" w:rsidR="00DB4A5D" w:rsidRDefault="00DB4A5D" w:rsidP="00DB4A5D"/>
    <w:p w14:paraId="1E2A123E" w14:textId="58AB78FB" w:rsidR="00DB4A5D" w:rsidRPr="009E4CBE" w:rsidRDefault="00992C56" w:rsidP="00992C56">
      <w:pPr>
        <w:pStyle w:val="Heading2"/>
      </w:pPr>
      <w:bookmarkStart w:id="8" w:name="_Toc69418431"/>
      <w:r>
        <w:t xml:space="preserve">2.1 </w:t>
      </w:r>
      <w:r w:rsidR="00DB4A5D" w:rsidRPr="00015E9C">
        <w:t>Change 1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4A5D" w:rsidRPr="009E4CBE" w14:paraId="0F5A715F" w14:textId="77777777" w:rsidTr="00EE5ADC">
        <w:trPr>
          <w:trHeight w:val="447"/>
        </w:trPr>
        <w:tc>
          <w:tcPr>
            <w:tcW w:w="1985" w:type="dxa"/>
          </w:tcPr>
          <w:p w14:paraId="4F0A872D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F09B18" w14:textId="1B2988F1" w:rsidR="00DB4A5D" w:rsidRDefault="00DB4A5D" w:rsidP="00EE5ADC">
            <w:pPr>
              <w:spacing w:after="0"/>
              <w:rPr>
                <w:rFonts w:ascii="Arial" w:hAnsi="Arial" w:cs="Arial"/>
                <w:lang w:eastAsia="ja-JP"/>
              </w:rPr>
            </w:pPr>
            <w:r w:rsidRPr="00333E79">
              <w:rPr>
                <w:rFonts w:ascii="Arial" w:hAnsi="Arial" w:cs="Arial"/>
                <w:lang w:eastAsia="ja-JP"/>
              </w:rPr>
              <w:t>f_NR5GC_</w:t>
            </w:r>
            <w:proofErr w:type="gramStart"/>
            <w:r w:rsidRPr="00333E79">
              <w:rPr>
                <w:rFonts w:ascii="Arial" w:hAnsi="Arial" w:cs="Arial"/>
                <w:lang w:eastAsia="ja-JP"/>
              </w:rPr>
              <w:t>PDUSessionRelease(</w:t>
            </w:r>
            <w:proofErr w:type="gramEnd"/>
            <w:r w:rsidRPr="00333E79">
              <w:rPr>
                <w:rFonts w:ascii="Arial" w:hAnsi="Arial" w:cs="Arial"/>
                <w:lang w:eastAsia="ja-JP"/>
              </w:rPr>
              <w:t>)</w:t>
            </w:r>
          </w:p>
          <w:p w14:paraId="667AC813" w14:textId="77777777" w:rsidR="00DB4A5D" w:rsidRPr="009E4CBE" w:rsidRDefault="00DB4A5D" w:rsidP="00EE5AD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B4A5D" w:rsidRPr="009E4CBE" w14:paraId="50760E8C" w14:textId="77777777" w:rsidTr="00EE5ADC">
        <w:trPr>
          <w:trHeight w:val="601"/>
        </w:trPr>
        <w:tc>
          <w:tcPr>
            <w:tcW w:w="1985" w:type="dxa"/>
            <w:tcBorders>
              <w:bottom w:val="single" w:sz="4" w:space="0" w:color="auto"/>
            </w:tcBorders>
          </w:tcPr>
          <w:p w14:paraId="1BBC15A4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7169E57" w14:textId="48BC8237" w:rsidR="00DB4A5D" w:rsidRDefault="00DB4A5D" w:rsidP="00EE5A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During PDU session release procedure, RRCReconfigurationComplete and PDU SESSION RELEASE COMPLETE may arrive in either order.</w:t>
            </w:r>
          </w:p>
          <w:p w14:paraId="1996FD09" w14:textId="02DC57D1" w:rsidR="00DB4A5D" w:rsidRPr="009E4CBE" w:rsidRDefault="00DB4A5D" w:rsidP="00EE5A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B4A5D" w:rsidRPr="009E4CBE" w14:paraId="5490F372" w14:textId="77777777" w:rsidTr="00EE5ADC">
        <w:tc>
          <w:tcPr>
            <w:tcW w:w="1985" w:type="dxa"/>
          </w:tcPr>
          <w:p w14:paraId="5C18E740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6C6CA6" w14:textId="3DC3A466" w:rsidR="00DB4A5D" w:rsidRPr="009E4CBE" w:rsidRDefault="00DB4A5D" w:rsidP="00EE5AD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interleave handling 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RRCReconfigurationComlete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PDU SESSION RELEASE COMPLETE</w:t>
            </w:r>
          </w:p>
        </w:tc>
      </w:tr>
      <w:tr w:rsidR="00DB4A5D" w:rsidRPr="009E4CBE" w14:paraId="6312AB05" w14:textId="77777777" w:rsidTr="00EE5ADC">
        <w:tc>
          <w:tcPr>
            <w:tcW w:w="1985" w:type="dxa"/>
            <w:tcBorders>
              <w:bottom w:val="single" w:sz="4" w:space="0" w:color="auto"/>
            </w:tcBorders>
          </w:tcPr>
          <w:p w14:paraId="57D83FC5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E133CDD" w14:textId="1FE8AF49" w:rsidR="00DB4A5D" w:rsidRPr="009E4CBE" w:rsidRDefault="00DB4A5D" w:rsidP="00EE5A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1F2">
              <w:rPr>
                <w:rFonts w:ascii="Arial" w:hAnsi="Arial" w:cs="Arial"/>
                <w:color w:val="000000"/>
                <w:sz w:val="18"/>
                <w:szCs w:val="18"/>
              </w:rPr>
              <w:t>NR5GC_NASSteps</w:t>
            </w:r>
            <w:r w:rsidRPr="009E4CBE">
              <w:rPr>
                <w:rFonts w:ascii="Arial" w:hAnsi="Arial" w:cs="Arial"/>
                <w:color w:val="000000"/>
                <w:sz w:val="18"/>
                <w:szCs w:val="18"/>
              </w:rPr>
              <w:t>.ttcn</w:t>
            </w:r>
          </w:p>
        </w:tc>
      </w:tr>
      <w:tr w:rsidR="00DB4A5D" w:rsidRPr="009E4CBE" w14:paraId="44471C4C" w14:textId="77777777" w:rsidTr="00EE5ADC">
        <w:tc>
          <w:tcPr>
            <w:tcW w:w="1985" w:type="dxa"/>
            <w:tcBorders>
              <w:bottom w:val="single" w:sz="4" w:space="0" w:color="auto"/>
            </w:tcBorders>
          </w:tcPr>
          <w:p w14:paraId="5E37DC9F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9E4CB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01798A1" w14:textId="77777777" w:rsidR="00DB4A5D" w:rsidRPr="009E4CBE" w:rsidRDefault="00DB4A5D" w:rsidP="00EE5ADC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77157835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 xml:space="preserve"> </w:t>
      </w:r>
    </w:p>
    <w:p w14:paraId="0DB178FA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>Before change</w:t>
      </w:r>
    </w:p>
    <w:p w14:paraId="6C7ABBB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>function f_NR5GC_PDUSessionRelease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NR_CellId_Type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</w:t>
      </w:r>
    </w:p>
    <w:p w14:paraId="3B7FBAAA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O1_Type </w:t>
      </w:r>
      <w:proofErr w:type="spellStart"/>
      <w:r w:rsidRPr="00BC51F2">
        <w:rPr>
          <w:rFonts w:ascii="Arial" w:hAnsi="Arial" w:cs="Arial"/>
          <w:sz w:val="18"/>
          <w:szCs w:val="18"/>
          <w:lang w:val="fr-FR"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2E28D052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</w:t>
      </w:r>
      <w:proofErr w:type="spellStart"/>
      <w:proofErr w:type="gramStart"/>
      <w:r w:rsidRPr="00BC51F2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(value) </w:t>
      </w:r>
      <w:proofErr w:type="spellStart"/>
      <w:r w:rsidRPr="00BC51F2">
        <w:rPr>
          <w:rFonts w:ascii="Arial" w:hAnsi="Arial" w:cs="Arial"/>
          <w:sz w:val="18"/>
          <w:szCs w:val="18"/>
          <w:lang w:val="fr-FR" w:eastAsia="ja-JP"/>
        </w:rPr>
        <w:t>GMM_GSM_Cause</w:t>
      </w:r>
      <w:proofErr w:type="spellEnd"/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val="fr-FR" w:eastAsia="ja-JP"/>
        </w:rPr>
        <w:t>p_Cause</w:t>
      </w:r>
      <w:proofErr w:type="spellEnd"/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:= </w:t>
      </w:r>
      <w:proofErr w:type="spellStart"/>
      <w:r w:rsidRPr="00BC51F2">
        <w:rPr>
          <w:rFonts w:ascii="Arial" w:hAnsi="Arial" w:cs="Arial"/>
          <w:sz w:val="18"/>
          <w:szCs w:val="18"/>
          <w:lang w:val="fr-FR" w:eastAsia="ja-JP"/>
        </w:rPr>
        <w:t>cs_GMM_GSM_Cause</w:t>
      </w:r>
      <w:proofErr w:type="spellEnd"/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(omit, '00011010'B),</w:t>
      </w:r>
    </w:p>
    <w:p w14:paraId="6ECC94FB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template (omit) GPRS_Timer3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BackOff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</w:t>
      </w:r>
    </w:p>
    <w:p w14:paraId="397C4E0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template (omit)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NGSM_CongestionReattemptInd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p_NGSM_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CongestionReattemptInd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 // @sic R5s190543 sic@,</w:t>
      </w:r>
    </w:p>
    <w:p w14:paraId="70CB461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val="pt-BR" w:eastAsia="ja-JP"/>
        </w:rPr>
        <w:t>template (omit) ExtdProtocolConfigOptions p_ExtdPCO := omit,</w:t>
      </w:r>
    </w:p>
    <w:p w14:paraId="414C42AF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val="pt-BR"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template (omit)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EAP_Message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EAP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</w:t>
      </w:r>
    </w:p>
    <w:p w14:paraId="25A7101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ProcedureTransactionIdentifier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PTI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'00'O,</w:t>
      </w:r>
    </w:p>
    <w:p w14:paraId="1521E887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boolean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true)  runs on NR5GC_PTC</w:t>
      </w:r>
    </w:p>
    <w:p w14:paraId="50E23B2A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{</w:t>
      </w:r>
    </w:p>
    <w:p w14:paraId="120495F9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54FA318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>
        <w:rPr>
          <w:rFonts w:ascii="Arial" w:hAnsi="Arial" w:cs="Arial"/>
          <w:sz w:val="18"/>
          <w:szCs w:val="18"/>
          <w:lang w:eastAsia="ja-JP"/>
        </w:rPr>
        <w:t xml:space="preserve">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var NR_SRB_COMMON_IND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ReceivedAsp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1D4AA0C6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IntegerList_Type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DRBIdList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f_NR_GetDRBList_ForGivenPDUSession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(oct2int(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));</w:t>
      </w:r>
    </w:p>
    <w:p w14:paraId="53067D28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NR_DRBInfo_Type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DRBInfo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3AFC4E5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RadioBearerConfig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RadioBearerConfig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7C55F4CF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CellGroupConfig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CellGroupConfig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089D928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NR_RLC_BearerToReleaseList_Type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v_RLC_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BearerToReleaseList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200BEDB0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DRB_ToReleaseList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v_DRB_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04AA30D7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NR_RadioBearerList_Type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v_SS_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1020488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NG_NAS_DL_Pdu_Type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PiggyBackedMsgToSend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418C15A6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val="sv-SE" w:eastAsia="ja-JP"/>
        </w:rPr>
        <w:t>var PDUSessionInfoList_Type v_PDUSessionInfoList := f_NR5GC_MobileInfo_GetSessionInfoList();</w:t>
      </w:r>
    </w:p>
    <w:p w14:paraId="362765A2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  <w:r w:rsidRPr="00BC51F2">
        <w:rPr>
          <w:rFonts w:ascii="Arial" w:hAnsi="Arial" w:cs="Arial"/>
          <w:sz w:val="18"/>
          <w:szCs w:val="18"/>
          <w:lang w:val="sv-SE" w:eastAsia="ja-JP"/>
        </w:rPr>
        <w:t xml:space="preserve">    var integer i;</w:t>
      </w:r>
    </w:p>
    <w:p w14:paraId="2072DA0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</w:p>
    <w:p w14:paraId="7122569D" w14:textId="3857CB93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…………………</w:t>
      </w:r>
    </w:p>
    <w:p w14:paraId="4D61C7B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3B376291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eastAsia="ja-JP"/>
        </w:rPr>
        <w:t>if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p_ReceiveComplete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 {</w:t>
      </w:r>
    </w:p>
    <w:p w14:paraId="56CD192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// @sic R5-206266 sic@</w:t>
      </w:r>
    </w:p>
    <w:p w14:paraId="154B147C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</w:p>
    <w:p w14:paraId="7C5DA3AC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// The UE transmit an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RRCReconfigurationComplete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message</w:t>
      </w:r>
    </w:p>
    <w:p w14:paraId="2F5CFA64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SRB.receive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car_NR_SRB_RrcPdu_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 tsc_NR_RbId_SRB1, cr_38508_RRCReconfigurationComplete));</w:t>
      </w:r>
    </w:p>
    <w:p w14:paraId="1CFEA061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6F5B58B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// The UE transmits an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ULInformationTransfer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message and a UL NAS TRANSPORT containing PDU SESSION RELEASE COMPLETE.</w:t>
      </w:r>
    </w:p>
    <w:p w14:paraId="1E685102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SRB.receive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car_NR_SRB_NasPdu_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</w:t>
      </w:r>
    </w:p>
    <w:p w14:paraId="22F8876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lastRenderedPageBreak/>
        <w:t xml:space="preserve">                                            tsc_NR_RbId_SRB2,</w:t>
      </w:r>
    </w:p>
    <w:p w14:paraId="3370484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cr_NG_NAS_IndWithPiggybacking((tsc_SHT_IntegrityProtected_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Ciphered,tsc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 xml:space="preserve">_SHT_IntegrityProtected)))) -&gt; value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v_ReceivedAsp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7592746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</w:t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</w:p>
    <w:p w14:paraId="0E89A496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if (not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f_Check_NG_PDUSessionReleaseComplete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v_PDUSessionInfoList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,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ReceivedAsp.Signalling.Nas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[0].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Pdu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,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)) {</w:t>
      </w:r>
    </w:p>
    <w:p w14:paraId="517BD57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f_NR_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SetVerdictFailOrInconc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__FILE__, __LINE__, "PDU Session Release Complete failed");</w:t>
      </w:r>
    </w:p>
    <w:p w14:paraId="16B8772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}</w:t>
      </w:r>
    </w:p>
    <w:p w14:paraId="3DBF7C2A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760B3A2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f_NR5GC_MobileInfo_SetSessionInfoList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v_PDUSessionInfoList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); // @sic R5-206266 sic@</w:t>
      </w:r>
    </w:p>
    <w:p w14:paraId="27C32E1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}</w:t>
      </w:r>
    </w:p>
    <w:p w14:paraId="05CC9B5A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</w:p>
    <w:p w14:paraId="1570817F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</w:p>
    <w:p w14:paraId="1824A8A6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>After change</w:t>
      </w:r>
    </w:p>
    <w:p w14:paraId="5166B508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f</w:t>
      </w:r>
      <w:r w:rsidRPr="00580480">
        <w:rPr>
          <w:rFonts w:ascii="Arial" w:hAnsi="Arial" w:cs="Arial"/>
          <w:sz w:val="18"/>
          <w:szCs w:val="18"/>
          <w:lang w:eastAsia="ja-JP"/>
        </w:rPr>
        <w:t xml:space="preserve"> </w:t>
      </w:r>
      <w:r w:rsidRPr="00BC51F2">
        <w:rPr>
          <w:rFonts w:ascii="Arial" w:hAnsi="Arial" w:cs="Arial"/>
          <w:sz w:val="18"/>
          <w:szCs w:val="18"/>
          <w:lang w:eastAsia="ja-JP"/>
        </w:rPr>
        <w:t>unction f_NR5GC_PDUSessionRelease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NR_CellId_Type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</w:t>
      </w:r>
    </w:p>
    <w:p w14:paraId="6C3BCDBE" w14:textId="77777777" w:rsidR="00DB4A5D" w:rsidRPr="00580480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580480">
        <w:rPr>
          <w:rFonts w:ascii="Arial" w:hAnsi="Arial" w:cs="Arial"/>
          <w:sz w:val="18"/>
          <w:szCs w:val="18"/>
          <w:lang w:eastAsia="ja-JP"/>
        </w:rPr>
        <w:t xml:space="preserve">                                      O1_Type </w:t>
      </w:r>
      <w:proofErr w:type="spellStart"/>
      <w:r w:rsidRPr="00580480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580480">
        <w:rPr>
          <w:rFonts w:ascii="Arial" w:hAnsi="Arial" w:cs="Arial"/>
          <w:sz w:val="18"/>
          <w:szCs w:val="18"/>
          <w:lang w:eastAsia="ja-JP"/>
        </w:rPr>
        <w:t>,</w:t>
      </w:r>
    </w:p>
    <w:p w14:paraId="4D50EA0F" w14:textId="77777777" w:rsidR="00DB4A5D" w:rsidRPr="00580480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580480">
        <w:rPr>
          <w:rFonts w:ascii="Arial" w:hAnsi="Arial" w:cs="Arial"/>
          <w:sz w:val="18"/>
          <w:szCs w:val="18"/>
          <w:lang w:eastAsia="ja-JP"/>
        </w:rPr>
        <w:t xml:space="preserve">                                      template (value) </w:t>
      </w:r>
      <w:proofErr w:type="spellStart"/>
      <w:r w:rsidRPr="00580480">
        <w:rPr>
          <w:rFonts w:ascii="Arial" w:hAnsi="Arial" w:cs="Arial"/>
          <w:sz w:val="18"/>
          <w:szCs w:val="18"/>
          <w:lang w:eastAsia="ja-JP"/>
        </w:rPr>
        <w:t>GMM_GSM_Cause</w:t>
      </w:r>
      <w:proofErr w:type="spellEnd"/>
      <w:r w:rsidRPr="00580480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580480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580480">
        <w:rPr>
          <w:rFonts w:ascii="Arial" w:hAnsi="Arial" w:cs="Arial"/>
          <w:sz w:val="18"/>
          <w:szCs w:val="18"/>
          <w:lang w:eastAsia="ja-JP"/>
        </w:rPr>
        <w:t>Cause</w:t>
      </w:r>
      <w:proofErr w:type="spellEnd"/>
      <w:r w:rsidRPr="00580480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580480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580480">
        <w:rPr>
          <w:rFonts w:ascii="Arial" w:hAnsi="Arial" w:cs="Arial"/>
          <w:sz w:val="18"/>
          <w:szCs w:val="18"/>
          <w:lang w:eastAsia="ja-JP"/>
        </w:rPr>
        <w:t>cs_GMM_GSM_Cause</w:t>
      </w:r>
      <w:proofErr w:type="spellEnd"/>
      <w:r w:rsidRPr="00580480">
        <w:rPr>
          <w:rFonts w:ascii="Arial" w:hAnsi="Arial" w:cs="Arial"/>
          <w:sz w:val="18"/>
          <w:szCs w:val="18"/>
          <w:lang w:eastAsia="ja-JP"/>
        </w:rPr>
        <w:t xml:space="preserve"> (omit, '00011010'B),</w:t>
      </w:r>
    </w:p>
    <w:p w14:paraId="34301AF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580480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template (omit) GPRS_Timer3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BackOff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</w:t>
      </w:r>
    </w:p>
    <w:p w14:paraId="3488381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template (omit)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NGSM_CongestionReattemptInd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p_NGSM_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CongestionReattemptInd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 // @sic R5s190543 sic@,</w:t>
      </w:r>
    </w:p>
    <w:p w14:paraId="68DBF46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val="pt-BR" w:eastAsia="ja-JP"/>
        </w:rPr>
        <w:t>template (omit) ExtdProtocolConfigOptions p_ExtdPCO := omit,</w:t>
      </w:r>
    </w:p>
    <w:p w14:paraId="593C533C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val="pt-BR" w:eastAsia="ja-JP"/>
        </w:rPr>
        <w:t xml:space="preserve">                                    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template (omit)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EAP_Message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EAP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omit,</w:t>
      </w:r>
    </w:p>
    <w:p w14:paraId="7A51FEA2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ProcedureTransactionIdentifier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PTI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'00'O,</w:t>
      </w:r>
    </w:p>
    <w:p w14:paraId="36A284E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boolean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= true)  runs on NR5GC_PTC</w:t>
      </w:r>
    </w:p>
    <w:p w14:paraId="13D0D202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{</w:t>
      </w:r>
    </w:p>
    <w:p w14:paraId="4D154C86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45259A8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>
        <w:rPr>
          <w:rFonts w:ascii="Arial" w:hAnsi="Arial" w:cs="Arial"/>
          <w:sz w:val="18"/>
          <w:szCs w:val="18"/>
          <w:lang w:eastAsia="ja-JP"/>
        </w:rPr>
        <w:t xml:space="preserve">  </w:t>
      </w:r>
      <w:r w:rsidRPr="00BC51F2">
        <w:rPr>
          <w:rFonts w:ascii="Arial" w:hAnsi="Arial" w:cs="Arial"/>
          <w:sz w:val="18"/>
          <w:szCs w:val="18"/>
          <w:lang w:eastAsia="ja-JP"/>
        </w:rPr>
        <w:t xml:space="preserve">var NR_SRB_COMMON_IND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ReceivedAsp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4EA70650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IntegerList_Type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DRBIdList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f_NR_GetDRBList_ForGivenPDUSession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(oct2int(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));</w:t>
      </w:r>
    </w:p>
    <w:p w14:paraId="78AA04E6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NR_DRBInfo_Type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DRBInfo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2D8AE397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RadioBearerConfig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RadioBearerConfig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4449F16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CellGroupConfig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CellGroupConfig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63BE8BDA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NR_RLC_BearerToReleaseList_Type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v_RLC_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BearerToReleaseList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20081412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DRB_ToReleaseList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v_DRB_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ToReleaseList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70F6C343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NR_RadioBearerList_Type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v_SS_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Config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45ADE18B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var template (value)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NG_NAS_DL_Pdu_Type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PiggyBackedMsgToSend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  <w:proofErr w:type="gramEnd"/>
    </w:p>
    <w:p w14:paraId="3AB2633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val="sv-SE" w:eastAsia="ja-JP"/>
        </w:rPr>
        <w:t>var PDUSessionInfoList_Type v_PDUSessionInfoList := f_NR5GC_MobileInfo_GetSessionInfoList();</w:t>
      </w:r>
    </w:p>
    <w:p w14:paraId="689621E1" w14:textId="77777777" w:rsidR="00DB4A5D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  <w:r w:rsidRPr="00BC51F2">
        <w:rPr>
          <w:rFonts w:ascii="Arial" w:hAnsi="Arial" w:cs="Arial"/>
          <w:sz w:val="18"/>
          <w:szCs w:val="18"/>
          <w:lang w:val="sv-SE" w:eastAsia="ja-JP"/>
        </w:rPr>
        <w:t xml:space="preserve">    var integer i;</w:t>
      </w:r>
    </w:p>
    <w:p w14:paraId="629EA534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sv-SE" w:eastAsia="ja-JP"/>
        </w:rPr>
      </w:pPr>
    </w:p>
    <w:p w14:paraId="7B34AE61" w14:textId="5F5937AC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……………..</w:t>
      </w:r>
    </w:p>
    <w:p w14:paraId="2F12AE0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7AAC41CC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BC51F2">
        <w:rPr>
          <w:rFonts w:ascii="Arial" w:hAnsi="Arial" w:cs="Arial"/>
          <w:sz w:val="18"/>
          <w:szCs w:val="18"/>
          <w:lang w:eastAsia="ja-JP"/>
        </w:rPr>
        <w:t>if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p_ReceiveComplete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 {</w:t>
      </w:r>
    </w:p>
    <w:p w14:paraId="3D6532D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// @sic R5-206266 sic@</w:t>
      </w:r>
    </w:p>
    <w:p w14:paraId="6E5BFBC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</w:p>
    <w:p w14:paraId="59D7F34A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</w:t>
      </w:r>
    </w:p>
    <w:p w14:paraId="4C9D35A0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</w:t>
      </w:r>
      <w:proofErr w:type="gramStart"/>
      <w:r w:rsidRPr="00580480">
        <w:rPr>
          <w:rFonts w:ascii="Arial" w:hAnsi="Arial" w:cs="Arial"/>
          <w:sz w:val="18"/>
          <w:szCs w:val="18"/>
          <w:highlight w:val="yellow"/>
          <w:lang w:eastAsia="ja-JP"/>
        </w:rPr>
        <w:t>interleave{</w:t>
      </w:r>
      <w:proofErr w:type="gramEnd"/>
    </w:p>
    <w:p w14:paraId="461F0980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// The UE transmit an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RRCReconfigurationComplete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message</w:t>
      </w:r>
    </w:p>
    <w:p w14:paraId="2FBC4D31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gramStart"/>
      <w:r w:rsidRPr="00580480">
        <w:rPr>
          <w:rFonts w:ascii="Arial" w:hAnsi="Arial" w:cs="Arial"/>
          <w:sz w:val="18"/>
          <w:szCs w:val="18"/>
          <w:highlight w:val="yellow"/>
          <w:lang w:eastAsia="ja-JP"/>
        </w:rPr>
        <w:t>[]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SRB.receive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car_NR_SRB_RrcPdu_IND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 tsc_NR_RbId_SRB1, cr_38508_RRCReconfigurationComplete));</w:t>
      </w:r>
    </w:p>
    <w:p w14:paraId="65EA148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6022AD66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// The UE transmits an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ULInformationTransfer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message and a UL NAS TRANSPORT containing PDU SESSION RELEASE COMPLETE.</w:t>
      </w:r>
    </w:p>
    <w:p w14:paraId="2D6315E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gramStart"/>
      <w:r w:rsidRPr="00580480">
        <w:rPr>
          <w:rFonts w:ascii="Arial" w:hAnsi="Arial" w:cs="Arial"/>
          <w:sz w:val="18"/>
          <w:szCs w:val="18"/>
          <w:highlight w:val="yellow"/>
          <w:lang w:eastAsia="ja-JP"/>
        </w:rPr>
        <w:t>[]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SRB.receive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car_NR_SRB_NasPdu_IND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,</w:t>
      </w:r>
    </w:p>
    <w:p w14:paraId="4D4BC4FD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tsc_NR_RbId_SRB2,</w:t>
      </w:r>
    </w:p>
    <w:p w14:paraId="6ED0ECBB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cr_NG_NAS_IndWithPiggybacking((tsc_SHT_IntegrityProtected_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Ciphered,tsc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 xml:space="preserve">_SHT_IntegrityProtected)))) -&gt; value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v_ReceivedAsp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;</w:t>
      </w:r>
    </w:p>
    <w:p w14:paraId="6016C56E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ab/>
        <w:t xml:space="preserve">  </w:t>
      </w:r>
      <w:r w:rsidRPr="00580480">
        <w:rPr>
          <w:rFonts w:ascii="Arial" w:hAnsi="Arial" w:cs="Arial"/>
          <w:sz w:val="18"/>
          <w:szCs w:val="18"/>
          <w:highlight w:val="yellow"/>
          <w:lang w:eastAsia="ja-JP"/>
        </w:rPr>
        <w:t>}</w:t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  <w:r w:rsidRPr="00BC51F2">
        <w:rPr>
          <w:rFonts w:ascii="Arial" w:hAnsi="Arial" w:cs="Arial"/>
          <w:sz w:val="18"/>
          <w:szCs w:val="18"/>
          <w:lang w:eastAsia="ja-JP"/>
        </w:rPr>
        <w:tab/>
      </w:r>
    </w:p>
    <w:p w14:paraId="64A104C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if (not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f_Check_NG_PDUSessionReleaseComplete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v_PDUSessionInfoList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,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ReceivedAsp.Signalling.Nas</w:t>
      </w:r>
      <w:proofErr w:type="spellEnd"/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[0].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Pdu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 xml:space="preserve">,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p_PDU_SessionId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)) {</w:t>
      </w:r>
    </w:p>
    <w:p w14:paraId="1040E46B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  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f_NR_</w:t>
      </w:r>
      <w:proofErr w:type="gramStart"/>
      <w:r w:rsidRPr="00BC51F2">
        <w:rPr>
          <w:rFonts w:ascii="Arial" w:hAnsi="Arial" w:cs="Arial"/>
          <w:sz w:val="18"/>
          <w:szCs w:val="18"/>
          <w:lang w:eastAsia="ja-JP"/>
        </w:rPr>
        <w:t>SetVerdictFailOrInconc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(</w:t>
      </w:r>
      <w:proofErr w:type="gramEnd"/>
      <w:r w:rsidRPr="00BC51F2">
        <w:rPr>
          <w:rFonts w:ascii="Arial" w:hAnsi="Arial" w:cs="Arial"/>
          <w:sz w:val="18"/>
          <w:szCs w:val="18"/>
          <w:lang w:eastAsia="ja-JP"/>
        </w:rPr>
        <w:t>__FILE__, __LINE__, "PDU Session Release Complete failed");</w:t>
      </w:r>
    </w:p>
    <w:p w14:paraId="2487911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  }</w:t>
      </w:r>
    </w:p>
    <w:p w14:paraId="7FD636B5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57FDBAA9" w14:textId="77777777" w:rsidR="00DB4A5D" w:rsidRPr="00BC51F2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  f_NR5GC_MobileInfo_SetSessionInfoList (</w:t>
      </w:r>
      <w:proofErr w:type="spellStart"/>
      <w:r w:rsidRPr="00BC51F2">
        <w:rPr>
          <w:rFonts w:ascii="Arial" w:hAnsi="Arial" w:cs="Arial"/>
          <w:sz w:val="18"/>
          <w:szCs w:val="18"/>
          <w:lang w:eastAsia="ja-JP"/>
        </w:rPr>
        <w:t>v_PDUSessionInfoList</w:t>
      </w:r>
      <w:proofErr w:type="spellEnd"/>
      <w:r w:rsidRPr="00BC51F2">
        <w:rPr>
          <w:rFonts w:ascii="Arial" w:hAnsi="Arial" w:cs="Arial"/>
          <w:sz w:val="18"/>
          <w:szCs w:val="18"/>
          <w:lang w:eastAsia="ja-JP"/>
        </w:rPr>
        <w:t>); // @sic R5-206266 sic@</w:t>
      </w:r>
    </w:p>
    <w:p w14:paraId="3BEEB77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BC51F2">
        <w:rPr>
          <w:rFonts w:ascii="Arial" w:hAnsi="Arial" w:cs="Arial"/>
          <w:sz w:val="18"/>
          <w:szCs w:val="18"/>
          <w:lang w:eastAsia="ja-JP"/>
        </w:rPr>
        <w:t xml:space="preserve">  }</w:t>
      </w:r>
    </w:p>
    <w:p w14:paraId="50003FE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34A0FA5B" w14:textId="77777777" w:rsidR="00DB4A5D" w:rsidRDefault="00DB4A5D" w:rsidP="00DB4A5D">
      <w:pPr>
        <w:spacing w:after="0"/>
        <w:rPr>
          <w:rFonts w:ascii="Arial" w:hAnsi="Arial"/>
          <w:sz w:val="18"/>
          <w:szCs w:val="18"/>
          <w:lang w:eastAsia="ja-JP"/>
        </w:rPr>
      </w:pPr>
    </w:p>
    <w:p w14:paraId="1EB142B0" w14:textId="2AA06011" w:rsidR="00DB4A5D" w:rsidRPr="009E4CBE" w:rsidRDefault="00DB4A5D" w:rsidP="00992C56">
      <w:pPr>
        <w:pStyle w:val="Heading2"/>
      </w:pPr>
      <w:bookmarkStart w:id="9" w:name="_Toc69418432"/>
      <w:r w:rsidRPr="009E4CBE">
        <w:lastRenderedPageBreak/>
        <w:t xml:space="preserve">. </w:t>
      </w:r>
      <w:r w:rsidR="00992C56">
        <w:t xml:space="preserve">2.2 </w:t>
      </w:r>
      <w:r w:rsidRPr="00015E9C">
        <w:t>Change 2</w:t>
      </w:r>
      <w:bookmarkEnd w:id="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4A5D" w:rsidRPr="009E4CBE" w14:paraId="2B42650B" w14:textId="77777777" w:rsidTr="00EE5ADC">
        <w:trPr>
          <w:trHeight w:val="447"/>
        </w:trPr>
        <w:tc>
          <w:tcPr>
            <w:tcW w:w="1985" w:type="dxa"/>
          </w:tcPr>
          <w:p w14:paraId="1158144F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B0FE147" w14:textId="77777777" w:rsidR="00DB4A5D" w:rsidRPr="00333E79" w:rsidRDefault="00DB4A5D" w:rsidP="00EE5ADC">
            <w:pPr>
              <w:spacing w:after="0"/>
              <w:rPr>
                <w:rFonts w:ascii="Arial" w:hAnsi="Arial" w:cs="Arial"/>
                <w:lang w:eastAsia="ja-JP"/>
              </w:rPr>
            </w:pPr>
            <w:r w:rsidRPr="009E4CBE">
              <w:rPr>
                <w:rFonts w:ascii="Arial" w:hAnsi="Arial" w:cs="Arial"/>
                <w:sz w:val="18"/>
                <w:szCs w:val="18"/>
                <w:lang w:eastAsia="ja-JP"/>
              </w:rPr>
              <w:t>function f_NR5GC_PDUSessionEstablishment_</w:t>
            </w:r>
            <w:proofErr w:type="gramStart"/>
            <w:r w:rsidRPr="009E4CBE">
              <w:rPr>
                <w:rFonts w:ascii="Arial" w:hAnsi="Arial" w:cs="Arial"/>
                <w:sz w:val="18"/>
                <w:szCs w:val="18"/>
                <w:lang w:eastAsia="ja-JP"/>
              </w:rPr>
              <w:t>InnerLoop(</w:t>
            </w:r>
            <w:proofErr w:type="gramEnd"/>
            <w:r w:rsidRPr="009E4CBE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</w:tr>
      <w:tr w:rsidR="00DB4A5D" w:rsidRPr="009E4CBE" w14:paraId="1725D603" w14:textId="77777777" w:rsidTr="00EE5ADC">
        <w:trPr>
          <w:trHeight w:val="601"/>
        </w:trPr>
        <w:tc>
          <w:tcPr>
            <w:tcW w:w="1985" w:type="dxa"/>
            <w:tcBorders>
              <w:bottom w:val="single" w:sz="4" w:space="0" w:color="auto"/>
            </w:tcBorders>
          </w:tcPr>
          <w:p w14:paraId="2D2B2167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E12F1AC" w14:textId="78096193" w:rsidR="00DB4A5D" w:rsidRDefault="00DB4A5D" w:rsidP="00EE5ADC">
            <w:pPr>
              <w:pStyle w:val="CRCoverPage"/>
              <w:spacing w:after="0"/>
              <w:rPr>
                <w:rFonts w:cs="Arial"/>
                <w:noProof/>
              </w:rPr>
            </w:pPr>
            <w:r w:rsidRPr="009E4CBE">
              <w:rPr>
                <w:rFonts w:cs="Arial"/>
                <w:noProof/>
              </w:rPr>
              <w:t xml:space="preserve">At step 26 </w:t>
            </w:r>
            <w:r>
              <w:rPr>
                <w:rFonts w:cs="Arial"/>
                <w:noProof/>
              </w:rPr>
              <w:t>of 10.1.3.2, a PDU session is established using DNN name “ABCC” (=</w:t>
            </w:r>
            <w:r w:rsidRPr="00DB4A5D">
              <w:rPr>
                <w:rFonts w:cs="Arial"/>
                <w:noProof/>
              </w:rPr>
              <w:t>tsc_APN1_String</w:t>
            </w:r>
            <w:r>
              <w:rPr>
                <w:rFonts w:cs="Arial"/>
                <w:noProof/>
              </w:rPr>
              <w:t xml:space="preserve">). In the current implementation of </w:t>
            </w:r>
            <w:r w:rsidRPr="00DB4A5D">
              <w:rPr>
                <w:rFonts w:cs="Arial"/>
                <w:noProof/>
              </w:rPr>
              <w:t>f_NR5GC_PDUSessionEstablishment_InnerLoop</w:t>
            </w:r>
            <w:r>
              <w:rPr>
                <w:rFonts w:cs="Arial"/>
                <w:noProof/>
              </w:rPr>
              <w:t xml:space="preserve">(), no PDU type is stored for this PDU session, which causes issue at the next step which calls </w:t>
            </w:r>
            <w:r w:rsidRPr="00DB4A5D">
              <w:rPr>
                <w:rFonts w:cs="Arial"/>
                <w:noProof/>
              </w:rPr>
              <w:t>f_GetLastConfiguredInternetPDUSessionID</w:t>
            </w:r>
            <w:r>
              <w:rPr>
                <w:rFonts w:cs="Arial"/>
                <w:noProof/>
              </w:rPr>
              <w:t>() which relies on PDU type being set to “internet”</w:t>
            </w:r>
          </w:p>
          <w:p w14:paraId="1AF14ECC" w14:textId="3668AE78" w:rsidR="00992C56" w:rsidRDefault="00992C56" w:rsidP="00EE5A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8F9FA92" w14:textId="619C415A" w:rsidR="00992C56" w:rsidRDefault="00992C56" w:rsidP="00EE5ADC">
            <w:pPr>
              <w:pStyle w:val="CRCoverPage"/>
              <w:spacing w:after="0"/>
              <w:rPr>
                <w:rFonts w:cs="Arial"/>
                <w:noProof/>
              </w:rPr>
            </w:pPr>
            <w:r w:rsidRPr="00992C56">
              <w:rPr>
                <w:rFonts w:cs="Arial"/>
                <w:b/>
                <w:bCs/>
                <w:noProof/>
              </w:rPr>
              <w:t>Note</w:t>
            </w:r>
            <w:r>
              <w:rPr>
                <w:rFonts w:cs="Arial"/>
                <w:noProof/>
              </w:rPr>
              <w:t xml:space="preserve"> : This change is needed because the function </w:t>
            </w:r>
            <w:r w:rsidRPr="00992C56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(), as called from </w:t>
            </w:r>
            <w:r w:rsidRPr="00992C56">
              <w:rPr>
                <w:rFonts w:cs="Arial"/>
                <w:noProof/>
              </w:rPr>
              <w:t>f_Check_NG_PDUSessionEstablishmentReq</w:t>
            </w:r>
            <w:r>
              <w:rPr>
                <w:rFonts w:cs="Arial"/>
                <w:noProof/>
              </w:rPr>
              <w:t xml:space="preserve">() via </w:t>
            </w:r>
            <w:r w:rsidRPr="00992C56">
              <w:rPr>
                <w:rFonts w:cs="Arial"/>
                <w:noProof/>
              </w:rPr>
              <w:t>f_GetPDNTypeFromDNN</w:t>
            </w:r>
            <w:r>
              <w:rPr>
                <w:rFonts w:cs="Arial"/>
                <w:noProof/>
              </w:rPr>
              <w:t xml:space="preserve">(), will only set PDNType if the DNN received from the UE matches </w:t>
            </w:r>
            <w:r w:rsidRPr="00992C56">
              <w:rPr>
                <w:rFonts w:cs="Arial"/>
                <w:noProof/>
              </w:rPr>
              <w:t>pc_APN_ID_Internet</w:t>
            </w:r>
            <w:r>
              <w:rPr>
                <w:rFonts w:cs="Arial"/>
                <w:noProof/>
              </w:rPr>
              <w:t xml:space="preserve"> or </w:t>
            </w:r>
            <w:r w:rsidRPr="00992C56">
              <w:rPr>
                <w:rFonts w:cs="Arial"/>
                <w:noProof/>
              </w:rPr>
              <w:t>pc_APN_ID_I</w:t>
            </w:r>
            <w:r>
              <w:rPr>
                <w:rFonts w:cs="Arial"/>
                <w:noProof/>
              </w:rPr>
              <w:t>MS</w:t>
            </w:r>
          </w:p>
          <w:p w14:paraId="10CCAD6D" w14:textId="320141F1" w:rsidR="00DB4A5D" w:rsidRPr="009E4CBE" w:rsidRDefault="00DB4A5D" w:rsidP="00EE5AD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B4A5D" w:rsidRPr="009E4CBE" w14:paraId="2CF012CD" w14:textId="77777777" w:rsidTr="00EE5ADC">
        <w:tc>
          <w:tcPr>
            <w:tcW w:w="1985" w:type="dxa"/>
          </w:tcPr>
          <w:p w14:paraId="218FF966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340D54" w14:textId="4D43289F" w:rsidR="00DB4A5D" w:rsidRPr="00992C56" w:rsidRDefault="003744F8" w:rsidP="00EE5ADC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92C56">
              <w:rPr>
                <w:rFonts w:cs="Arial"/>
                <w:color w:val="000000"/>
              </w:rPr>
              <w:t>For cases where specific DNN name is passed into this function, PDU type should be set to “internet”.</w:t>
            </w:r>
          </w:p>
        </w:tc>
      </w:tr>
      <w:tr w:rsidR="00DB4A5D" w:rsidRPr="009E4CBE" w14:paraId="5073D558" w14:textId="77777777" w:rsidTr="00EE5ADC">
        <w:tc>
          <w:tcPr>
            <w:tcW w:w="1985" w:type="dxa"/>
            <w:tcBorders>
              <w:bottom w:val="single" w:sz="4" w:space="0" w:color="auto"/>
            </w:tcBorders>
          </w:tcPr>
          <w:p w14:paraId="110E20A9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</w:rPr>
            </w:pPr>
            <w:r w:rsidRPr="009E4CB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607B33B" w14:textId="22E0AC87" w:rsidR="00DB4A5D" w:rsidRPr="009E4CBE" w:rsidRDefault="00DB4A5D" w:rsidP="00EE5A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51F2">
              <w:rPr>
                <w:rFonts w:ascii="Arial" w:hAnsi="Arial" w:cs="Arial"/>
                <w:color w:val="000000"/>
                <w:sz w:val="18"/>
                <w:szCs w:val="18"/>
              </w:rPr>
              <w:t>NR5GC_NASSteps</w:t>
            </w:r>
            <w:r w:rsidRPr="009E4CBE">
              <w:rPr>
                <w:rFonts w:ascii="Arial" w:hAnsi="Arial" w:cs="Arial"/>
                <w:color w:val="000000"/>
                <w:sz w:val="18"/>
                <w:szCs w:val="18"/>
              </w:rPr>
              <w:t>.ttcn</w:t>
            </w:r>
          </w:p>
        </w:tc>
      </w:tr>
      <w:tr w:rsidR="00DB4A5D" w:rsidRPr="009E4CBE" w14:paraId="79C213A3" w14:textId="77777777" w:rsidTr="00EE5ADC">
        <w:tc>
          <w:tcPr>
            <w:tcW w:w="1985" w:type="dxa"/>
            <w:tcBorders>
              <w:bottom w:val="single" w:sz="4" w:space="0" w:color="auto"/>
            </w:tcBorders>
          </w:tcPr>
          <w:p w14:paraId="06CC74ED" w14:textId="77777777" w:rsidR="00DB4A5D" w:rsidRPr="009E4CBE" w:rsidRDefault="00DB4A5D" w:rsidP="00EE5ADC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9E4CB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CAE6769" w14:textId="77777777" w:rsidR="00DB4A5D" w:rsidRPr="009E4CBE" w:rsidRDefault="00DB4A5D" w:rsidP="00EE5ADC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5785505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 xml:space="preserve"> </w:t>
      </w:r>
    </w:p>
    <w:p w14:paraId="14625D96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>Before change</w:t>
      </w:r>
    </w:p>
    <w:p w14:paraId="1CAD02E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function f_NR5GC_PDUSessionEstablishment_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InnerLoop(</w:t>
      </w:r>
      <w:proofErr w:type="spellStart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NR_CellId_Type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454653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NR_SRB_COMMON_IND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p_ReceivedAsp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24BB523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SRBs_AlreadyConfigured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SRB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SRB1_2,</w:t>
      </w:r>
    </w:p>
    <w:p w14:paraId="414D9EA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59CD7AD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S_NSSAI_Type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*,</w:t>
      </w:r>
    </w:p>
    <w:p w14:paraId="3AEE46B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DNN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ExpectedDNN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*,</w:t>
      </w:r>
    </w:p>
    <w:p w14:paraId="621BFF0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(value)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SSC_Mode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p_SSC_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crs_SSC_Mode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(-, '001'B),</w:t>
      </w:r>
    </w:p>
    <w:p w14:paraId="67135E8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DNN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6D1E103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QoS_Rules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p_QoS_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Rules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35622B5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(value)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Session_AMBR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p_Session_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cs_Session_AMBR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('06'O, '05'O, '0004'O, '05'O, '0004'O),</w:t>
      </w:r>
    </w:p>
    <w:p w14:paraId="1226469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S_NSSAI_Type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cs_S_NSSAI_SST1eMBB_WithIEI, // @sic R5s190919 sic@</w:t>
      </w:r>
    </w:p>
    <w:p w14:paraId="616F8E8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QoSFlowDescr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QoSFlowDescr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0FBB082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present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) O1_Type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15340AA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ProcedureTransactionIdentifier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p_PTI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088A27C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3725A99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p_ExpectedSSC_Mode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 // @sic R5s190290 sic@</w:t>
      </w:r>
    </w:p>
    <w:p w14:paraId="3AE879B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NG_UE_SM_Cap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p_UECap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0393777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MaxNumPacketFilters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p_MaxNumPacketFilters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4B5A08D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5811CAF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AlwaysOnPDUSessionReq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p_AlwaysOnPDUSessionReq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3DA43BA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SM_PDU_DN_RequestContainer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60921C6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ExtdProtocolConfigOptions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p_ExtdPCO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6059BE3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p_OldPDU_SessionId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6DE23EE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NG_Request_Type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p_RequestType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1B9433B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AdditionalInformation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p_AdditionalInfo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1F90701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GMM_GSM_Cause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p_Cause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0329B55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GPRS_Timer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p_RQTimer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721EBC4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EAP_Message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202991F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GPRS_Timer3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p_BackOff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75D174B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boolean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PDUSessionAuthenticationRequired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false,</w:t>
      </w:r>
    </w:p>
    <w:p w14:paraId="7F767A7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charstring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BuildQosFlow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7F455B9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EUTRA_NR_PduSessionInfoList_Type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PduInfoFromLTE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omit) runs on NR5GC_PTC return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PDU_PDN_DNN_Type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// @sic R5-198184, R5-206296 sic@</w:t>
      </w:r>
    </w:p>
    <w:p w14:paraId="22D7451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{ /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/ Split function so list of DRBs can be built elsewhere @sic R5-199103 sic@</w:t>
      </w:r>
    </w:p>
    <w:p w14:paraId="378139E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73960FA7" w14:textId="58B41EB2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…………………..</w:t>
      </w:r>
    </w:p>
    <w:p w14:paraId="5EE36C3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55BC094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if (not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f_Check_NG_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PDUSessionEstablishmentReq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v_GSM_MobilityInfo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29BD77B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ReceivedAsp.Signalling.Nas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[0].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Pdu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4A739F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lastRenderedPageBreak/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7E66B9C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_PTI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45F2D2D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0F8FC5E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19A7ADB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_ExpectedSSC_Mode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50C0494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_UECap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7BC8160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p_MaxNumPacketFilters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4602510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p_AlwaysOnPDUSessionReq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1EB59D3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p_PDUReq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1CE1DD2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p_ExtdPCO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1FEDF16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p_OldPDU_SessionId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06535DF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p_RequestType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4748297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p_ExpectedS_NSSAI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66A98B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2705A1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p_AdditionalInfo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)) {</w:t>
      </w:r>
    </w:p>
    <w:p w14:paraId="1B3D59D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f_NR_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SetVerdictFailOrInconc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__FILE__, __LINE__, "PDU Session Establishment Message Failed");</w:t>
      </w:r>
    </w:p>
    <w:p w14:paraId="1BAC17A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3414EC6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ab/>
        <w:t xml:space="preserve"> </w:t>
      </w:r>
    </w:p>
    <w:p w14:paraId="21BE6A9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if (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isvalue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(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)) 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{ /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/ @sic R5s201327 sic@</w:t>
      </w:r>
    </w:p>
    <w:p w14:paraId="210AD7C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</w:t>
      </w:r>
      <w:r w:rsidRPr="009E4CBE">
        <w:rPr>
          <w:rFonts w:ascii="Arial" w:hAnsi="Arial" w:cs="Arial"/>
          <w:sz w:val="18"/>
          <w:szCs w:val="18"/>
          <w:lang w:val="pt-BR" w:eastAsia="ja-JP"/>
        </w:rPr>
        <w:t>v_SDAP_Config := p_SDAP_Config; //@sic R5-190720 sic@</w:t>
      </w:r>
    </w:p>
    <w:p w14:paraId="3805A3D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} else {</w:t>
      </w:r>
    </w:p>
    <w:p w14:paraId="4B6C780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if (v_GSM_MobilityInfo.PDUType == IMS_DNN) {   // @sic R5-206296 sic@</w:t>
      </w:r>
    </w:p>
    <w:p w14:paraId="1B45927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  v_SDAP_Config := cs_SDAP_Config(-, -, {2});</w:t>
      </w:r>
    </w:p>
    <w:p w14:paraId="5710A49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} else {</w:t>
      </w:r>
    </w:p>
    <w:p w14:paraId="3487FC8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v_SDAP_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cs_SDAP_Config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;</w:t>
      </w:r>
    </w:p>
    <w:p w14:paraId="5FEF39D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}</w:t>
      </w:r>
    </w:p>
    <w:p w14:paraId="778B619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392BF8A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66EF295C" w14:textId="7A7419B6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…………………</w:t>
      </w:r>
    </w:p>
    <w:p w14:paraId="0012909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}</w:t>
      </w:r>
    </w:p>
    <w:p w14:paraId="634155A8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</w:p>
    <w:p w14:paraId="5C7FEA58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</w:p>
    <w:p w14:paraId="324E110E" w14:textId="77777777" w:rsidR="00DB4A5D" w:rsidRPr="009E4CBE" w:rsidRDefault="00DB4A5D" w:rsidP="00DB4A5D">
      <w:pPr>
        <w:spacing w:after="0"/>
        <w:rPr>
          <w:rFonts w:ascii="Arial" w:hAnsi="Arial" w:cs="Arial"/>
          <w:b/>
          <w:lang w:eastAsia="en-GB"/>
        </w:rPr>
      </w:pPr>
      <w:r w:rsidRPr="009E4CBE">
        <w:rPr>
          <w:rFonts w:ascii="Arial" w:hAnsi="Arial" w:cs="Arial"/>
          <w:b/>
          <w:lang w:eastAsia="en-GB"/>
        </w:rPr>
        <w:t>After change</w:t>
      </w:r>
    </w:p>
    <w:p w14:paraId="77F10CD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function f_NR5GC_PDUSessionEstablishment_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InnerLoop(</w:t>
      </w:r>
      <w:proofErr w:type="spellStart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NR_CellId_Type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p_NR_CellId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758599B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NR_SRB_COMMON_IND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p_ReceivedAsp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21681CE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SRBs_AlreadyConfigured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SRB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SRB1_2,</w:t>
      </w:r>
    </w:p>
    <w:p w14:paraId="3229FF7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103A7CD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S_NSSAI_Type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*,</w:t>
      </w:r>
    </w:p>
    <w:p w14:paraId="2ED4A45E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DNN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ExpectedDNN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*,</w:t>
      </w:r>
    </w:p>
    <w:p w14:paraId="2EB2769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(value)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SSC_Mode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p_SSC_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crs_SSC_Mode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(-, '001'B),</w:t>
      </w:r>
    </w:p>
    <w:p w14:paraId="0F7BC9B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DNN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1AF6ED1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QoS_Rules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p_QoS_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Rules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0DF2634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(value)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Session_AMBR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p_Session_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cs_Session_AMBR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('06'O, '05'O, '0004'O, '05'O, '0004'O),</w:t>
      </w:r>
    </w:p>
    <w:p w14:paraId="26D64433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S_NSSAI_Type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cs_S_NSSAI_SST1eMBB_WithIEI, // @sic R5s190919 sic@</w:t>
      </w:r>
    </w:p>
    <w:p w14:paraId="050329F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QoSFlowDescr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QoSFlowDescr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656E204E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present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) O1_Type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4CDA2AE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ProcedureTransactionIdentifier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p_PTI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68AD90B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6596061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p_ExpectedSSC_Mode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 // @sic R5s190290 sic@</w:t>
      </w:r>
    </w:p>
    <w:p w14:paraId="4775588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NG_UE_SM_Cap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p_UECap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7BD1421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MaxNumPacketFilters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p_MaxNumPacketFilters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25E2A9B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03963830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AlwaysOnPDUSessionReq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p_AlwaysOnPDUSessionReq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34F6475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SM_PDU_DN_RequestContainer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p_PDUReq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671B3CB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ExtdProtocolConfigOptions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p_ExtdPCO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1AF4A16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p_OldPDU_SessionId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35E0C85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NG_Request_Type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p_RequestType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?,</w:t>
      </w:r>
    </w:p>
    <w:p w14:paraId="0B73200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AdditionalInformation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p_AdditionalInfo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*,</w:t>
      </w:r>
    </w:p>
    <w:p w14:paraId="5AA085A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GMM_GSM_Cause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p_Cause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5B33709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GPRS_Timer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p_RQTimer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5F7246E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EAP_Message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p_EAP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3E17497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template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(omit) GPRS_Timer3 </w:t>
      </w:r>
      <w:proofErr w:type="spellStart"/>
      <w:r w:rsidRPr="009E4CBE">
        <w:rPr>
          <w:rFonts w:ascii="Arial" w:hAnsi="Arial" w:cs="Arial"/>
          <w:sz w:val="18"/>
          <w:szCs w:val="18"/>
          <w:lang w:val="fr-FR" w:eastAsia="ja-JP"/>
        </w:rPr>
        <w:t>p_BackOff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:= omit,</w:t>
      </w:r>
    </w:p>
    <w:p w14:paraId="1E6B090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boolean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PDUSessionAuthenticationRequired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false,</w:t>
      </w:r>
    </w:p>
    <w:p w14:paraId="0B45B8AC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charstring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BuildQosFlow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= omit,</w:t>
      </w:r>
    </w:p>
    <w:p w14:paraId="0CCA464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   template (omit)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EUTRA_NR_PduSessionInfoList_Type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PduInfoFromLTE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omit) runs on NR5GC_PTC return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PDU_PDN_DNN_Type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// @sic R5-198184, R5-206296 sic@</w:t>
      </w:r>
    </w:p>
    <w:p w14:paraId="46F6B037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lastRenderedPageBreak/>
        <w:t xml:space="preserve">  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{ /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/ Split function so list of DRBs can be built elsewhere @sic R5-199103 sic@</w:t>
      </w:r>
    </w:p>
    <w:p w14:paraId="00D2FE15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396A25C6" w14:textId="7C32E370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……….</w:t>
      </w:r>
    </w:p>
    <w:p w14:paraId="3837F4F9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55BDC3CE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if (not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f_Check_NG_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PDUSessionEstablishmentReq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</w:t>
      </w:r>
      <w:proofErr w:type="spellStart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v_GSM_MobilityInfo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C0D9D6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ReceivedAsp.Signalling.Nas</w:t>
      </w:r>
      <w:proofErr w:type="spellEnd"/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[0].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Pdu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15BB9D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_PDU_SessionId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16F5C6C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_PTI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6DD766F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_IntegrityProtMaxDataRate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7B95945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_PDU_SessionType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3469285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_ExpectedSSC_Mode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413CB3B8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fr-FR"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proofErr w:type="gramStart"/>
      <w:r w:rsidRPr="009E4CBE">
        <w:rPr>
          <w:rFonts w:ascii="Arial" w:hAnsi="Arial" w:cs="Arial"/>
          <w:sz w:val="18"/>
          <w:szCs w:val="18"/>
          <w:lang w:val="fr-FR" w:eastAsia="ja-JP"/>
        </w:rPr>
        <w:t>p</w:t>
      </w:r>
      <w:proofErr w:type="gramEnd"/>
      <w:r w:rsidRPr="009E4CBE">
        <w:rPr>
          <w:rFonts w:ascii="Arial" w:hAnsi="Arial" w:cs="Arial"/>
          <w:sz w:val="18"/>
          <w:szCs w:val="18"/>
          <w:lang w:val="fr-FR" w:eastAsia="ja-JP"/>
        </w:rPr>
        <w:t>_UECap</w:t>
      </w:r>
      <w:proofErr w:type="spellEnd"/>
      <w:r w:rsidRPr="009E4CBE">
        <w:rPr>
          <w:rFonts w:ascii="Arial" w:hAnsi="Arial" w:cs="Arial"/>
          <w:sz w:val="18"/>
          <w:szCs w:val="18"/>
          <w:lang w:val="fr-FR" w:eastAsia="ja-JP"/>
        </w:rPr>
        <w:t>,</w:t>
      </w:r>
    </w:p>
    <w:p w14:paraId="50C78331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fr-FR"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p_MaxNumPacketFilters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1100D77B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p_AlwaysOnPDUSessionReq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85733A4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p_PDUReq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74650FF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p_ExtdPCO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64234EF3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p_OldPDU_SessionId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998ABC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p_RequestType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3103A40D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p_ExpectedS_NSSAI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73B9529F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p_ExpectedDNN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,</w:t>
      </w:r>
    </w:p>
    <w:p w14:paraId="27A39E0A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                                  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p_AdditionalInfo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)) {</w:t>
      </w:r>
    </w:p>
    <w:p w14:paraId="4AF2BE46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f_NR_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SetVerdictFailOrInconc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(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__FILE__, __LINE__, "PDU Session Establishment Message Failed");</w:t>
      </w:r>
    </w:p>
    <w:p w14:paraId="5D7A58B2" w14:textId="77777777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39A999A1" w14:textId="5187E11A" w:rsidR="00DB4A5D" w:rsidRPr="009E4CBE" w:rsidRDefault="00DB4A5D" w:rsidP="00DB4A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ab/>
        <w:t xml:space="preserve"> </w:t>
      </w:r>
      <w:r w:rsidR="003744F8">
        <w:rPr>
          <w:rFonts w:ascii="Arial" w:hAnsi="Arial" w:cs="Arial"/>
          <w:sz w:val="18"/>
          <w:szCs w:val="18"/>
          <w:lang w:eastAsia="ja-JP"/>
        </w:rPr>
        <w:t>………….</w:t>
      </w:r>
    </w:p>
    <w:p w14:paraId="2DE50701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ab/>
        <w:t xml:space="preserve"> </w:t>
      </w:r>
    </w:p>
    <w:p w14:paraId="464A6A9C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highlight w:val="yellow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</w:t>
      </w:r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if (</w:t>
      </w:r>
      <w:proofErr w:type="spellStart"/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isvalue</w:t>
      </w:r>
      <w:proofErr w:type="spellEnd"/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(</w:t>
      </w:r>
      <w:proofErr w:type="spellStart"/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p_DNN</w:t>
      </w:r>
      <w:proofErr w:type="spellEnd"/>
      <w:proofErr w:type="gramStart"/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)){</w:t>
      </w:r>
      <w:proofErr w:type="gramEnd"/>
    </w:p>
    <w:p w14:paraId="2FE8B3D2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highlight w:val="yellow"/>
          <w:lang w:val="sv-SE" w:eastAsia="ja-JP"/>
        </w:rPr>
      </w:pPr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 xml:space="preserve">      </w:t>
      </w:r>
      <w:r w:rsidRPr="009E4CBE">
        <w:rPr>
          <w:rFonts w:ascii="Arial" w:hAnsi="Arial" w:cs="Arial"/>
          <w:sz w:val="18"/>
          <w:szCs w:val="18"/>
          <w:highlight w:val="yellow"/>
          <w:lang w:val="sv-SE" w:eastAsia="ja-JP"/>
        </w:rPr>
        <w:t>v_GSM_MobilityInfo.PDUType := Internet_DNN;</w:t>
      </w:r>
    </w:p>
    <w:p w14:paraId="0D474E44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highlight w:val="yellow"/>
          <w:lang w:val="sv-SE" w:eastAsia="ja-JP"/>
        </w:rPr>
        <w:t xml:space="preserve">    </w:t>
      </w:r>
      <w:r w:rsidRPr="009E4CBE">
        <w:rPr>
          <w:rFonts w:ascii="Arial" w:hAnsi="Arial" w:cs="Arial"/>
          <w:sz w:val="18"/>
          <w:szCs w:val="18"/>
          <w:highlight w:val="yellow"/>
          <w:lang w:eastAsia="ja-JP"/>
        </w:rPr>
        <w:t>}</w:t>
      </w:r>
      <w:r w:rsidRPr="009E4CBE">
        <w:rPr>
          <w:rFonts w:ascii="Arial" w:hAnsi="Arial" w:cs="Arial"/>
          <w:sz w:val="18"/>
          <w:szCs w:val="18"/>
          <w:lang w:eastAsia="ja-JP"/>
        </w:rPr>
        <w:t xml:space="preserve"> </w:t>
      </w:r>
    </w:p>
    <w:p w14:paraId="03924B6B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</w:t>
      </w:r>
    </w:p>
    <w:p w14:paraId="1E63EAA4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if (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isvalue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(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p_SDAP_Config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)) 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{ /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>/ @sic R5s201327 sic@</w:t>
      </w:r>
    </w:p>
    <w:p w14:paraId="7A2D53D7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  </w:t>
      </w:r>
      <w:r w:rsidRPr="009E4CBE">
        <w:rPr>
          <w:rFonts w:ascii="Arial" w:hAnsi="Arial" w:cs="Arial"/>
          <w:sz w:val="18"/>
          <w:szCs w:val="18"/>
          <w:lang w:val="pt-BR" w:eastAsia="ja-JP"/>
        </w:rPr>
        <w:t>v_SDAP_Config := p_SDAP_Config; //@sic R5-190720 sic@</w:t>
      </w:r>
    </w:p>
    <w:p w14:paraId="37F65D23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} else {</w:t>
      </w:r>
    </w:p>
    <w:p w14:paraId="015FCF47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if (v_GSM_MobilityInfo.PDUType == IMS_DNN) {   // @sic R5-206296 sic@</w:t>
      </w:r>
    </w:p>
    <w:p w14:paraId="539F75D0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  v_SDAP_Config := cs_SDAP_Config(-, -, {2});</w:t>
      </w:r>
    </w:p>
    <w:p w14:paraId="27778E0C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val="pt-BR"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} else {</w:t>
      </w:r>
    </w:p>
    <w:p w14:paraId="30912D5D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val="pt-BR" w:eastAsia="ja-JP"/>
        </w:rPr>
        <w:t xml:space="preserve">       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v_SDAP_</w:t>
      </w:r>
      <w:proofErr w:type="gramStart"/>
      <w:r w:rsidRPr="009E4CBE">
        <w:rPr>
          <w:rFonts w:ascii="Arial" w:hAnsi="Arial" w:cs="Arial"/>
          <w:sz w:val="18"/>
          <w:szCs w:val="18"/>
          <w:lang w:eastAsia="ja-JP"/>
        </w:rPr>
        <w:t>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 xml:space="preserve"> :</w:t>
      </w:r>
      <w:proofErr w:type="gramEnd"/>
      <w:r w:rsidRPr="009E4CBE">
        <w:rPr>
          <w:rFonts w:ascii="Arial" w:hAnsi="Arial" w:cs="Arial"/>
          <w:sz w:val="18"/>
          <w:szCs w:val="18"/>
          <w:lang w:eastAsia="ja-JP"/>
        </w:rPr>
        <w:t xml:space="preserve">= </w:t>
      </w:r>
      <w:proofErr w:type="spellStart"/>
      <w:r w:rsidRPr="009E4CBE">
        <w:rPr>
          <w:rFonts w:ascii="Arial" w:hAnsi="Arial" w:cs="Arial"/>
          <w:sz w:val="18"/>
          <w:szCs w:val="18"/>
          <w:lang w:eastAsia="ja-JP"/>
        </w:rPr>
        <w:t>cs_SDAP_Config</w:t>
      </w:r>
      <w:proofErr w:type="spellEnd"/>
      <w:r w:rsidRPr="009E4CBE">
        <w:rPr>
          <w:rFonts w:ascii="Arial" w:hAnsi="Arial" w:cs="Arial"/>
          <w:sz w:val="18"/>
          <w:szCs w:val="18"/>
          <w:lang w:eastAsia="ja-JP"/>
        </w:rPr>
        <w:t>;</w:t>
      </w:r>
    </w:p>
    <w:p w14:paraId="4C861BCE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  }</w:t>
      </w:r>
    </w:p>
    <w:p w14:paraId="4FE59191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 xml:space="preserve">    }</w:t>
      </w:r>
    </w:p>
    <w:p w14:paraId="350E3873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</w:p>
    <w:p w14:paraId="7D986645" w14:textId="3A1CA59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bCs/>
          <w:sz w:val="18"/>
          <w:szCs w:val="18"/>
          <w:lang w:eastAsia="ja-JP"/>
        </w:rPr>
      </w:pPr>
      <w:r>
        <w:rPr>
          <w:rFonts w:ascii="Arial" w:hAnsi="Arial" w:cs="Arial"/>
          <w:b/>
          <w:bCs/>
          <w:sz w:val="18"/>
          <w:szCs w:val="18"/>
          <w:lang w:eastAsia="ja-JP"/>
        </w:rPr>
        <w:t>…………….</w:t>
      </w:r>
    </w:p>
    <w:p w14:paraId="5A9864BE" w14:textId="77777777" w:rsidR="00992C56" w:rsidRPr="009E4CBE" w:rsidRDefault="00992C56" w:rsidP="00992C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 w:val="18"/>
          <w:szCs w:val="18"/>
          <w:lang w:eastAsia="ja-JP"/>
        </w:rPr>
      </w:pPr>
      <w:r w:rsidRPr="009E4CBE">
        <w:rPr>
          <w:rFonts w:ascii="Arial" w:hAnsi="Arial" w:cs="Arial"/>
          <w:sz w:val="18"/>
          <w:szCs w:val="18"/>
          <w:lang w:eastAsia="ja-JP"/>
        </w:rPr>
        <w:t>}</w:t>
      </w:r>
    </w:p>
    <w:p w14:paraId="1515938E" w14:textId="77777777" w:rsidR="00DB4A5D" w:rsidRPr="00777255" w:rsidRDefault="00DB4A5D" w:rsidP="00DB4A5D">
      <w:pPr>
        <w:keepNext/>
        <w:keepLines/>
        <w:spacing w:before="180"/>
        <w:ind w:left="1134" w:hanging="1134"/>
        <w:outlineLvl w:val="1"/>
        <w:rPr>
          <w:rFonts w:ascii="Arial" w:hAnsi="Arial"/>
          <w:b/>
          <w:bCs/>
          <w:sz w:val="18"/>
          <w:szCs w:val="18"/>
          <w:lang w:eastAsia="ja-JP"/>
        </w:rPr>
      </w:pPr>
    </w:p>
    <w:p w14:paraId="77CA5FF6" w14:textId="77777777" w:rsidR="00DB4A5D" w:rsidRPr="00762213" w:rsidRDefault="00DB4A5D" w:rsidP="00DB4A5D">
      <w:pPr>
        <w:keepNext/>
        <w:keepLines/>
        <w:spacing w:before="180"/>
        <w:ind w:left="1134" w:hanging="1134"/>
        <w:outlineLvl w:val="1"/>
      </w:pPr>
    </w:p>
    <w:p w14:paraId="15CAC9BC" w14:textId="77777777" w:rsidR="00DB4A5D" w:rsidRPr="00DB4A5D" w:rsidRDefault="00DB4A5D" w:rsidP="00DB4A5D"/>
    <w:sectPr w:rsidR="00DB4A5D" w:rsidRPr="00DB4A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4310B" w14:textId="77777777" w:rsidR="00092F7C" w:rsidRDefault="00092F7C">
      <w:r>
        <w:separator/>
      </w:r>
    </w:p>
  </w:endnote>
  <w:endnote w:type="continuationSeparator" w:id="0">
    <w:p w14:paraId="67EAB333" w14:textId="77777777" w:rsidR="00092F7C" w:rsidRDefault="0009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66EFB" w14:textId="77777777" w:rsidR="00092F7C" w:rsidRDefault="00092F7C">
      <w:r>
        <w:separator/>
      </w:r>
    </w:p>
  </w:footnote>
  <w:footnote w:type="continuationSeparator" w:id="0">
    <w:p w14:paraId="58E1573F" w14:textId="77777777" w:rsidR="00092F7C" w:rsidRDefault="00092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2F7C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1719</TotalTime>
  <Pages>8</Pages>
  <Words>2982</Words>
  <Characters>17004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67</cp:revision>
  <cp:lastPrinted>1900-01-01T00:00:00Z</cp:lastPrinted>
  <dcterms:created xsi:type="dcterms:W3CDTF">2020-12-08T10:56:00Z</dcterms:created>
  <dcterms:modified xsi:type="dcterms:W3CDTF">2021-04-15T21:33:00Z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