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7EB3C7D8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1F77C4" w:rsidRPr="001F77C4">
        <w:rPr>
          <w:rFonts w:cs="Arial"/>
          <w:b/>
          <w:bCs/>
          <w:i/>
          <w:iCs/>
          <w:sz w:val="26"/>
          <w:szCs w:val="26"/>
        </w:rPr>
        <w:t>R5s210420</w:t>
      </w:r>
    </w:p>
    <w:p w14:paraId="5D6FC58C" w14:textId="307A0302" w:rsidR="001A09A3" w:rsidRDefault="00FA7D6E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69CCE8F8" w:rsidR="001E41F3" w:rsidRPr="00410371" w:rsidRDefault="00FA7D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5F2B" w:rsidRPr="00410371">
                <w:rPr>
                  <w:b/>
                  <w:noProof/>
                  <w:sz w:val="28"/>
                </w:rPr>
                <w:t>3</w:t>
              </w:r>
              <w:r w:rsidR="001F77C4">
                <w:rPr>
                  <w:b/>
                  <w:noProof/>
                  <w:sz w:val="28"/>
                </w:rPr>
                <w:t>4.229</w:t>
              </w:r>
              <w:r w:rsidR="00DA5F2B" w:rsidRPr="00410371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0A7AAB99" w:rsidR="001E41F3" w:rsidRPr="00DA5F2B" w:rsidRDefault="001F77C4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1F77C4">
              <w:rPr>
                <w:b/>
                <w:bCs/>
                <w:noProof/>
                <w:sz w:val="28"/>
                <w:szCs w:val="28"/>
              </w:rPr>
              <w:t>0684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BF78A7A" w:rsidR="001E41F3" w:rsidRPr="00EB295A" w:rsidRDefault="00EB295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EB295A">
              <w:rPr>
                <w:b/>
                <w:bCs/>
                <w:sz w:val="28"/>
                <w:szCs w:val="28"/>
              </w:rPr>
              <w:t>16.</w:t>
            </w:r>
            <w:r w:rsidR="001F77C4">
              <w:rPr>
                <w:b/>
                <w:bCs/>
                <w:sz w:val="28"/>
                <w:szCs w:val="28"/>
              </w:rPr>
              <w:t>1</w:t>
            </w:r>
            <w:r w:rsidRPr="00EB295A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3B8520A5" w:rsidR="001E41F3" w:rsidRDefault="00B83C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2060"/>
                <w:lang w:val="en-US"/>
              </w:rPr>
              <w:t>Addition of IMS over 5GS test case 7.7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1E41F3" w:rsidRDefault="00C350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3FC1AE71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Anritsu Ltd</w:t>
            </w:r>
            <w:r w:rsidR="00C87E83">
              <w:rPr>
                <w:lang w:eastAsia="zh-CN"/>
              </w:rPr>
              <w:t>, Keysight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6450E1C" w:rsidR="00235975" w:rsidRDefault="00FA7D6E" w:rsidP="002359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35975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778BCF36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068AF">
              <w:t>1</w:t>
            </w:r>
            <w:r>
              <w:t>-</w:t>
            </w:r>
            <w:r w:rsidR="00C068AF">
              <w:t>0</w:t>
            </w:r>
            <w:r w:rsidR="001F77C4">
              <w:t>4</w:t>
            </w:r>
            <w:r>
              <w:t>-</w:t>
            </w:r>
            <w:r w:rsidR="001F77C4">
              <w:t>01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262544B3" w:rsidR="00235975" w:rsidRPr="00C068AF" w:rsidRDefault="00C068AF" w:rsidP="0023597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068A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E12CB3A" w:rsidR="00235975" w:rsidRDefault="00FA7D6E" w:rsidP="002359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35975">
                <w:rPr>
                  <w:noProof/>
                </w:rPr>
                <w:t>Rel-1</w:t>
              </w:r>
            </w:fldSimple>
            <w:r w:rsidR="00EB295A">
              <w:rPr>
                <w:noProof/>
              </w:rPr>
              <w:t>6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4CDDEEE3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To add </w:t>
            </w:r>
            <w:r w:rsidRPr="00725415">
              <w:rPr>
                <w:rFonts w:cs="Arial"/>
                <w:szCs w:val="18"/>
              </w:rPr>
              <w:t xml:space="preserve">NR TC </w:t>
            </w:r>
            <w:r w:rsidR="008631B9">
              <w:rPr>
                <w:rFonts w:cs="Arial"/>
                <w:szCs w:val="18"/>
              </w:rPr>
              <w:t>7.7</w:t>
            </w:r>
            <w:r w:rsidR="00F966B7">
              <w:rPr>
                <w:lang w:val="en-US" w:eastAsia="en-GB"/>
              </w:rPr>
              <w:t xml:space="preserve"> </w:t>
            </w:r>
            <w:r w:rsidR="00CE473D">
              <w:rPr>
                <w:lang w:val="en-US" w:eastAsia="en-GB"/>
              </w:rPr>
              <w:t>MTSI MT Voice Call without preconditions at both originating UE and terminating UE / 5GS</w:t>
            </w:r>
          </w:p>
        </w:tc>
      </w:tr>
      <w:tr w:rsidR="00C068AF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6027113D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5GS IMS test case </w:t>
            </w:r>
            <w:r w:rsidR="008631B9">
              <w:rPr>
                <w:rFonts w:cs="Arial"/>
                <w:noProof/>
              </w:rPr>
              <w:t>7.7</w:t>
            </w:r>
            <w:r w:rsidRPr="00725415">
              <w:rPr>
                <w:rFonts w:cs="Arial"/>
                <w:noProof/>
              </w:rPr>
              <w:t xml:space="preserve"> required for approval. See detailed change description for further information</w:t>
            </w:r>
          </w:p>
        </w:tc>
      </w:tr>
      <w:tr w:rsidR="00C068A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B49F80E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A45BE" w14:paraId="669F3506" w14:textId="77777777" w:rsidTr="00547111">
        <w:tc>
          <w:tcPr>
            <w:tcW w:w="2694" w:type="dxa"/>
            <w:gridSpan w:val="2"/>
          </w:tcPr>
          <w:p w14:paraId="3DFD20C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2C3D605" w:rsidR="00EA45BE" w:rsidRDefault="00B905C9" w:rsidP="00EA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7.7.NR5GC</w:t>
            </w:r>
          </w:p>
        </w:tc>
      </w:tr>
      <w:tr w:rsidR="00EA45BE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5BE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3D4058E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239F0B5" w:rsidR="00EA45BE" w:rsidRDefault="002B4F62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1190157F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  <w:r w:rsidR="006E6C23">
              <w:rPr>
                <w:noProof/>
              </w:rPr>
              <w:t xml:space="preserve"> 38.523-1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25106D32" w:rsidR="00EA45BE" w:rsidRDefault="00EA45BE" w:rsidP="002B4F62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EA45BE" w:rsidRPr="008863B9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EA45BE" w:rsidRPr="008863B9" w:rsidRDefault="00EA45BE" w:rsidP="00EA4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5BE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646669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261A75D" w14:textId="7E1FF55D" w:rsidR="00F5229A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5229A" w:rsidRPr="004327CB">
        <w:rPr>
          <w:rFonts w:cs="Arial"/>
          <w:iCs/>
        </w:rPr>
        <w:t>Table of Contents</w:t>
      </w:r>
      <w:r w:rsidR="00F5229A">
        <w:tab/>
      </w:r>
      <w:r w:rsidR="00F5229A">
        <w:fldChar w:fldCharType="begin"/>
      </w:r>
      <w:r w:rsidR="00F5229A">
        <w:instrText xml:space="preserve"> PAGEREF _Toc66466694 \h </w:instrText>
      </w:r>
      <w:r w:rsidR="00F5229A">
        <w:fldChar w:fldCharType="separate"/>
      </w:r>
      <w:r w:rsidR="00F5229A">
        <w:t>2</w:t>
      </w:r>
      <w:r w:rsidR="00F5229A">
        <w:fldChar w:fldCharType="end"/>
      </w:r>
    </w:p>
    <w:p w14:paraId="275E9080" w14:textId="08E1D47C" w:rsidR="00F5229A" w:rsidRDefault="00F5229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327C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327C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_Toc66466695 \h </w:instrText>
      </w:r>
      <w:r>
        <w:fldChar w:fldCharType="separate"/>
      </w:r>
      <w:r>
        <w:t>3</w:t>
      </w:r>
      <w:r>
        <w:fldChar w:fldCharType="end"/>
      </w:r>
    </w:p>
    <w:p w14:paraId="71DA3FC3" w14:textId="31E8BC40" w:rsidR="00F5229A" w:rsidRDefault="00F5229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327CB">
        <w:rPr>
          <w:b/>
          <w:bCs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327CB">
        <w:rPr>
          <w:bCs/>
        </w:rPr>
        <w:t>Verification Test Summary</w:t>
      </w:r>
      <w:r>
        <w:tab/>
      </w:r>
      <w:r>
        <w:fldChar w:fldCharType="begin"/>
      </w:r>
      <w:r>
        <w:instrText xml:space="preserve"> PAGEREF _Toc66466696 \h </w:instrText>
      </w:r>
      <w:r>
        <w:fldChar w:fldCharType="separate"/>
      </w:r>
      <w:r>
        <w:t>3</w:t>
      </w:r>
      <w:r>
        <w:fldChar w:fldCharType="end"/>
      </w:r>
    </w:p>
    <w:p w14:paraId="5CCCFDB2" w14:textId="5751988E" w:rsidR="00F5229A" w:rsidRDefault="00F5229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327CB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327C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_Toc66466697 \h </w:instrText>
      </w:r>
      <w:r>
        <w:fldChar w:fldCharType="separate"/>
      </w:r>
      <w:r>
        <w:t>3</w:t>
      </w:r>
      <w:r>
        <w:fldChar w:fldCharType="end"/>
      </w:r>
    </w:p>
    <w:p w14:paraId="3F2D7832" w14:textId="6224E79B" w:rsidR="00F5229A" w:rsidRDefault="00F5229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327CB">
        <w:rPr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327CB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_Toc66466698 \h </w:instrText>
      </w:r>
      <w:r>
        <w:fldChar w:fldCharType="separate"/>
      </w:r>
      <w:r>
        <w:t>3</w:t>
      </w:r>
      <w:r>
        <w:fldChar w:fldCharType="end"/>
      </w:r>
    </w:p>
    <w:p w14:paraId="4E68EA88" w14:textId="463369E2" w:rsidR="00F5229A" w:rsidRDefault="00F5229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327CB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327CB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_Toc66466699 \h </w:instrText>
      </w:r>
      <w:r>
        <w:fldChar w:fldCharType="separate"/>
      </w:r>
      <w:r>
        <w:t>3</w:t>
      </w:r>
      <w:r>
        <w:fldChar w:fldCharType="end"/>
      </w:r>
    </w:p>
    <w:p w14:paraId="29FA517A" w14:textId="4EA838E9" w:rsidR="00F5229A" w:rsidRDefault="00F5229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327CB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327CB">
        <w:rPr>
          <w:rFonts w:cs="Arial"/>
          <w:b/>
        </w:rPr>
        <w:t>Qualcomm SM8350 + SDX60</w:t>
      </w:r>
      <w:r>
        <w:tab/>
      </w:r>
      <w:r>
        <w:fldChar w:fldCharType="begin"/>
      </w:r>
      <w:r>
        <w:instrText xml:space="preserve"> PAGEREF _Toc66466700 \h </w:instrText>
      </w:r>
      <w:r>
        <w:fldChar w:fldCharType="separate"/>
      </w:r>
      <w:r>
        <w:t>3</w:t>
      </w:r>
      <w:r>
        <w:fldChar w:fldCharType="end"/>
      </w:r>
    </w:p>
    <w:p w14:paraId="031488A5" w14:textId="62D1B63F" w:rsidR="00F5229A" w:rsidRDefault="00F5229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327CB">
        <w:rPr>
          <w:rFonts w:cs="Arial"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327CB"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_Toc66466701 \h </w:instrText>
      </w:r>
      <w:r>
        <w:fldChar w:fldCharType="separate"/>
      </w:r>
      <w:r>
        <w:t>4</w:t>
      </w:r>
      <w:r>
        <w:fldChar w:fldCharType="end"/>
      </w:r>
    </w:p>
    <w:p w14:paraId="2E4D4796" w14:textId="45CAD4D1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F38D10" w14:textId="77777777" w:rsidR="000B6D4F" w:rsidRDefault="000B6D4F" w:rsidP="000B6D4F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6458179"/>
      <w:bookmarkStart w:id="4" w:name="_Toc66466695"/>
      <w:r>
        <w:rPr>
          <w:b/>
          <w:lang w:eastAsia="ja-JP"/>
        </w:rPr>
        <w:lastRenderedPageBreak/>
        <w:t>Overview</w:t>
      </w:r>
      <w:bookmarkEnd w:id="2"/>
      <w:bookmarkEnd w:id="3"/>
      <w:bookmarkEnd w:id="4"/>
    </w:p>
    <w:p w14:paraId="5414967F" w14:textId="764F2377" w:rsidR="00B83C86" w:rsidRPr="00444BD2" w:rsidRDefault="00B83C86" w:rsidP="00B83C8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 xml:space="preserve">document lists all the </w:t>
      </w:r>
      <w:proofErr w:type="spellStart"/>
      <w:r w:rsidRPr="00444BD2">
        <w:rPr>
          <w:rFonts w:cs="Arial"/>
        </w:rPr>
        <w:t>essencial</w:t>
      </w:r>
      <w:proofErr w:type="spellEnd"/>
      <w:r w:rsidRPr="00444BD2">
        <w:rPr>
          <w:rFonts w:cs="Arial"/>
        </w:rPr>
        <w:t xml:space="preserve"> changes needed to correct problems in the TTCN implementation of test case </w:t>
      </w:r>
      <w:r>
        <w:rPr>
          <w:rFonts w:cs="Arial"/>
        </w:rPr>
        <w:t>7</w:t>
      </w:r>
      <w:r w:rsidRPr="00444BD2">
        <w:rPr>
          <w:rFonts w:cs="Arial"/>
        </w:rPr>
        <w:t>.</w:t>
      </w:r>
      <w:r w:rsidR="001E5A3E">
        <w:rPr>
          <w:rFonts w:cs="Arial"/>
        </w:rPr>
        <w:t>7</w:t>
      </w:r>
      <w:r w:rsidRPr="00444BD2">
        <w:rPr>
          <w:rFonts w:cs="Arial"/>
        </w:rPr>
        <w:t xml:space="preserve"> which is part of the IMS NR5GC test suite.</w:t>
      </w:r>
    </w:p>
    <w:p w14:paraId="34DE6B5E" w14:textId="77777777" w:rsidR="00B83C86" w:rsidRPr="00444BD2" w:rsidRDefault="00B83C86" w:rsidP="00B83C8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>With these changes applied the test case can be demonstrated to run with one or more UEs (see section 4). Execution log files are provided as evidence.</w:t>
      </w:r>
    </w:p>
    <w:p w14:paraId="53C9B7D5" w14:textId="77777777" w:rsidR="00B83C86" w:rsidRPr="00EB4110" w:rsidRDefault="00B83C86" w:rsidP="00B83C8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szCs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EB4110">
        <w:rPr>
          <w:rFonts w:cs="Arial"/>
          <w:sz w:val="24"/>
          <w:szCs w:val="24"/>
          <w:lang w:eastAsia="ja-JP"/>
        </w:rPr>
        <w:t>Kalahasti, Narendra</w:t>
      </w:r>
      <w:r w:rsidRPr="00EB4110">
        <w:rPr>
          <w:rFonts w:cs="Arial"/>
          <w:sz w:val="24"/>
          <w:szCs w:val="24"/>
          <w:lang w:eastAsia="ja-JP"/>
        </w:rPr>
        <w:br/>
      </w:r>
      <w:r w:rsidRPr="00EB4110">
        <w:rPr>
          <w:rFonts w:cs="Arial"/>
          <w:b/>
          <w:sz w:val="24"/>
          <w:szCs w:val="24"/>
          <w:lang w:eastAsia="ja-JP"/>
        </w:rPr>
        <w:tab/>
      </w:r>
      <w:hyperlink r:id="rId13" w:history="1">
        <w:r w:rsidRPr="00EB4110">
          <w:rPr>
            <w:rStyle w:val="Hyperlink"/>
            <w:rFonts w:cs="Arial"/>
            <w:sz w:val="24"/>
            <w:szCs w:val="24"/>
            <w:lang w:eastAsia="ja-JP"/>
          </w:rPr>
          <w:t>Narendra.Kalahasti@anritsu.com</w:t>
        </w:r>
      </w:hyperlink>
    </w:p>
    <w:p w14:paraId="7C9E598A" w14:textId="77777777" w:rsidR="00B83C86" w:rsidRPr="00EB4110" w:rsidRDefault="00B83C86" w:rsidP="00B83C8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cs="Arial"/>
          <w:sz w:val="24"/>
          <w:szCs w:val="24"/>
          <w:lang w:eastAsia="ja-JP"/>
        </w:rPr>
      </w:pPr>
      <w:r w:rsidRPr="00EB4110">
        <w:rPr>
          <w:rFonts w:cs="Arial"/>
          <w:sz w:val="24"/>
          <w:szCs w:val="24"/>
          <w:lang w:eastAsia="ja-JP"/>
        </w:rPr>
        <w:t xml:space="preserve">                                    </w:t>
      </w:r>
      <w:r>
        <w:rPr>
          <w:rFonts w:cs="Arial"/>
          <w:sz w:val="24"/>
          <w:szCs w:val="24"/>
          <w:lang w:eastAsia="ja-JP"/>
        </w:rPr>
        <w:t>Shaun, Harry</w:t>
      </w:r>
    </w:p>
    <w:p w14:paraId="61DE0A4D" w14:textId="77777777" w:rsidR="00B83C86" w:rsidRPr="00EB4110" w:rsidRDefault="00B83C86" w:rsidP="00B83C8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sz w:val="24"/>
          <w:szCs w:val="24"/>
        </w:rPr>
      </w:pPr>
      <w:r w:rsidRPr="00EB4110">
        <w:rPr>
          <w:rFonts w:cs="Arial"/>
          <w:sz w:val="24"/>
          <w:szCs w:val="24"/>
          <w:lang w:eastAsia="ja-JP"/>
        </w:rPr>
        <w:t xml:space="preserve">                                    </w:t>
      </w:r>
      <w:hyperlink r:id="rId14" w:history="1">
        <w:r w:rsidRPr="00EB4110">
          <w:rPr>
            <w:rStyle w:val="Hyperlink"/>
            <w:sz w:val="24"/>
            <w:szCs w:val="24"/>
          </w:rPr>
          <w:t>shaun.harry@keysight.com</w:t>
        </w:r>
      </w:hyperlink>
    </w:p>
    <w:p w14:paraId="1E3E1FE4" w14:textId="77777777" w:rsidR="00B83C86" w:rsidRPr="00EB4110" w:rsidRDefault="00B83C86" w:rsidP="00B83C8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cs="Arial"/>
          <w:sz w:val="24"/>
          <w:szCs w:val="24"/>
          <w:lang w:eastAsia="ja-JP"/>
        </w:rPr>
      </w:pPr>
    </w:p>
    <w:p w14:paraId="505A213A" w14:textId="77777777" w:rsidR="00B83C86" w:rsidRPr="0071797A" w:rsidRDefault="00B83C86" w:rsidP="00B83C86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Cs/>
        </w:rPr>
      </w:pPr>
      <w:bookmarkStart w:id="5" w:name="_Toc51622099"/>
      <w:bookmarkStart w:id="6" w:name="_Toc55479332"/>
      <w:bookmarkStart w:id="7" w:name="_Toc60751530"/>
      <w:bookmarkStart w:id="8" w:name="_Toc60757075"/>
      <w:bookmarkStart w:id="9" w:name="_Toc66791866"/>
      <w:r w:rsidRPr="0071797A">
        <w:rPr>
          <w:bCs/>
        </w:rPr>
        <w:t>Verification Test Summary</w:t>
      </w:r>
      <w:bookmarkEnd w:id="5"/>
      <w:bookmarkEnd w:id="6"/>
      <w:bookmarkEnd w:id="7"/>
      <w:bookmarkEnd w:id="8"/>
      <w:bookmarkEnd w:id="9"/>
      <w:r w:rsidRPr="0071797A">
        <w:rPr>
          <w:bCs/>
        </w:rPr>
        <w:t xml:space="preserve"> </w:t>
      </w:r>
    </w:p>
    <w:p w14:paraId="2CB99F23" w14:textId="0553B8FC" w:rsidR="00B83C86" w:rsidRPr="004F69EA" w:rsidRDefault="00B83C86" w:rsidP="00B83C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>
        <w:rPr>
          <w:lang w:eastAsia="ja-JP"/>
        </w:rPr>
        <w:t>7.7</w:t>
      </w:r>
    </w:p>
    <w:p w14:paraId="681ADF39" w14:textId="77777777" w:rsidR="00B83C86" w:rsidRPr="004F69EA" w:rsidRDefault="00B83C86" w:rsidP="00B83C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0C44E5">
        <w:rPr>
          <w:rFonts w:eastAsia="SimSun"/>
        </w:rPr>
        <w:t>iwd-TTCN3-B2020-09_D20wk50</w:t>
      </w:r>
    </w:p>
    <w:p w14:paraId="69F281EB" w14:textId="77777777" w:rsidR="00B83C86" w:rsidRDefault="00B83C86" w:rsidP="00B83C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10" w:name="_Hlk37919671"/>
      <w:r w:rsidRPr="000C44E5">
        <w:rPr>
          <w:lang w:eastAsia="ja-JP"/>
        </w:rPr>
        <w:t>Anritsu Protocol Conformance Test System ME7834NR</w:t>
      </w:r>
    </w:p>
    <w:p w14:paraId="176F0A03" w14:textId="77777777" w:rsidR="00B83C86" w:rsidRPr="000C44E5" w:rsidRDefault="00B83C86" w:rsidP="00B83C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lang w:eastAsia="ja-JP"/>
        </w:rPr>
        <w:tab/>
      </w:r>
      <w:r w:rsidRPr="000C44E5">
        <w:t>Keysight 5G Protocol Conformance Toolset</w:t>
      </w:r>
    </w:p>
    <w:bookmarkEnd w:id="10"/>
    <w:p w14:paraId="19DFCF50" w14:textId="77777777" w:rsidR="00B83C86" w:rsidRDefault="00B83C86" w:rsidP="00B83C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Pr="00F33432">
        <w:rPr>
          <w:lang w:eastAsia="ja-JP"/>
        </w:rPr>
        <w:t>Qualcomm SM8350</w:t>
      </w:r>
    </w:p>
    <w:p w14:paraId="3A20E8B5" w14:textId="77777777" w:rsidR="00B83C86" w:rsidRPr="004F69EA" w:rsidRDefault="00B83C86" w:rsidP="00B83C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1B8C4DE2" w14:textId="77777777" w:rsidR="00B83C86" w:rsidRDefault="00B83C86" w:rsidP="00B83C8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1" w:name="_Toc122434488"/>
      <w:bookmarkStart w:id="12" w:name="_Toc295288959"/>
      <w:bookmarkStart w:id="13" w:name="_Toc66466697"/>
      <w:r w:rsidRPr="00854C55">
        <w:rPr>
          <w:b/>
        </w:rPr>
        <w:t>Corrections required</w:t>
      </w:r>
      <w:bookmarkEnd w:id="11"/>
      <w:bookmarkEnd w:id="12"/>
      <w:bookmarkEnd w:id="13"/>
    </w:p>
    <w:p w14:paraId="2E8C9A35" w14:textId="00A96361" w:rsidR="002B4F62" w:rsidRPr="00A17DD7" w:rsidRDefault="001E5A3E" w:rsidP="005E2DD6">
      <w:r>
        <w:rPr>
          <w:noProof/>
        </w:rPr>
        <w:t>C</w:t>
      </w:r>
      <w:r w:rsidR="002B4F62">
        <w:rPr>
          <w:noProof/>
        </w:rPr>
        <w:t xml:space="preserve">hanges 2,3,4,5, 6, 7 from the submission CR associated with test 7.6 as well as </w:t>
      </w:r>
      <w:r w:rsidR="002B4F62">
        <w:t>TTCN CR R5s210074 are required and applied.</w:t>
      </w:r>
    </w:p>
    <w:p w14:paraId="25AEE660" w14:textId="77777777" w:rsidR="000B6D4F" w:rsidRPr="00DE7BF5" w:rsidRDefault="000B6D4F" w:rsidP="000B6D4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4" w:name="_Toc58491298"/>
      <w:bookmarkStart w:id="15" w:name="_Toc60751532"/>
      <w:bookmarkStart w:id="16" w:name="_Toc60757078"/>
      <w:bookmarkStart w:id="17" w:name="_Toc66466698"/>
      <w:r w:rsidRPr="00DE7BF5">
        <w:rPr>
          <w:b/>
        </w:rPr>
        <w:t>Branches Executed</w:t>
      </w:r>
      <w:bookmarkEnd w:id="14"/>
      <w:bookmarkEnd w:id="15"/>
      <w:bookmarkEnd w:id="16"/>
      <w:bookmarkEnd w:id="17"/>
    </w:p>
    <w:p w14:paraId="41C8A793" w14:textId="7E091367" w:rsidR="000B6D4F" w:rsidRPr="00D21C0C" w:rsidRDefault="000B6D4F" w:rsidP="000B6D4F">
      <w:pPr>
        <w:rPr>
          <w:rFonts w:cs="Arial"/>
          <w:b/>
        </w:rPr>
      </w:pPr>
      <w:bookmarkStart w:id="18" w:name="_Hlk66810205"/>
      <w:r w:rsidRPr="007B40DD">
        <w:rPr>
          <w:rFonts w:cs="Arial"/>
        </w:rPr>
        <w:t xml:space="preserve">The test case was executed on </w:t>
      </w:r>
      <w:r>
        <w:rPr>
          <w:rFonts w:cs="Arial"/>
        </w:rPr>
        <w:t>NR</w:t>
      </w:r>
      <w:r w:rsidRPr="007B40DD">
        <w:rPr>
          <w:rFonts w:cs="Arial"/>
        </w:rPr>
        <w:t xml:space="preserve"> band </w:t>
      </w:r>
      <w:r>
        <w:rPr>
          <w:rFonts w:cs="Arial"/>
        </w:rPr>
        <w:t>n</w:t>
      </w:r>
      <w:r w:rsidR="00E414C2">
        <w:rPr>
          <w:rFonts w:cs="Arial"/>
        </w:rPr>
        <w:t>3</w:t>
      </w:r>
      <w:r w:rsidR="00694C79">
        <w:rPr>
          <w:rFonts w:cs="Arial"/>
        </w:rPr>
        <w:t xml:space="preserve"> on </w:t>
      </w:r>
      <w:proofErr w:type="spellStart"/>
      <w:r w:rsidR="00694C79">
        <w:rPr>
          <w:rFonts w:cs="Arial"/>
        </w:rPr>
        <w:t>Anritus</w:t>
      </w:r>
      <w:proofErr w:type="spellEnd"/>
      <w:r w:rsidR="00694C79">
        <w:rPr>
          <w:rFonts w:cs="Arial"/>
        </w:rPr>
        <w:t xml:space="preserve"> platform while n41 on Keysight</w:t>
      </w:r>
      <w:r w:rsidR="007252FB">
        <w:rPr>
          <w:rFonts w:cs="Arial"/>
        </w:rPr>
        <w:t xml:space="preserve"> platform</w:t>
      </w:r>
      <w:r>
        <w:rPr>
          <w:rFonts w:cs="Arial"/>
        </w:rPr>
        <w:t>.</w:t>
      </w:r>
    </w:p>
    <w:p w14:paraId="7BC5BEC6" w14:textId="77777777" w:rsidR="00444BD2" w:rsidRPr="00854C55" w:rsidRDefault="00444BD2" w:rsidP="00444BD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9" w:name="_Toc122434494"/>
      <w:bookmarkStart w:id="20" w:name="_Toc295288971"/>
      <w:bookmarkStart w:id="21" w:name="_Toc325725666"/>
      <w:bookmarkStart w:id="22" w:name="_Toc51622108"/>
      <w:bookmarkStart w:id="23" w:name="_Toc56072723"/>
      <w:bookmarkStart w:id="24" w:name="_Toc66466699"/>
      <w:bookmarkEnd w:id="18"/>
      <w:r w:rsidRPr="00854C55">
        <w:rPr>
          <w:rFonts w:cs="Arial"/>
          <w:b/>
        </w:rPr>
        <w:t>Execution Log Files</w:t>
      </w:r>
      <w:bookmarkEnd w:id="19"/>
      <w:bookmarkEnd w:id="20"/>
      <w:bookmarkEnd w:id="21"/>
      <w:bookmarkEnd w:id="22"/>
      <w:bookmarkEnd w:id="23"/>
      <w:bookmarkEnd w:id="24"/>
      <w:r>
        <w:rPr>
          <w:rFonts w:cs="Arial"/>
          <w:b/>
        </w:rPr>
        <w:t xml:space="preserve"> </w:t>
      </w:r>
    </w:p>
    <w:p w14:paraId="6C349EE0" w14:textId="77777777" w:rsidR="00444BD2" w:rsidRPr="00AB3F52" w:rsidRDefault="00444BD2" w:rsidP="00444BD2">
      <w:pPr>
        <w:pStyle w:val="Heading2"/>
        <w:numPr>
          <w:ilvl w:val="1"/>
          <w:numId w:val="5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5" w:name="_Toc56072724"/>
      <w:bookmarkStart w:id="26" w:name="_Toc66466700"/>
      <w:r w:rsidRPr="001142E0">
        <w:rPr>
          <w:rFonts w:cs="Arial"/>
          <w:b/>
        </w:rPr>
        <w:t>Qualcomm SM8350 + SDX60</w:t>
      </w:r>
      <w:bookmarkEnd w:id="25"/>
      <w:bookmarkEnd w:id="26"/>
    </w:p>
    <w:p w14:paraId="7677777E" w14:textId="77777777" w:rsidR="00F162D4" w:rsidRDefault="00F162D4" w:rsidP="00F162D4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 w:rsidRPr="00F33432">
        <w:rPr>
          <w:rFonts w:cs="Arial"/>
        </w:rPr>
        <w:t xml:space="preserve">Qualcomm </w:t>
      </w:r>
      <w:r w:rsidRPr="001142E0">
        <w:rPr>
          <w:rFonts w:cs="Arial"/>
        </w:rPr>
        <w:t>SM8350 + SDX60</w:t>
      </w:r>
      <w:r>
        <w:rPr>
          <w:rFonts w:cs="Arial"/>
        </w:rPr>
        <w:t xml:space="preserve"> IMS UE passed this test case on</w:t>
      </w:r>
      <w:r w:rsidRPr="00AB3F52">
        <w:t xml:space="preserve"> </w:t>
      </w:r>
      <w:r w:rsidRPr="00314726">
        <w:rPr>
          <w:rFonts w:cs="Arial"/>
        </w:rPr>
        <w:t xml:space="preserve">Anritsu Protocol Conformance Test System </w:t>
      </w:r>
      <w:r w:rsidRPr="000C44E5">
        <w:rPr>
          <w:rFonts w:cs="Arial"/>
        </w:rPr>
        <w:t xml:space="preserve">ME7834NR and </w:t>
      </w:r>
      <w:r w:rsidRPr="000C44E5">
        <w:t>Keysight 5G Protocol Conformance Toolset</w:t>
      </w:r>
      <w:r w:rsidRPr="000C44E5">
        <w:rPr>
          <w:rFonts w:cs="Arial"/>
        </w:rPr>
        <w:t>. The documentation below is enclosed as evidence of the successful test case run [1]:</w:t>
      </w:r>
    </w:p>
    <w:p w14:paraId="60300479" w14:textId="77777777" w:rsidR="00F162D4" w:rsidRPr="00285A59" w:rsidRDefault="00F162D4" w:rsidP="00F162D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285A59">
        <w:rPr>
          <w:rFonts w:cs="Arial"/>
          <w:b/>
        </w:rPr>
        <w:t>Test case execution log file:</w:t>
      </w:r>
    </w:p>
    <w:p w14:paraId="2D287EC8" w14:textId="500409C4" w:rsidR="00F162D4" w:rsidRPr="00285A59" w:rsidRDefault="00F162D4" w:rsidP="00F162D4">
      <w:pPr>
        <w:overflowPunct w:val="0"/>
        <w:autoSpaceDE w:val="0"/>
        <w:autoSpaceDN w:val="0"/>
        <w:adjustRightInd w:val="0"/>
        <w:spacing w:after="0"/>
        <w:ind w:left="284"/>
        <w:rPr>
          <w:rFonts w:cs="Arial"/>
        </w:rPr>
      </w:pPr>
      <w:r w:rsidRPr="00285A59">
        <w:rPr>
          <w:rFonts w:cs="Arial"/>
        </w:rPr>
        <w:t>Anritsu\TC_7_</w:t>
      </w:r>
      <w:r>
        <w:rPr>
          <w:rFonts w:cs="Arial"/>
        </w:rPr>
        <w:t>7</w:t>
      </w:r>
      <w:r w:rsidRPr="00285A59">
        <w:rPr>
          <w:rFonts w:cs="Arial"/>
        </w:rPr>
        <w:t>_LOG.xml</w:t>
      </w:r>
    </w:p>
    <w:p w14:paraId="05949CEC" w14:textId="456E5DDB" w:rsidR="00F162D4" w:rsidRPr="00285A59" w:rsidRDefault="00F162D4" w:rsidP="00F162D4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85A59">
        <w:rPr>
          <w:rFonts w:cs="Arial"/>
        </w:rPr>
        <w:t>Keysight\TC_7_</w:t>
      </w:r>
      <w:r>
        <w:rPr>
          <w:rFonts w:cs="Arial"/>
        </w:rPr>
        <w:t>7</w:t>
      </w:r>
      <w:r w:rsidRPr="00285A59">
        <w:rPr>
          <w:rFonts w:cs="Arial"/>
        </w:rPr>
        <w:t>_LOG.</w:t>
      </w:r>
      <w:r>
        <w:rPr>
          <w:rFonts w:cs="Arial"/>
        </w:rPr>
        <w:t>html</w:t>
      </w:r>
    </w:p>
    <w:p w14:paraId="3154AA2E" w14:textId="77777777" w:rsidR="00F162D4" w:rsidRPr="00285A59" w:rsidRDefault="00F162D4" w:rsidP="00F162D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285A59">
        <w:rPr>
          <w:rFonts w:cs="Arial"/>
          <w:b/>
        </w:rPr>
        <w:t>PICS/PIXIT parameter file:</w:t>
      </w:r>
    </w:p>
    <w:p w14:paraId="18117324" w14:textId="6CCA042C" w:rsidR="00F162D4" w:rsidRPr="00AB3F52" w:rsidRDefault="00F162D4" w:rsidP="00F162D4">
      <w:pPr>
        <w:overflowPunct w:val="0"/>
        <w:autoSpaceDE w:val="0"/>
        <w:autoSpaceDN w:val="0"/>
        <w:adjustRightInd w:val="0"/>
        <w:ind w:left="284"/>
        <w:rPr>
          <w:rFonts w:cs="Arial"/>
          <w:color w:val="FF0000"/>
        </w:rPr>
      </w:pPr>
      <w:r w:rsidRPr="00285A59">
        <w:rPr>
          <w:rFonts w:cs="Arial"/>
        </w:rPr>
        <w:t>Anritsu\</w:t>
      </w:r>
      <w:r w:rsidRPr="009C1195">
        <w:t xml:space="preserve"> </w:t>
      </w:r>
      <w:r w:rsidRPr="009C1195">
        <w:rPr>
          <w:rFonts w:cs="Arial"/>
        </w:rPr>
        <w:t>TC_7_</w:t>
      </w:r>
      <w:r>
        <w:rPr>
          <w:rFonts w:cs="Arial"/>
        </w:rPr>
        <w:t>7</w:t>
      </w:r>
      <w:r w:rsidRPr="009C1195">
        <w:rPr>
          <w:rFonts w:cs="Arial"/>
        </w:rPr>
        <w:t>_PIXIT.</w:t>
      </w:r>
      <w:r>
        <w:rPr>
          <w:rFonts w:cs="Arial"/>
        </w:rPr>
        <w:t>txt</w:t>
      </w:r>
      <w:r w:rsidRPr="00285A59">
        <w:rPr>
          <w:rFonts w:cs="Arial"/>
          <w:color w:val="FF0000"/>
        </w:rPr>
        <w:br/>
      </w:r>
      <w:r w:rsidRPr="00285A59">
        <w:rPr>
          <w:rFonts w:cs="Arial"/>
        </w:rPr>
        <w:t>Keysight\</w:t>
      </w:r>
      <w:r w:rsidRPr="009C1195">
        <w:t xml:space="preserve"> </w:t>
      </w:r>
      <w:r w:rsidRPr="009C1195">
        <w:rPr>
          <w:rFonts w:cs="Arial"/>
        </w:rPr>
        <w:t>TC_7_</w:t>
      </w:r>
      <w:r>
        <w:rPr>
          <w:rFonts w:cs="Arial"/>
        </w:rPr>
        <w:t>7</w:t>
      </w:r>
      <w:r w:rsidRPr="009C1195">
        <w:rPr>
          <w:rFonts w:cs="Arial"/>
        </w:rPr>
        <w:t>_PI</w:t>
      </w:r>
      <w:r>
        <w:rPr>
          <w:rFonts w:cs="Arial"/>
        </w:rPr>
        <w:t>XIT</w:t>
      </w:r>
      <w:r w:rsidRPr="009C1195">
        <w:rPr>
          <w:rFonts w:cs="Arial"/>
        </w:rPr>
        <w:t>.xml</w:t>
      </w:r>
    </w:p>
    <w:p w14:paraId="38F6830E" w14:textId="77777777" w:rsidR="00444BD2" w:rsidRDefault="00444BD2" w:rsidP="00444BD2">
      <w:pPr>
        <w:overflowPunct w:val="0"/>
        <w:autoSpaceDE w:val="0"/>
        <w:autoSpaceDN w:val="0"/>
        <w:adjustRightInd w:val="0"/>
        <w:ind w:left="284"/>
        <w:rPr>
          <w:rFonts w:cs="Arial"/>
          <w:color w:val="FF0000"/>
        </w:rPr>
      </w:pPr>
    </w:p>
    <w:p w14:paraId="640E722C" w14:textId="77777777" w:rsidR="00444BD2" w:rsidRPr="00AB3F52" w:rsidRDefault="00444BD2" w:rsidP="00444BD2">
      <w:pPr>
        <w:overflowPunct w:val="0"/>
        <w:autoSpaceDE w:val="0"/>
        <w:autoSpaceDN w:val="0"/>
        <w:adjustRightInd w:val="0"/>
        <w:ind w:left="284"/>
        <w:rPr>
          <w:rFonts w:cs="Arial"/>
          <w:color w:val="FF0000"/>
        </w:rPr>
      </w:pPr>
    </w:p>
    <w:p w14:paraId="193EE3C5" w14:textId="77777777" w:rsidR="00444BD2" w:rsidRPr="007036CE" w:rsidRDefault="00444BD2" w:rsidP="00444BD2">
      <w:pPr>
        <w:pStyle w:val="Heading1"/>
        <w:numPr>
          <w:ilvl w:val="0"/>
          <w:numId w:val="5"/>
        </w:numPr>
        <w:autoSpaceDN w:val="0"/>
        <w:rPr>
          <w:rFonts w:cs="Arial"/>
        </w:rPr>
      </w:pPr>
      <w:bookmarkStart w:id="27" w:name="_Toc122434496"/>
      <w:bookmarkStart w:id="28" w:name="_Toc295288973"/>
      <w:bookmarkStart w:id="29" w:name="_Toc325725668"/>
      <w:bookmarkStart w:id="30" w:name="_Toc51622110"/>
      <w:bookmarkStart w:id="31" w:name="_Toc56072725"/>
      <w:bookmarkStart w:id="32" w:name="_Toc66466701"/>
      <w:r w:rsidRPr="007036CE">
        <w:rPr>
          <w:rFonts w:cs="Arial"/>
        </w:rPr>
        <w:t>References</w:t>
      </w:r>
      <w:bookmarkEnd w:id="27"/>
      <w:bookmarkEnd w:id="28"/>
      <w:bookmarkEnd w:id="29"/>
      <w:bookmarkEnd w:id="30"/>
      <w:bookmarkEnd w:id="31"/>
      <w:bookmarkEnd w:id="3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444BD2" w14:paraId="60A69436" w14:textId="77777777" w:rsidTr="008D0727">
        <w:tc>
          <w:tcPr>
            <w:tcW w:w="709" w:type="dxa"/>
            <w:hideMark/>
          </w:tcPr>
          <w:p w14:paraId="1CB4B19E" w14:textId="77777777" w:rsidR="00444BD2" w:rsidRPr="009B71C3" w:rsidRDefault="00444BD2" w:rsidP="008D0727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9B71C3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5B0EC4F3" w14:textId="51B70B76" w:rsidR="00444BD2" w:rsidRPr="009B71C3" w:rsidRDefault="00444BD2" w:rsidP="008D0727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/>
              </w:rPr>
            </w:pPr>
            <w:r w:rsidRPr="009B71C3">
              <w:rPr>
                <w:rFonts w:ascii="Arial" w:hAnsi="Arial"/>
                <w:b/>
              </w:rPr>
              <w:t>R5s2</w:t>
            </w:r>
            <w:r w:rsidR="009B71C3" w:rsidRPr="009B71C3">
              <w:rPr>
                <w:rFonts w:ascii="Arial" w:hAnsi="Arial"/>
                <w:b/>
              </w:rPr>
              <w:t>10333</w:t>
            </w:r>
            <w:r w:rsidRPr="009B71C3">
              <w:rPr>
                <w:rFonts w:ascii="Arial" w:hAnsi="Arial"/>
              </w:rPr>
              <w:t xml:space="preserve">   </w:t>
            </w:r>
          </w:p>
        </w:tc>
      </w:tr>
    </w:tbl>
    <w:p w14:paraId="0D55ED18" w14:textId="77777777" w:rsidR="00444BD2" w:rsidRDefault="00444BD2">
      <w:pPr>
        <w:rPr>
          <w:noProof/>
        </w:rPr>
      </w:pPr>
    </w:p>
    <w:sectPr w:rsidR="00444BD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3DDD0D" w14:textId="77777777" w:rsidR="00EA2D04" w:rsidRDefault="00EA2D04">
      <w:r>
        <w:separator/>
      </w:r>
    </w:p>
  </w:endnote>
  <w:endnote w:type="continuationSeparator" w:id="0">
    <w:p w14:paraId="52D937CC" w14:textId="77777777" w:rsidR="00EA2D04" w:rsidRDefault="00EA2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E62FC7" w14:textId="77777777" w:rsidR="00EA2D04" w:rsidRDefault="00EA2D04">
      <w:r>
        <w:separator/>
      </w:r>
    </w:p>
  </w:footnote>
  <w:footnote w:type="continuationSeparator" w:id="0">
    <w:p w14:paraId="336C3C5C" w14:textId="77777777" w:rsidR="00EA2D04" w:rsidRDefault="00EA2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8E222F"/>
    <w:multiLevelType w:val="hybridMultilevel"/>
    <w:tmpl w:val="37622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2FF4014"/>
    <w:multiLevelType w:val="hybridMultilevel"/>
    <w:tmpl w:val="A5DC7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028"/>
    <w:rsid w:val="00036C00"/>
    <w:rsid w:val="00042C19"/>
    <w:rsid w:val="00054302"/>
    <w:rsid w:val="0006347E"/>
    <w:rsid w:val="00081F58"/>
    <w:rsid w:val="00094B38"/>
    <w:rsid w:val="000A6394"/>
    <w:rsid w:val="000B6D4F"/>
    <w:rsid w:val="000B7FED"/>
    <w:rsid w:val="000C038A"/>
    <w:rsid w:val="000C6598"/>
    <w:rsid w:val="000D44B3"/>
    <w:rsid w:val="00111C37"/>
    <w:rsid w:val="00134C93"/>
    <w:rsid w:val="001357DC"/>
    <w:rsid w:val="00145D43"/>
    <w:rsid w:val="00146416"/>
    <w:rsid w:val="00156413"/>
    <w:rsid w:val="00192C46"/>
    <w:rsid w:val="001A08B3"/>
    <w:rsid w:val="001A09A3"/>
    <w:rsid w:val="001A433F"/>
    <w:rsid w:val="001A7B60"/>
    <w:rsid w:val="001B52F0"/>
    <w:rsid w:val="001B7A65"/>
    <w:rsid w:val="001C7E3E"/>
    <w:rsid w:val="001E41F3"/>
    <w:rsid w:val="001E5A3E"/>
    <w:rsid w:val="001F6FCC"/>
    <w:rsid w:val="001F77C4"/>
    <w:rsid w:val="002118AB"/>
    <w:rsid w:val="00215D97"/>
    <w:rsid w:val="002160BA"/>
    <w:rsid w:val="00235975"/>
    <w:rsid w:val="00253FEE"/>
    <w:rsid w:val="0025709B"/>
    <w:rsid w:val="0026004D"/>
    <w:rsid w:val="002640DD"/>
    <w:rsid w:val="002670A4"/>
    <w:rsid w:val="00275D12"/>
    <w:rsid w:val="002847A3"/>
    <w:rsid w:val="00284FEB"/>
    <w:rsid w:val="002860C4"/>
    <w:rsid w:val="002B2F55"/>
    <w:rsid w:val="002B4F62"/>
    <w:rsid w:val="002B5741"/>
    <w:rsid w:val="002D362B"/>
    <w:rsid w:val="002E472E"/>
    <w:rsid w:val="00305409"/>
    <w:rsid w:val="00317F09"/>
    <w:rsid w:val="00336908"/>
    <w:rsid w:val="00344BA6"/>
    <w:rsid w:val="00344D50"/>
    <w:rsid w:val="00355C21"/>
    <w:rsid w:val="003609EF"/>
    <w:rsid w:val="0036231A"/>
    <w:rsid w:val="00374DD4"/>
    <w:rsid w:val="00397826"/>
    <w:rsid w:val="003A22C0"/>
    <w:rsid w:val="003A3CA7"/>
    <w:rsid w:val="003B4E22"/>
    <w:rsid w:val="003C6CFC"/>
    <w:rsid w:val="003E1A36"/>
    <w:rsid w:val="003E6E1E"/>
    <w:rsid w:val="003F3535"/>
    <w:rsid w:val="00401E7A"/>
    <w:rsid w:val="00410371"/>
    <w:rsid w:val="004242F1"/>
    <w:rsid w:val="0042485C"/>
    <w:rsid w:val="0043131B"/>
    <w:rsid w:val="00440885"/>
    <w:rsid w:val="00444BD2"/>
    <w:rsid w:val="00456C7A"/>
    <w:rsid w:val="00477785"/>
    <w:rsid w:val="00483B85"/>
    <w:rsid w:val="004B270B"/>
    <w:rsid w:val="004B75B7"/>
    <w:rsid w:val="004D511C"/>
    <w:rsid w:val="004D5AF7"/>
    <w:rsid w:val="00512666"/>
    <w:rsid w:val="0051580D"/>
    <w:rsid w:val="00516F0C"/>
    <w:rsid w:val="00547111"/>
    <w:rsid w:val="005705B8"/>
    <w:rsid w:val="005746E7"/>
    <w:rsid w:val="00592D74"/>
    <w:rsid w:val="00593F28"/>
    <w:rsid w:val="005C2B9D"/>
    <w:rsid w:val="005D5A8F"/>
    <w:rsid w:val="005E2C44"/>
    <w:rsid w:val="005E2DD6"/>
    <w:rsid w:val="005E4EC0"/>
    <w:rsid w:val="005E5CCE"/>
    <w:rsid w:val="005F4436"/>
    <w:rsid w:val="00621188"/>
    <w:rsid w:val="006257ED"/>
    <w:rsid w:val="00650001"/>
    <w:rsid w:val="00665C47"/>
    <w:rsid w:val="00694C79"/>
    <w:rsid w:val="00695808"/>
    <w:rsid w:val="006B0FCF"/>
    <w:rsid w:val="006B3C17"/>
    <w:rsid w:val="006B46FB"/>
    <w:rsid w:val="006D1D69"/>
    <w:rsid w:val="006E00E4"/>
    <w:rsid w:val="006E21FB"/>
    <w:rsid w:val="006E6C23"/>
    <w:rsid w:val="007032C7"/>
    <w:rsid w:val="007107DB"/>
    <w:rsid w:val="007252FB"/>
    <w:rsid w:val="007255FD"/>
    <w:rsid w:val="00746CCD"/>
    <w:rsid w:val="00760916"/>
    <w:rsid w:val="007617D9"/>
    <w:rsid w:val="00761E4F"/>
    <w:rsid w:val="00792342"/>
    <w:rsid w:val="007977A8"/>
    <w:rsid w:val="007B512A"/>
    <w:rsid w:val="007B6F59"/>
    <w:rsid w:val="007C2097"/>
    <w:rsid w:val="007D6A07"/>
    <w:rsid w:val="007F7259"/>
    <w:rsid w:val="008040A8"/>
    <w:rsid w:val="00806399"/>
    <w:rsid w:val="008279FA"/>
    <w:rsid w:val="00841DA2"/>
    <w:rsid w:val="00842BC6"/>
    <w:rsid w:val="00843C1E"/>
    <w:rsid w:val="00851EF6"/>
    <w:rsid w:val="008535B7"/>
    <w:rsid w:val="008626E7"/>
    <w:rsid w:val="008631B9"/>
    <w:rsid w:val="00870EE7"/>
    <w:rsid w:val="008863B9"/>
    <w:rsid w:val="00895527"/>
    <w:rsid w:val="008A45A6"/>
    <w:rsid w:val="008B7086"/>
    <w:rsid w:val="008C0EFE"/>
    <w:rsid w:val="008F3789"/>
    <w:rsid w:val="008F686C"/>
    <w:rsid w:val="009008B1"/>
    <w:rsid w:val="009148DE"/>
    <w:rsid w:val="00937A5E"/>
    <w:rsid w:val="00941E30"/>
    <w:rsid w:val="009777D9"/>
    <w:rsid w:val="00991B88"/>
    <w:rsid w:val="009A5753"/>
    <w:rsid w:val="009A579D"/>
    <w:rsid w:val="009B0C3B"/>
    <w:rsid w:val="009B71C3"/>
    <w:rsid w:val="009C3ADF"/>
    <w:rsid w:val="009E173C"/>
    <w:rsid w:val="009E3297"/>
    <w:rsid w:val="009E3609"/>
    <w:rsid w:val="009F734F"/>
    <w:rsid w:val="00A1055C"/>
    <w:rsid w:val="00A15C2C"/>
    <w:rsid w:val="00A246B6"/>
    <w:rsid w:val="00A27E1B"/>
    <w:rsid w:val="00A32F63"/>
    <w:rsid w:val="00A47E70"/>
    <w:rsid w:val="00A50CF0"/>
    <w:rsid w:val="00A7671C"/>
    <w:rsid w:val="00A80A8A"/>
    <w:rsid w:val="00A974E5"/>
    <w:rsid w:val="00AA2CBC"/>
    <w:rsid w:val="00AC5820"/>
    <w:rsid w:val="00AD17D1"/>
    <w:rsid w:val="00AD1CD8"/>
    <w:rsid w:val="00AF38CD"/>
    <w:rsid w:val="00B15AC8"/>
    <w:rsid w:val="00B258BB"/>
    <w:rsid w:val="00B67B97"/>
    <w:rsid w:val="00B70DB7"/>
    <w:rsid w:val="00B81764"/>
    <w:rsid w:val="00B83C86"/>
    <w:rsid w:val="00B905C9"/>
    <w:rsid w:val="00B968C8"/>
    <w:rsid w:val="00B970BA"/>
    <w:rsid w:val="00BA32E8"/>
    <w:rsid w:val="00BA3EC5"/>
    <w:rsid w:val="00BA51D9"/>
    <w:rsid w:val="00BB5DFC"/>
    <w:rsid w:val="00BB6F9B"/>
    <w:rsid w:val="00BD279D"/>
    <w:rsid w:val="00BD6BB8"/>
    <w:rsid w:val="00BE286C"/>
    <w:rsid w:val="00C068AF"/>
    <w:rsid w:val="00C350C5"/>
    <w:rsid w:val="00C462F9"/>
    <w:rsid w:val="00C46B54"/>
    <w:rsid w:val="00C66BA2"/>
    <w:rsid w:val="00C87E83"/>
    <w:rsid w:val="00C95985"/>
    <w:rsid w:val="00CA3B19"/>
    <w:rsid w:val="00CB6EB9"/>
    <w:rsid w:val="00CC5026"/>
    <w:rsid w:val="00CC68D0"/>
    <w:rsid w:val="00CE473D"/>
    <w:rsid w:val="00CE547C"/>
    <w:rsid w:val="00CF18A2"/>
    <w:rsid w:val="00D03794"/>
    <w:rsid w:val="00D03F9A"/>
    <w:rsid w:val="00D06D51"/>
    <w:rsid w:val="00D2466A"/>
    <w:rsid w:val="00D24991"/>
    <w:rsid w:val="00D339B1"/>
    <w:rsid w:val="00D36668"/>
    <w:rsid w:val="00D50255"/>
    <w:rsid w:val="00D55B66"/>
    <w:rsid w:val="00D57640"/>
    <w:rsid w:val="00D652BA"/>
    <w:rsid w:val="00D66520"/>
    <w:rsid w:val="00D72BEA"/>
    <w:rsid w:val="00D96A7C"/>
    <w:rsid w:val="00D96B61"/>
    <w:rsid w:val="00DA5F2B"/>
    <w:rsid w:val="00DD48AB"/>
    <w:rsid w:val="00DE34CF"/>
    <w:rsid w:val="00DE7626"/>
    <w:rsid w:val="00DF0263"/>
    <w:rsid w:val="00DF72C2"/>
    <w:rsid w:val="00E057DF"/>
    <w:rsid w:val="00E13F3D"/>
    <w:rsid w:val="00E252E0"/>
    <w:rsid w:val="00E259B2"/>
    <w:rsid w:val="00E34898"/>
    <w:rsid w:val="00E35A66"/>
    <w:rsid w:val="00E414C2"/>
    <w:rsid w:val="00E47D64"/>
    <w:rsid w:val="00E57BE7"/>
    <w:rsid w:val="00E62B9A"/>
    <w:rsid w:val="00E70032"/>
    <w:rsid w:val="00E8004F"/>
    <w:rsid w:val="00E8160D"/>
    <w:rsid w:val="00E97965"/>
    <w:rsid w:val="00EA2D04"/>
    <w:rsid w:val="00EA388B"/>
    <w:rsid w:val="00EA45BE"/>
    <w:rsid w:val="00EA77D6"/>
    <w:rsid w:val="00EB09B7"/>
    <w:rsid w:val="00EB295A"/>
    <w:rsid w:val="00EB53EC"/>
    <w:rsid w:val="00EC201F"/>
    <w:rsid w:val="00EE7D7C"/>
    <w:rsid w:val="00F162D4"/>
    <w:rsid w:val="00F25D98"/>
    <w:rsid w:val="00F300FB"/>
    <w:rsid w:val="00F47884"/>
    <w:rsid w:val="00F5229A"/>
    <w:rsid w:val="00F63E45"/>
    <w:rsid w:val="00F71591"/>
    <w:rsid w:val="00F966B7"/>
    <w:rsid w:val="00FA7D6E"/>
    <w:rsid w:val="00FB5E70"/>
    <w:rsid w:val="00FB6386"/>
    <w:rsid w:val="00FC79FD"/>
    <w:rsid w:val="00FD08D3"/>
    <w:rsid w:val="00FE0456"/>
    <w:rsid w:val="00FF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444B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68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shaun.harry@keysigh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F87F7-DF00-44B2-8C5E-F8F351586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320</TotalTime>
  <Pages>4</Pages>
  <Words>634</Words>
  <Characters>3620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4246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56</cp:revision>
  <cp:lastPrinted>1900-01-01T00:00:00Z</cp:lastPrinted>
  <dcterms:created xsi:type="dcterms:W3CDTF">2020-12-17T19:51:00Z</dcterms:created>
  <dcterms:modified xsi:type="dcterms:W3CDTF">2021-04-01T10:53:00Z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