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6E87" w:rsidRDefault="00FE6E87" w:rsidP="00FE6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R5s210395</w:t>
      </w:r>
      <w:r>
        <w:rPr>
          <w:b/>
          <w:i/>
          <w:noProof/>
          <w:sz w:val="28"/>
        </w:rPr>
        <w:fldChar w:fldCharType="end"/>
      </w:r>
    </w:p>
    <w:p w:rsidR="00FE6E87" w:rsidRDefault="00FE6E87" w:rsidP="00FE6E8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6E87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E87" w:rsidRDefault="00FE6E87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E6E8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6E87" w:rsidRDefault="00FE6E87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6E8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E87" w:rsidTr="008236E7">
        <w:tc>
          <w:tcPr>
            <w:tcW w:w="142" w:type="dxa"/>
            <w:tcBorders>
              <w:left w:val="single" w:sz="4" w:space="0" w:color="auto"/>
            </w:tcBorders>
          </w:tcPr>
          <w:p w:rsidR="00FE6E87" w:rsidRDefault="00FE6E87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E6E87" w:rsidRPr="00410371" w:rsidRDefault="00FE6E87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E6E87" w:rsidRDefault="00FE6E87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6E87" w:rsidRPr="00410371" w:rsidRDefault="00FE6E87" w:rsidP="008236E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E6E87" w:rsidRDefault="00FE6E87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E6E87" w:rsidRPr="00410371" w:rsidRDefault="00FE6E87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E6E87" w:rsidRDefault="00FE6E87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E6E87" w:rsidRPr="00410371" w:rsidRDefault="00FE6E87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6E87" w:rsidRDefault="00FE6E87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FE6E8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6E87" w:rsidRDefault="00FE6E87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FE6E87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E6E87" w:rsidRPr="00F25D98" w:rsidRDefault="00FE6E87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6E87" w:rsidTr="008236E7">
        <w:tc>
          <w:tcPr>
            <w:tcW w:w="9641" w:type="dxa"/>
            <w:gridSpan w:val="9"/>
          </w:tcPr>
          <w:p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E6E87" w:rsidRDefault="00FE6E87" w:rsidP="00FE6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6E87" w:rsidTr="008236E7">
        <w:tc>
          <w:tcPr>
            <w:tcW w:w="2835" w:type="dxa"/>
          </w:tcPr>
          <w:p w:rsidR="00FE6E87" w:rsidRDefault="00FE6E87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E6E87" w:rsidRDefault="00FE6E87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E6E87" w:rsidRDefault="00FE6E87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E6E87" w:rsidRDefault="00FE6E87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6E87" w:rsidRDefault="00FE6E87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E6E87" w:rsidRDefault="00FE6E87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E6E87" w:rsidRDefault="00FE6E87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E6E87" w:rsidRDefault="00FE6E87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6E87" w:rsidRDefault="00FE6E87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E6E87" w:rsidRDefault="00FE6E87" w:rsidP="00FE6E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6E87" w:rsidTr="008236E7">
        <w:tc>
          <w:tcPr>
            <w:tcW w:w="9640" w:type="dxa"/>
            <w:gridSpan w:val="11"/>
          </w:tcPr>
          <w:p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E87" w:rsidTr="008236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6E87" w:rsidRDefault="00FE6E87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6E87" w:rsidRDefault="00FE6E87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f_NR_PDCP_SDU_GetList</w:t>
            </w:r>
            <w:proofErr w:type="spellEnd"/>
            <w:r>
              <w:fldChar w:fldCharType="end"/>
            </w:r>
          </w:p>
        </w:tc>
      </w:tr>
      <w:tr w:rsidR="00FE6E87" w:rsidTr="008236E7">
        <w:tc>
          <w:tcPr>
            <w:tcW w:w="1843" w:type="dxa"/>
            <w:tcBorders>
              <w:left w:val="single" w:sz="4" w:space="0" w:color="auto"/>
            </w:tcBorders>
          </w:tcPr>
          <w:p w:rsidR="00FE6E87" w:rsidRDefault="00FE6E87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E87" w:rsidTr="008236E7">
        <w:tc>
          <w:tcPr>
            <w:tcW w:w="1843" w:type="dxa"/>
            <w:tcBorders>
              <w:left w:val="single" w:sz="4" w:space="0" w:color="auto"/>
            </w:tcBorders>
          </w:tcPr>
          <w:p w:rsidR="00FE6E87" w:rsidRDefault="00FE6E87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6E87" w:rsidRDefault="00FE6E87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E6E87" w:rsidTr="008236E7">
        <w:tc>
          <w:tcPr>
            <w:tcW w:w="1843" w:type="dxa"/>
            <w:tcBorders>
              <w:left w:val="single" w:sz="4" w:space="0" w:color="auto"/>
            </w:tcBorders>
          </w:tcPr>
          <w:p w:rsidR="00FE6E87" w:rsidRDefault="00FE6E87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6E87" w:rsidRDefault="00FE6E87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E6E87" w:rsidTr="008236E7">
        <w:tc>
          <w:tcPr>
            <w:tcW w:w="1843" w:type="dxa"/>
            <w:tcBorders>
              <w:left w:val="single" w:sz="4" w:space="0" w:color="auto"/>
            </w:tcBorders>
          </w:tcPr>
          <w:p w:rsidR="00FE6E87" w:rsidRDefault="00FE6E87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E87" w:rsidTr="008236E7">
        <w:tc>
          <w:tcPr>
            <w:tcW w:w="1843" w:type="dxa"/>
            <w:tcBorders>
              <w:left w:val="single" w:sz="4" w:space="0" w:color="auto"/>
            </w:tcBorders>
          </w:tcPr>
          <w:p w:rsidR="00FE6E87" w:rsidRDefault="00FE6E87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E6E87" w:rsidRDefault="00FE6E87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E6E87" w:rsidRDefault="00FE6E87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6E87" w:rsidRDefault="00FE6E87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6E87" w:rsidRDefault="00FE6E87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2021-03-31</w:t>
            </w:r>
            <w:r>
              <w:rPr>
                <w:noProof/>
              </w:rPr>
              <w:fldChar w:fldCharType="end"/>
            </w:r>
          </w:p>
        </w:tc>
      </w:tr>
      <w:tr w:rsidR="00FE6E87" w:rsidTr="008236E7">
        <w:tc>
          <w:tcPr>
            <w:tcW w:w="1843" w:type="dxa"/>
            <w:tcBorders>
              <w:left w:val="single" w:sz="4" w:space="0" w:color="auto"/>
            </w:tcBorders>
          </w:tcPr>
          <w:p w:rsidR="00FE6E87" w:rsidRDefault="00FE6E87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E87" w:rsidTr="008236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6E87" w:rsidRDefault="00FE6E87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E6E87" w:rsidRDefault="00FE6E87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E6E87" w:rsidRDefault="00FE6E87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6E87" w:rsidRDefault="00FE6E87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6E87" w:rsidRDefault="00FE6E87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E6E87" w:rsidTr="008236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6E87" w:rsidRDefault="00FE6E87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E6E87" w:rsidRDefault="00FE6E87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E6E87" w:rsidRDefault="00FE6E87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6E87" w:rsidRPr="007C2097" w:rsidRDefault="00FE6E87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E6E87" w:rsidTr="008236E7">
        <w:tc>
          <w:tcPr>
            <w:tcW w:w="1843" w:type="dxa"/>
          </w:tcPr>
          <w:p w:rsidR="00FE6E87" w:rsidRDefault="00FE6E87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E87" w:rsidTr="008236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6E87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6E87" w:rsidRDefault="00FE6E87" w:rsidP="00FE6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for the test cases 7.1.3.1.1 , 7.1.3.1.2.</w:t>
            </w:r>
          </w:p>
          <w:p w:rsidR="00FE6E87" w:rsidRPr="002A201C" w:rsidRDefault="00FE6E87" w:rsidP="00FE6E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A201C">
              <w:rPr>
                <w:noProof/>
                <w:lang w:val="en-US"/>
              </w:rPr>
              <w:t>f_NR_PDCP_SDU_GetList functio</w:t>
            </w:r>
            <w:r>
              <w:rPr>
                <w:noProof/>
                <w:lang w:val="en-US"/>
              </w:rPr>
              <w:t>n is in place to receive the loop back DRB packets , this function is expecting PDCP SDU , instead as per the Prose receive should be for PDCP PDU</w:t>
            </w:r>
          </w:p>
        </w:tc>
      </w:tr>
      <w:tr w:rsidR="00FE6E8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E87" w:rsidRDefault="00FE6E87" w:rsidP="00FE6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6E87" w:rsidRPr="002A201C" w:rsidRDefault="00FE6E87" w:rsidP="00FE6E8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FE6E8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E87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6E87" w:rsidRPr="006316B2" w:rsidRDefault="00FE6E87" w:rsidP="00FE6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Renamed the function </w:t>
            </w:r>
            <w:r w:rsidRPr="002A201C">
              <w:rPr>
                <w:noProof/>
                <w:lang w:val="en-US"/>
              </w:rPr>
              <w:t>f_NR_PDCP_SDU_GetList</w:t>
            </w:r>
            <w:r>
              <w:rPr>
                <w:noProof/>
                <w:lang w:val="en-US"/>
              </w:rPr>
              <w:t xml:space="preserve"> to </w:t>
            </w:r>
            <w:r w:rsidRPr="002A201C">
              <w:rPr>
                <w:noProof/>
                <w:lang w:val="en-US"/>
              </w:rPr>
              <w:t>f_NR_PDCP_</w:t>
            </w:r>
            <w:r>
              <w:rPr>
                <w:noProof/>
                <w:lang w:val="en-US"/>
              </w:rPr>
              <w:t>P</w:t>
            </w:r>
            <w:r w:rsidRPr="002A201C">
              <w:rPr>
                <w:noProof/>
                <w:lang w:val="en-US"/>
              </w:rPr>
              <w:t>DU_GetList</w:t>
            </w:r>
            <w:r>
              <w:rPr>
                <w:noProof/>
                <w:lang w:val="en-US"/>
              </w:rPr>
              <w:t xml:space="preserve"> and changed the implementation to receive PDCP PDUs</w:t>
            </w:r>
          </w:p>
        </w:tc>
      </w:tr>
      <w:tr w:rsidR="00FE6E8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E87" w:rsidRDefault="00FE6E87" w:rsidP="00FE6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6E87" w:rsidRPr="00CF39F2" w:rsidRDefault="00FE6E87" w:rsidP="00FE6E8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E6E87" w:rsidTr="008236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6E87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E87" w:rsidRPr="00CF39F2" w:rsidRDefault="00FE6E87" w:rsidP="00FE6E8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 due to unexpected data reception error</w:t>
            </w:r>
          </w:p>
        </w:tc>
      </w:tr>
      <w:tr w:rsidR="00FE6E87" w:rsidTr="008236E7">
        <w:tc>
          <w:tcPr>
            <w:tcW w:w="2694" w:type="dxa"/>
            <w:gridSpan w:val="2"/>
          </w:tcPr>
          <w:p w:rsidR="00FE6E87" w:rsidRDefault="00FE6E87" w:rsidP="00FE6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6E87" w:rsidRDefault="00FE6E87" w:rsidP="00FE6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E87" w:rsidTr="008236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6E87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6E87" w:rsidRDefault="00FE6E87" w:rsidP="00FE6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7.1.3.1.1.ENDC, 7.1.3.1.2.ENDC, 7.1.3.1.1.NR5GC and 7.1.3.1.2.NR5GC</w:t>
            </w:r>
          </w:p>
        </w:tc>
      </w:tr>
      <w:tr w:rsidR="00FE6E8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E87" w:rsidRDefault="00FE6E87" w:rsidP="00FE6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6E87" w:rsidRDefault="00FE6E87" w:rsidP="00FE6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E8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E87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E87" w:rsidRDefault="00FE6E87" w:rsidP="00FE6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6E87" w:rsidRDefault="00FE6E87" w:rsidP="00FE6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E6E87" w:rsidRDefault="00FE6E87" w:rsidP="00FE6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E6E87" w:rsidRDefault="00FE6E87" w:rsidP="00FE6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6E8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E87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6E87" w:rsidRDefault="00FE6E87" w:rsidP="00FE6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E87" w:rsidRDefault="00FE6E87" w:rsidP="00FE6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6E87" w:rsidRDefault="00FE6E87" w:rsidP="00FE6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6E87" w:rsidRDefault="00FE6E87" w:rsidP="00FE6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6E8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E87" w:rsidRDefault="00FE6E87" w:rsidP="00FE6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6E87" w:rsidRDefault="00FE6E87" w:rsidP="00FE6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E87" w:rsidRDefault="00FE6E87" w:rsidP="00FE6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6E87" w:rsidRDefault="00FE6E87" w:rsidP="00FE6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6E87" w:rsidRDefault="00FE6E87" w:rsidP="00FE6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6E8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E87" w:rsidRDefault="00FE6E87" w:rsidP="00FE6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6E87" w:rsidRDefault="00FE6E87" w:rsidP="00FE6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E87" w:rsidRDefault="00FE6E87" w:rsidP="00FE6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6E87" w:rsidRDefault="00FE6E87" w:rsidP="00FE6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6E87" w:rsidRDefault="00FE6E87" w:rsidP="00FE6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6E8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E87" w:rsidRDefault="00FE6E87" w:rsidP="00FE6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6E87" w:rsidRDefault="00FE6E87" w:rsidP="00FE6E87">
            <w:pPr>
              <w:pStyle w:val="CRCoverPage"/>
              <w:spacing w:after="0"/>
              <w:rPr>
                <w:noProof/>
              </w:rPr>
            </w:pPr>
          </w:p>
        </w:tc>
      </w:tr>
      <w:tr w:rsidR="00FE6E87" w:rsidTr="008236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6E87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E87" w:rsidRDefault="00FE6E87" w:rsidP="00FE6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6E87" w:rsidRPr="008863B9" w:rsidTr="008236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6E87" w:rsidRPr="008863B9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E6E87" w:rsidRPr="008863B9" w:rsidRDefault="00FE6E87" w:rsidP="00FE6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6E87" w:rsidTr="008236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E87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E87" w:rsidRDefault="00FE6E87" w:rsidP="00FE6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E6E87" w:rsidRDefault="00FE6E87" w:rsidP="00FE6E87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09947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B13D2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B13D2E" w:rsidRPr="00B0618F">
        <w:rPr>
          <w:rFonts w:ascii="Arial" w:hAnsi="Arial" w:cs="Arial"/>
          <w:iCs/>
        </w:rPr>
        <w:t>Table of Contents</w:t>
      </w:r>
      <w:r w:rsidR="00B13D2E">
        <w:tab/>
      </w:r>
      <w:r w:rsidR="00B13D2E">
        <w:fldChar w:fldCharType="begin"/>
      </w:r>
      <w:r w:rsidR="00B13D2E">
        <w:instrText xml:space="preserve"> PAGEREF _Toc68099474 \h </w:instrText>
      </w:r>
      <w:r w:rsidR="00B13D2E">
        <w:fldChar w:fldCharType="separate"/>
      </w:r>
      <w:r w:rsidR="00B13D2E">
        <w:t>2</w:t>
      </w:r>
      <w:r w:rsidR="00B13D2E">
        <w:fldChar w:fldCharType="end"/>
      </w:r>
    </w:p>
    <w:p w:rsidR="00B13D2E" w:rsidRDefault="00B13D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0618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0618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_Toc68099475 \h </w:instrText>
      </w:r>
      <w:r>
        <w:fldChar w:fldCharType="separate"/>
      </w:r>
      <w:r>
        <w:t>2</w:t>
      </w:r>
      <w:r>
        <w:fldChar w:fldCharType="end"/>
      </w:r>
    </w:p>
    <w:p w:rsidR="00B13D2E" w:rsidRDefault="00B13D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0618F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0618F">
        <w:rPr>
          <w:rFonts w:cs="Arial"/>
          <w:b/>
          <w:color w:val="000000"/>
          <w:lang w:eastAsia="en-GB"/>
        </w:rPr>
        <w:t xml:space="preserve">Correction to </w:t>
      </w:r>
      <w:r w:rsidRPr="00B0618F">
        <w:rPr>
          <w:rFonts w:cs="Arial"/>
          <w:b/>
          <w:bCs/>
          <w:color w:val="000000"/>
          <w:lang w:val="en-US" w:eastAsia="en-GB"/>
        </w:rPr>
        <w:t>function fl_TC_7_1_3_1_1and2</w:t>
      </w:r>
      <w:r>
        <w:tab/>
      </w:r>
      <w:r>
        <w:fldChar w:fldCharType="begin"/>
      </w:r>
      <w:r>
        <w:instrText xml:space="preserve"> PAGEREF _Toc68099476 \h </w:instrText>
      </w:r>
      <w:r>
        <w:fldChar w:fldCharType="separate"/>
      </w:r>
      <w:r>
        <w:t>2</w:t>
      </w:r>
      <w:r>
        <w:fldChar w:fldCharType="end"/>
      </w:r>
    </w:p>
    <w:p w:rsidR="00B13D2E" w:rsidRDefault="00B13D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0618F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0618F">
        <w:rPr>
          <w:rFonts w:cs="Arial"/>
          <w:b/>
          <w:color w:val="000000"/>
          <w:lang w:eastAsia="en-GB"/>
        </w:rPr>
        <w:t xml:space="preserve">Correction to </w:t>
      </w:r>
      <w:r w:rsidRPr="00B0618F">
        <w:rPr>
          <w:rFonts w:cs="Arial"/>
          <w:b/>
          <w:bCs/>
          <w:color w:val="000000"/>
          <w:lang w:val="en-US" w:eastAsia="en-GB"/>
        </w:rPr>
        <w:t>function f_NR_PDCP_SDU_GetList</w:t>
      </w:r>
      <w:r>
        <w:tab/>
      </w:r>
      <w:r>
        <w:fldChar w:fldCharType="begin"/>
      </w:r>
      <w:r>
        <w:instrText xml:space="preserve"> PAGEREF _Toc68099477 \h </w:instrText>
      </w:r>
      <w:r>
        <w:fldChar w:fldCharType="separate"/>
      </w:r>
      <w:r>
        <w:t>4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8099475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6809947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D4758D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D4758D" w:rsidRPr="00D4758D">
        <w:rPr>
          <w:rFonts w:cs="Arial"/>
          <w:b/>
          <w:bCs/>
          <w:color w:val="000000"/>
          <w:lang w:val="en-US" w:eastAsia="en-GB"/>
        </w:rPr>
        <w:t>fl_TC_7_1_3_1_1and2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FF162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3D2B94" w:rsidP="005D27CA">
            <w:pPr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val="de-DE" w:eastAsia="en-GB"/>
              </w:rPr>
              <w:t>Function</w:t>
            </w:r>
            <w:proofErr w:type="spellEnd"/>
            <w:r>
              <w:rPr>
                <w:rFonts w:ascii="Arial" w:hAnsi="Arial" w:cs="Arial"/>
                <w:lang w:val="de-DE" w:eastAsia="en-GB"/>
              </w:rPr>
              <w:t xml:space="preserve"> </w:t>
            </w:r>
            <w:r w:rsidRPr="003D2B94">
              <w:rPr>
                <w:rFonts w:ascii="Arial" w:hAnsi="Arial" w:cs="Arial"/>
                <w:lang w:val="de-DE" w:eastAsia="en-GB"/>
              </w:rPr>
              <w:t>fl_TC_7_1_3_1_1and2</w:t>
            </w:r>
          </w:p>
        </w:tc>
      </w:tr>
      <w:tr w:rsidR="000C002D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CF" w:rsidRDefault="00702ECF" w:rsidP="0070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for the test cases 7.1.3.1.1 , 7.1.3.1.2.</w:t>
            </w:r>
          </w:p>
          <w:p w:rsidR="000C002D" w:rsidRPr="002A201C" w:rsidRDefault="00702ECF" w:rsidP="00702EC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A201C">
              <w:rPr>
                <w:noProof/>
                <w:lang w:val="en-US"/>
              </w:rPr>
              <w:t>f_NR_PDCP_SDU_GetList functio</w:t>
            </w:r>
            <w:r>
              <w:rPr>
                <w:noProof/>
                <w:lang w:val="en-US"/>
              </w:rPr>
              <w:t>n is in place to receive the loop back DRB packets , this function is expecting PDCP SDU , instead as per the Prose receive should be for PDCP PDU</w:t>
            </w:r>
          </w:p>
        </w:tc>
      </w:tr>
      <w:tr w:rsidR="000C002D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2D" w:rsidRPr="00A72665" w:rsidRDefault="00EE60EB" w:rsidP="000C002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Renamed the function </w:t>
            </w:r>
            <w:r w:rsidRPr="002A201C">
              <w:rPr>
                <w:noProof/>
                <w:lang w:val="en-US"/>
              </w:rPr>
              <w:t>f_NR_PDCP_SDU_GetList</w:t>
            </w:r>
            <w:r>
              <w:rPr>
                <w:noProof/>
                <w:lang w:val="en-US"/>
              </w:rPr>
              <w:t xml:space="preserve"> to </w:t>
            </w:r>
            <w:r w:rsidRPr="002A201C">
              <w:rPr>
                <w:noProof/>
                <w:lang w:val="en-US"/>
              </w:rPr>
              <w:t>f_NR_PDCP_</w:t>
            </w:r>
            <w:r>
              <w:rPr>
                <w:noProof/>
                <w:lang w:val="en-US"/>
              </w:rPr>
              <w:t>P</w:t>
            </w:r>
            <w:r w:rsidRPr="002A201C">
              <w:rPr>
                <w:noProof/>
                <w:lang w:val="en-US"/>
              </w:rPr>
              <w:t>DU_GetList</w:t>
            </w:r>
            <w:r>
              <w:rPr>
                <w:noProof/>
                <w:lang w:val="en-US"/>
              </w:rPr>
              <w:t xml:space="preserve"> and changed the implementation to receive PDCP PDUs</w:t>
            </w:r>
          </w:p>
        </w:tc>
      </w:tr>
      <w:tr w:rsidR="000C002D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2D" w:rsidRPr="00CC39F9" w:rsidRDefault="00645256" w:rsidP="000C002D">
            <w:pPr>
              <w:spacing w:after="0"/>
              <w:rPr>
                <w:rFonts w:ascii="Arial" w:hAnsi="Arial" w:cs="Arial"/>
                <w:lang w:eastAsia="en-GB"/>
              </w:rPr>
            </w:pPr>
            <w:r w:rsidRPr="00645256">
              <w:rPr>
                <w:rFonts w:ascii="Arial" w:hAnsi="Arial" w:cs="Arial"/>
                <w:lang w:eastAsia="en-GB"/>
              </w:rPr>
              <w:t>ttcn-3\</w:t>
            </w:r>
            <w:proofErr w:type="spellStart"/>
            <w:r w:rsidRPr="00645256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645256">
              <w:rPr>
                <w:rFonts w:ascii="Arial" w:hAnsi="Arial" w:cs="Arial"/>
                <w:lang w:eastAsia="en-GB"/>
              </w:rPr>
              <w:t>\develop\</w:t>
            </w:r>
            <w:proofErr w:type="spellStart"/>
            <w:r w:rsidRPr="00645256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645256">
              <w:rPr>
                <w:rFonts w:ascii="Arial" w:hAnsi="Arial" w:cs="Arial"/>
                <w:lang w:eastAsia="en-GB"/>
              </w:rPr>
              <w:t>\7_1_3\</w:t>
            </w:r>
            <w:proofErr w:type="spellStart"/>
            <w:r w:rsidRPr="00645256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0C002D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2D" w:rsidRDefault="000C002D" w:rsidP="000C002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2D" w:rsidRDefault="000C002D" w:rsidP="000C002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function fl_TC_7_1_3_1_1and2(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R5-211387 sic@</w:t>
            </w:r>
          </w:p>
          <w:p w:rsidR="00AC7DC1" w:rsidRPr="00CE3835" w:rsidRDefault="00AC7DC1" w:rsidP="00CE38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E383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CE3835" w:rsidRPr="00CE3835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&gt;&gt;&gt;&gt;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PDCP PDUs with SN=0 for the first iteration and all PDCP PDUs for each 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iteration?(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Note 2)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+ 1) { // @sic R5-211387 sic@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// Get next list of PDCP PDUs received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v_NR_L2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DataList :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f_NR_PDCP_SDU_GetList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LenPDUList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(v_NR_L2DataList.PdcpPdu);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k :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= 0; k &lt;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v_LenPDUList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; k := k + 1) {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// set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to account for k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+ k;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__FILE__, __LINE__, "Step 2, too many PDCP PDUs received");}; // check ok ???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// extract the PDCP PDU to be handled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Received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= v_NR_L2DataList.PdcpPdu[k];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// build the PDCP PDU expected (template)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Expected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]; //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ith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element in the currently used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// match the PDCP PDU to be handled against the PDCP PDU expected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v_NR_PDCP_PDU_Received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__FILE__, __LINE__, "Step 2, mismatch of received and expected PDUs");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== 0) and (j == 0)) 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/ SN = 0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__FILE__, __LINE__, " SN=0 ");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else 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/ SN = 1 ..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((((j *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+ 1) mod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) == 0) {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 SN = " &amp;  int2str((j *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) )}; // @sic R5-185083, R5-187106, R5s200315, R5s200957 sic@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BA5195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D27CA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A5195" w:rsidRPr="00B04335" w:rsidRDefault="00BA5195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b/>
                <w:color w:val="000000"/>
                <w:lang w:eastAsia="de-DE"/>
              </w:rPr>
            </w:pPr>
            <w:r w:rsidRPr="00CE383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&lt;&lt;&lt; SKIPPED CODE &gt;&gt;&gt;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function fl_TC_7_1_3_1_1and2(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R5-211387 sic@</w:t>
            </w:r>
          </w:p>
          <w:p w:rsidR="00754314" w:rsidRPr="00CA2FA6" w:rsidRDefault="00CA2FA6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A2FA6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PDCP PDUs with SN=0 for the first iteration and all PDCP PDUs for each 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iteration?(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Note 2)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+ 1) { // @sic R5-211387 sic@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// Get next list of PDCP PDUs received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F97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v_NR_L2</w:t>
            </w:r>
            <w:proofErr w:type="gramStart"/>
            <w:r w:rsidRPr="00F97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DataList :</w:t>
            </w:r>
            <w:proofErr w:type="gramEnd"/>
            <w:r w:rsidRPr="00F97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F97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f_NR_PDCP_PDU_GetList</w:t>
            </w:r>
            <w:proofErr w:type="spellEnd"/>
            <w:r w:rsidRPr="00F97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97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</w:t>
            </w:r>
            <w:proofErr w:type="spellEnd"/>
            <w:r w:rsidRPr="00F97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LenPDUList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(v_NR_L2DataList.PdcpPdu);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k :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= 0; k &lt;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v_LenPDUList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; k := k + 1) {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// set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to account for k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+ k;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__FILE__, __LINE__, "Step 2, too many PDCP PDUs received");}; // check ok ???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// extract the PDCP PDU to be handled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Received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= v_NR_L2DataList.PdcpPdu[k];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// build the PDCP PDU expected (template)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Expected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]; //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ith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element in the currently used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// match the PDCP PDU to be handled against the PDCP PDU expected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v_NR_PDCP_PDU_Received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__FILE__, __LINE__, "Step 2, mismatch of received and expected PDUs");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== 0) and (j == 0)) 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/ SN = 0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__FILE__, __LINE__, " SN=0 ");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else 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/ SN = 1 ..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((((j *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+ 1) mod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) == 0) {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 SN = " &amp;  int2str((j *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) )}; // @sic R5-185083, R5-187106, R5s200315, R5s200957 sic@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D27CA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A2FA6" w:rsidRPr="00CD057D" w:rsidRDefault="00CA2FA6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A2FA6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EC295E" w:rsidRDefault="00EC295E" w:rsidP="00EC295E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68099477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F0004E" w:rsidRPr="00F0004E">
        <w:rPr>
          <w:rFonts w:cs="Arial"/>
          <w:b/>
          <w:bCs/>
          <w:color w:val="000000"/>
          <w:lang w:val="en-US" w:eastAsia="en-GB"/>
        </w:rPr>
        <w:t>f_NR_PDCP_SDU_GetList</w:t>
      </w:r>
      <w:bookmarkEnd w:id="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C295E" w:rsidTr="00F40F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5E" w:rsidRDefault="00EC295E" w:rsidP="00F40F3A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5E" w:rsidRPr="00347CE8" w:rsidRDefault="00EC295E" w:rsidP="00F40F3A">
            <w:pPr>
              <w:rPr>
                <w:rFonts w:ascii="Arial" w:hAnsi="Arial" w:cs="Arial"/>
                <w:lang w:val="en-US" w:eastAsia="en-GB"/>
              </w:rPr>
            </w:pPr>
            <w:r w:rsidRPr="00347CE8">
              <w:rPr>
                <w:rFonts w:ascii="Arial" w:hAnsi="Arial" w:cs="Arial"/>
                <w:lang w:val="en-US" w:eastAsia="en-GB"/>
              </w:rPr>
              <w:t xml:space="preserve">Function </w:t>
            </w:r>
            <w:proofErr w:type="spellStart"/>
            <w:r w:rsidR="00347CE8" w:rsidRPr="00347CE8">
              <w:rPr>
                <w:rFonts w:ascii="Arial" w:hAnsi="Arial" w:cs="Arial"/>
                <w:lang w:val="en-US" w:eastAsia="en-GB"/>
              </w:rPr>
              <w:t>f_NR_PDCP_</w:t>
            </w:r>
            <w:r w:rsidR="00F661E0">
              <w:rPr>
                <w:rFonts w:ascii="Arial" w:hAnsi="Arial" w:cs="Arial"/>
                <w:lang w:val="en-US" w:eastAsia="en-GB"/>
              </w:rPr>
              <w:t>S</w:t>
            </w:r>
            <w:r w:rsidR="00347CE8" w:rsidRPr="00347CE8">
              <w:rPr>
                <w:rFonts w:ascii="Arial" w:hAnsi="Arial" w:cs="Arial"/>
                <w:lang w:val="en-US" w:eastAsia="en-GB"/>
              </w:rPr>
              <w:t>DU_GetList</w:t>
            </w:r>
            <w:proofErr w:type="spellEnd"/>
          </w:p>
        </w:tc>
      </w:tr>
      <w:tr w:rsidR="00EC295E" w:rsidTr="00F40F3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5E" w:rsidRDefault="00EC295E" w:rsidP="00F40F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01" w:rsidRDefault="00C02E01" w:rsidP="00C0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for the test cases 7.1.3.1.1 , 7.1.3.1.2.</w:t>
            </w:r>
          </w:p>
          <w:p w:rsidR="00EC295E" w:rsidRPr="002A201C" w:rsidRDefault="00C02E01" w:rsidP="00C02E0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A201C">
              <w:rPr>
                <w:noProof/>
                <w:lang w:val="en-US"/>
              </w:rPr>
              <w:t>f_NR_PDCP_SDU_GetList functio</w:t>
            </w:r>
            <w:r>
              <w:rPr>
                <w:noProof/>
                <w:lang w:val="en-US"/>
              </w:rPr>
              <w:t>n is in place to receive the loop back DRB packets , this function is expecting PDCP SDU , instead as per the Prose receive should be for PDCP PDU</w:t>
            </w:r>
          </w:p>
        </w:tc>
      </w:tr>
      <w:tr w:rsidR="00EC295E" w:rsidTr="00F40F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5E" w:rsidRDefault="00EC295E" w:rsidP="00F40F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5E" w:rsidRPr="00A72665" w:rsidRDefault="00EC295E" w:rsidP="00F40F3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Renamed the function </w:t>
            </w:r>
            <w:r w:rsidRPr="002A201C">
              <w:rPr>
                <w:noProof/>
                <w:lang w:val="en-US"/>
              </w:rPr>
              <w:t>f_NR_PDCP_SDU_GetList</w:t>
            </w:r>
            <w:r>
              <w:rPr>
                <w:noProof/>
                <w:lang w:val="en-US"/>
              </w:rPr>
              <w:t xml:space="preserve"> to </w:t>
            </w:r>
            <w:r w:rsidRPr="002A201C">
              <w:rPr>
                <w:noProof/>
                <w:lang w:val="en-US"/>
              </w:rPr>
              <w:t>f_NR_PDCP_</w:t>
            </w:r>
            <w:r>
              <w:rPr>
                <w:noProof/>
                <w:lang w:val="en-US"/>
              </w:rPr>
              <w:t>P</w:t>
            </w:r>
            <w:r w:rsidRPr="002A201C">
              <w:rPr>
                <w:noProof/>
                <w:lang w:val="en-US"/>
              </w:rPr>
              <w:t>DU_GetList</w:t>
            </w:r>
            <w:r>
              <w:rPr>
                <w:noProof/>
                <w:lang w:val="en-US"/>
              </w:rPr>
              <w:t xml:space="preserve"> and changed the implementation to receive PDCP PDUs</w:t>
            </w:r>
          </w:p>
        </w:tc>
      </w:tr>
      <w:tr w:rsidR="00EC295E" w:rsidTr="00F40F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5E" w:rsidRDefault="00EC295E" w:rsidP="00F40F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5E" w:rsidRPr="00CC39F9" w:rsidRDefault="00EC295E" w:rsidP="00F40F3A">
            <w:pPr>
              <w:spacing w:after="0"/>
              <w:rPr>
                <w:rFonts w:ascii="Arial" w:hAnsi="Arial" w:cs="Arial"/>
                <w:lang w:eastAsia="en-GB"/>
              </w:rPr>
            </w:pPr>
            <w:r w:rsidRPr="00645256">
              <w:rPr>
                <w:rFonts w:ascii="Arial" w:hAnsi="Arial" w:cs="Arial"/>
                <w:lang w:eastAsia="en-GB"/>
              </w:rPr>
              <w:t>ttcn-3\</w:t>
            </w:r>
            <w:proofErr w:type="spellStart"/>
            <w:r w:rsidRPr="00645256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645256">
              <w:rPr>
                <w:rFonts w:ascii="Arial" w:hAnsi="Arial" w:cs="Arial"/>
                <w:lang w:eastAsia="en-GB"/>
              </w:rPr>
              <w:t>\develop\</w:t>
            </w:r>
            <w:proofErr w:type="spellStart"/>
            <w:r w:rsidRPr="00645256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645256">
              <w:rPr>
                <w:rFonts w:ascii="Arial" w:hAnsi="Arial" w:cs="Arial"/>
                <w:lang w:eastAsia="en-GB"/>
              </w:rPr>
              <w:t>\7_1_3\</w:t>
            </w:r>
            <w:proofErr w:type="spellStart"/>
            <w:r w:rsidRPr="00645256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EC295E" w:rsidTr="00F40F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5E" w:rsidRDefault="00EC295E" w:rsidP="00F40F3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5E" w:rsidRDefault="00EC295E" w:rsidP="00F40F3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EC295E" w:rsidRDefault="00EC295E" w:rsidP="00EC295E">
      <w:pPr>
        <w:spacing w:after="0"/>
        <w:rPr>
          <w:rFonts w:ascii="Arial" w:hAnsi="Arial"/>
          <w:b/>
          <w:lang w:eastAsia="en-GB"/>
        </w:rPr>
      </w:pPr>
    </w:p>
    <w:p w:rsidR="00EC295E" w:rsidRDefault="00EC295E" w:rsidP="00EC29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C295E" w:rsidRPr="00CD057D" w:rsidTr="00F40F3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f_NR_PDCP_SDU_</w:t>
            </w:r>
            <w:proofErr w:type="gram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GetList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 return NR_L2DataList_Type</w:t>
            </w:r>
          </w:p>
          <w:p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/ @sic R5-211387 sic@</w:t>
            </w:r>
          </w:p>
          <w:p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  var NR_L2DataList_Type v_NR_L2DataList;</w:t>
            </w:r>
          </w:p>
          <w:p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car_NR_DRB_COMMON_IND_PDCP_</w:t>
            </w:r>
            <w:proofErr w:type="gram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  v_NR_L2</w:t>
            </w:r>
            <w:proofErr w:type="gram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DataList :</w:t>
            </w:r>
            <w:proofErr w:type="gram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v_NR_DRB_COMMON_IND.U_Plane.SlotData.PduSduList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  return v_NR_L2DataList;</w:t>
            </w:r>
          </w:p>
          <w:p w:rsidR="00EC295E" w:rsidRPr="00B04335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b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EC295E" w:rsidRPr="00CD057D" w:rsidRDefault="00EC295E" w:rsidP="00EC295E">
      <w:pPr>
        <w:spacing w:after="0"/>
        <w:rPr>
          <w:rFonts w:ascii="Arial" w:hAnsi="Arial"/>
          <w:b/>
          <w:color w:val="000000"/>
          <w:lang w:eastAsia="en-GB"/>
        </w:rPr>
      </w:pPr>
    </w:p>
    <w:p w:rsidR="00EC295E" w:rsidRPr="00CD057D" w:rsidRDefault="00EC295E" w:rsidP="00EC295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C295E" w:rsidRPr="00CD057D" w:rsidTr="00F40F3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function </w:t>
            </w:r>
            <w:proofErr w:type="spell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</w:t>
            </w:r>
            <w:proofErr w:type="gram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GetList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NR_PDCP_SS_State_Type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</w:p>
          <w:p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runs on NR_BASE_PTC return NR_L2DataList_Type</w:t>
            </w:r>
          </w:p>
          <w:p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</w:t>
            </w:r>
            <w:proofErr w:type="gram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 @sic R5-211387 sic@</w:t>
            </w:r>
          </w:p>
          <w:p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NR_DRB_COMMON_IND </w:t>
            </w:r>
            <w:proofErr w:type="spell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v_NR_DRB_COMMON_IND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NR_L2DataList_Type v_NR_L2DataList;</w:t>
            </w:r>
          </w:p>
          <w:p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</w:t>
            </w:r>
            <w:proofErr w:type="gram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PDUList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nr_Cell1,</w:t>
            </w:r>
          </w:p>
          <w:p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</w:t>
            </w:r>
            <w:proofErr w:type="spell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)) -&gt; value </w:t>
            </w:r>
            <w:proofErr w:type="spell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v_NR_DRB_COMMON_IND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v_NR_L2</w:t>
            </w:r>
            <w:proofErr w:type="gram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DataList :</w:t>
            </w:r>
            <w:proofErr w:type="gram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v_NR_DRB_COMMON_IND.U_Plane.SlotData.PduSduList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return v_NR_L2DataList;</w:t>
            </w:r>
          </w:p>
          <w:p w:rsidR="00EC295E" w:rsidRPr="00CD057D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}</w:t>
            </w:r>
          </w:p>
        </w:tc>
      </w:tr>
    </w:tbl>
    <w:p w:rsidR="00EC295E" w:rsidRDefault="00EC295E" w:rsidP="00EC295E">
      <w:pPr>
        <w:rPr>
          <w:lang w:eastAsia="en-GB"/>
        </w:rPr>
      </w:pPr>
    </w:p>
    <w:p w:rsidR="00EC295E" w:rsidRDefault="00EC295E" w:rsidP="006E7773">
      <w:pPr>
        <w:rPr>
          <w:lang w:eastAsia="en-GB"/>
        </w:rPr>
      </w:pPr>
    </w:p>
    <w:sectPr w:rsidR="00EC295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4A99" w:rsidRDefault="00594A99">
      <w:r>
        <w:separator/>
      </w:r>
    </w:p>
  </w:endnote>
  <w:endnote w:type="continuationSeparator" w:id="0">
    <w:p w:rsidR="00594A99" w:rsidRDefault="0059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4A99" w:rsidRDefault="00594A99">
      <w:r>
        <w:separator/>
      </w:r>
    </w:p>
  </w:footnote>
  <w:footnote w:type="continuationSeparator" w:id="0">
    <w:p w:rsidR="00594A99" w:rsidRDefault="0059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00E9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02D"/>
    <w:rsid w:val="000C038A"/>
    <w:rsid w:val="000C104F"/>
    <w:rsid w:val="000C6598"/>
    <w:rsid w:val="000D40AB"/>
    <w:rsid w:val="000E2533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A201C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3698E"/>
    <w:rsid w:val="00341F6F"/>
    <w:rsid w:val="00342D98"/>
    <w:rsid w:val="00343CD7"/>
    <w:rsid w:val="00345383"/>
    <w:rsid w:val="00346D77"/>
    <w:rsid w:val="00347CE8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D2B94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242F1"/>
    <w:rsid w:val="0043163D"/>
    <w:rsid w:val="00433730"/>
    <w:rsid w:val="00440D0A"/>
    <w:rsid w:val="00446488"/>
    <w:rsid w:val="00461008"/>
    <w:rsid w:val="00461F12"/>
    <w:rsid w:val="004635E5"/>
    <w:rsid w:val="004717EA"/>
    <w:rsid w:val="0047305B"/>
    <w:rsid w:val="0047404F"/>
    <w:rsid w:val="00482B43"/>
    <w:rsid w:val="00495060"/>
    <w:rsid w:val="004A2AED"/>
    <w:rsid w:val="004B01A5"/>
    <w:rsid w:val="004B2C2D"/>
    <w:rsid w:val="004B526E"/>
    <w:rsid w:val="004B75B7"/>
    <w:rsid w:val="004D455F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4A99"/>
    <w:rsid w:val="00596753"/>
    <w:rsid w:val="005B4127"/>
    <w:rsid w:val="005D27CA"/>
    <w:rsid w:val="005E18C6"/>
    <w:rsid w:val="005E2C44"/>
    <w:rsid w:val="005E42FB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4586"/>
    <w:rsid w:val="0064525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D6527"/>
    <w:rsid w:val="006E21FB"/>
    <w:rsid w:val="006E4465"/>
    <w:rsid w:val="006E5627"/>
    <w:rsid w:val="006E7773"/>
    <w:rsid w:val="006F6B99"/>
    <w:rsid w:val="006F7B09"/>
    <w:rsid w:val="00702ECF"/>
    <w:rsid w:val="00704829"/>
    <w:rsid w:val="007101FB"/>
    <w:rsid w:val="0072522A"/>
    <w:rsid w:val="00725F59"/>
    <w:rsid w:val="0073208D"/>
    <w:rsid w:val="0073742E"/>
    <w:rsid w:val="0073773F"/>
    <w:rsid w:val="00754314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E136E"/>
    <w:rsid w:val="007F0389"/>
    <w:rsid w:val="007F3701"/>
    <w:rsid w:val="007F7259"/>
    <w:rsid w:val="00800A71"/>
    <w:rsid w:val="00801CF0"/>
    <w:rsid w:val="008040A8"/>
    <w:rsid w:val="00824C2C"/>
    <w:rsid w:val="00825391"/>
    <w:rsid w:val="008279FA"/>
    <w:rsid w:val="0085441A"/>
    <w:rsid w:val="008626E7"/>
    <w:rsid w:val="00870EE7"/>
    <w:rsid w:val="0087510D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583C"/>
    <w:rsid w:val="00A7671C"/>
    <w:rsid w:val="00A7748E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C7DC1"/>
    <w:rsid w:val="00AD1CD8"/>
    <w:rsid w:val="00AD7555"/>
    <w:rsid w:val="00B04335"/>
    <w:rsid w:val="00B05D84"/>
    <w:rsid w:val="00B10E9C"/>
    <w:rsid w:val="00B13D2E"/>
    <w:rsid w:val="00B17EC1"/>
    <w:rsid w:val="00B22A07"/>
    <w:rsid w:val="00B258BB"/>
    <w:rsid w:val="00B3074E"/>
    <w:rsid w:val="00B32774"/>
    <w:rsid w:val="00B444C0"/>
    <w:rsid w:val="00B45BFC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9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2E01"/>
    <w:rsid w:val="00C1082F"/>
    <w:rsid w:val="00C10D23"/>
    <w:rsid w:val="00C23C46"/>
    <w:rsid w:val="00C259BF"/>
    <w:rsid w:val="00C30A15"/>
    <w:rsid w:val="00C34763"/>
    <w:rsid w:val="00C41C06"/>
    <w:rsid w:val="00C4494A"/>
    <w:rsid w:val="00C47F3E"/>
    <w:rsid w:val="00C51E37"/>
    <w:rsid w:val="00C53AC6"/>
    <w:rsid w:val="00C560FC"/>
    <w:rsid w:val="00C56A9B"/>
    <w:rsid w:val="00C61264"/>
    <w:rsid w:val="00C628B1"/>
    <w:rsid w:val="00C657A8"/>
    <w:rsid w:val="00C66BA2"/>
    <w:rsid w:val="00C71887"/>
    <w:rsid w:val="00C852CF"/>
    <w:rsid w:val="00C856F4"/>
    <w:rsid w:val="00C87A12"/>
    <w:rsid w:val="00C91FA7"/>
    <w:rsid w:val="00C95985"/>
    <w:rsid w:val="00C9778B"/>
    <w:rsid w:val="00C979AE"/>
    <w:rsid w:val="00CA2FA6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835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27DF"/>
    <w:rsid w:val="00D17487"/>
    <w:rsid w:val="00D235D8"/>
    <w:rsid w:val="00D24991"/>
    <w:rsid w:val="00D25A5F"/>
    <w:rsid w:val="00D32B66"/>
    <w:rsid w:val="00D34E67"/>
    <w:rsid w:val="00D4758D"/>
    <w:rsid w:val="00D50255"/>
    <w:rsid w:val="00D52BD7"/>
    <w:rsid w:val="00D63444"/>
    <w:rsid w:val="00D66520"/>
    <w:rsid w:val="00D720E3"/>
    <w:rsid w:val="00D7237E"/>
    <w:rsid w:val="00D7387B"/>
    <w:rsid w:val="00D86DC8"/>
    <w:rsid w:val="00D872A9"/>
    <w:rsid w:val="00DA0394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4598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5EB9"/>
    <w:rsid w:val="00EA6BD9"/>
    <w:rsid w:val="00EA7E97"/>
    <w:rsid w:val="00EB09B7"/>
    <w:rsid w:val="00EB0DD2"/>
    <w:rsid w:val="00EB40F5"/>
    <w:rsid w:val="00EC295E"/>
    <w:rsid w:val="00EC34D8"/>
    <w:rsid w:val="00EC51B2"/>
    <w:rsid w:val="00EE16C4"/>
    <w:rsid w:val="00EE60EB"/>
    <w:rsid w:val="00EE7D7C"/>
    <w:rsid w:val="00EF2028"/>
    <w:rsid w:val="00F0004E"/>
    <w:rsid w:val="00F0098D"/>
    <w:rsid w:val="00F11469"/>
    <w:rsid w:val="00F173A4"/>
    <w:rsid w:val="00F25D98"/>
    <w:rsid w:val="00F300FB"/>
    <w:rsid w:val="00F40F3A"/>
    <w:rsid w:val="00F510C9"/>
    <w:rsid w:val="00F637A3"/>
    <w:rsid w:val="00F65E51"/>
    <w:rsid w:val="00F661E0"/>
    <w:rsid w:val="00F73479"/>
    <w:rsid w:val="00F75DFD"/>
    <w:rsid w:val="00F76F15"/>
    <w:rsid w:val="00F770AB"/>
    <w:rsid w:val="00F83E9A"/>
    <w:rsid w:val="00F94E3A"/>
    <w:rsid w:val="00F95DCB"/>
    <w:rsid w:val="00F9763F"/>
    <w:rsid w:val="00FA2C28"/>
    <w:rsid w:val="00FA485A"/>
    <w:rsid w:val="00FB4454"/>
    <w:rsid w:val="00FB6386"/>
    <w:rsid w:val="00FC3E53"/>
    <w:rsid w:val="00FC75B0"/>
    <w:rsid w:val="00FD22E5"/>
    <w:rsid w:val="00FD44EF"/>
    <w:rsid w:val="00FE6E87"/>
    <w:rsid w:val="00FF1628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017B4"/>
  <w15:docId w15:val="{EDCE5E7D-56D6-4555-92C0-E3773F955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2FA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C6672-6C70-421F-9737-1B306C22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1359</Words>
  <Characters>7751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9092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2021-03-31T15:10:00Z</dcterms:created>
  <dcterms:modified xsi:type="dcterms:W3CDTF">2021-03-31T15:11:00Z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