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04FCFE" w14:textId="25B18D7F" w:rsidR="0059635A" w:rsidRDefault="0059635A" w:rsidP="002419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R5s2101</w:t>
      </w:r>
      <w:r>
        <w:rPr>
          <w:b/>
          <w:i/>
          <w:noProof/>
          <w:sz w:val="28"/>
        </w:rPr>
        <w:t>9</w:t>
      </w:r>
      <w:r>
        <w:rPr>
          <w:b/>
          <w:i/>
          <w:noProof/>
          <w:sz w:val="28"/>
        </w:rPr>
        <w:t>0</w:t>
      </w:r>
      <w:r>
        <w:rPr>
          <w:b/>
          <w:i/>
          <w:noProof/>
          <w:sz w:val="28"/>
        </w:rPr>
        <w:fldChar w:fldCharType="end"/>
      </w:r>
    </w:p>
    <w:p w14:paraId="2E6A93C9" w14:textId="77777777" w:rsidR="0059635A" w:rsidRDefault="0059635A" w:rsidP="0059635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7</w:t>
      </w:r>
      <w:r w:rsidRPr="00BA51D9">
        <w:rPr>
          <w:b/>
          <w:noProof/>
          <w:sz w:val="24"/>
        </w:rPr>
        <w:t>th Dec 20</w:t>
      </w:r>
      <w:r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</w:t>
      </w:r>
      <w:r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A9C465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DD4B3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2EEB263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444A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2F644D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259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0B647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CBB19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C6D08E" w14:textId="77777777" w:rsidR="001E41F3" w:rsidRPr="00410371" w:rsidRDefault="006E0519" w:rsidP="006E051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263B9D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215627" w14:textId="77777777" w:rsidR="001E41F3" w:rsidRPr="00410371" w:rsidRDefault="006E051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551AA2">
              <w:rPr>
                <w:b/>
                <w:noProof/>
                <w:sz w:val="28"/>
              </w:rPr>
              <w:t>39</w:t>
            </w:r>
            <w:r w:rsidR="00871E53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11F2F51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0B1C59B" w14:textId="115A5E3F" w:rsidR="001E41F3" w:rsidRPr="00A1055C" w:rsidRDefault="0059635A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2EF6990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558C96D" w14:textId="7924F324" w:rsidR="001E41F3" w:rsidRPr="00410371" w:rsidRDefault="006E0519" w:rsidP="006E0519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9635A">
              <w:rPr>
                <w:b/>
                <w:noProof/>
                <w:sz w:val="28"/>
              </w:rPr>
              <w:t>6.0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A34436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1E2A1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1B23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FA66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4143B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972A907" w14:textId="77777777" w:rsidTr="00547111">
        <w:tc>
          <w:tcPr>
            <w:tcW w:w="9641" w:type="dxa"/>
            <w:gridSpan w:val="9"/>
          </w:tcPr>
          <w:p w14:paraId="392EF4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CB523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1189FBF" w14:textId="77777777" w:rsidTr="00A7671C">
        <w:tc>
          <w:tcPr>
            <w:tcW w:w="2835" w:type="dxa"/>
          </w:tcPr>
          <w:p w14:paraId="791D548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53FBAD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F0C6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80DD65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E55F1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B7DBC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BF62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638640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6245B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8B5335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8226F6C" w14:textId="77777777" w:rsidTr="00686F70">
        <w:trPr>
          <w:trHeight w:val="139"/>
        </w:trPr>
        <w:tc>
          <w:tcPr>
            <w:tcW w:w="9640" w:type="dxa"/>
            <w:gridSpan w:val="11"/>
          </w:tcPr>
          <w:p w14:paraId="7A7E3E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CF089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1970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0772E2" w14:textId="77777777" w:rsidR="001E41F3" w:rsidRDefault="00871E53" w:rsidP="006E0519">
            <w:pPr>
              <w:pStyle w:val="CRCoverPage"/>
              <w:spacing w:after="0"/>
              <w:rPr>
                <w:noProof/>
              </w:rPr>
            </w:pPr>
            <w:bookmarkStart w:id="1" w:name="_Hlk56686004"/>
            <w:r w:rsidRPr="00871E53">
              <w:t>Correction to 5GMM test case 9.1.7.2</w:t>
            </w:r>
            <w:bookmarkEnd w:id="1"/>
          </w:p>
        </w:tc>
      </w:tr>
      <w:tr w:rsidR="001E41F3" w14:paraId="169E48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8A57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5C51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70749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5AA0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D506BE" w14:textId="77777777" w:rsidR="001E41F3" w:rsidRDefault="006E05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 Technologies UK</w:t>
            </w:r>
          </w:p>
        </w:tc>
      </w:tr>
      <w:tr w:rsidR="001E41F3" w14:paraId="315006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3505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140D54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535564B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1F55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1F1A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97D4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0502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3E5379" w14:textId="77777777" w:rsidR="001E41F3" w:rsidRDefault="006E0519">
            <w:pPr>
              <w:pStyle w:val="CRCoverPage"/>
              <w:spacing w:after="0"/>
              <w:ind w:left="100"/>
              <w:rPr>
                <w:noProof/>
              </w:rPr>
            </w:pPr>
            <w:r w:rsidRPr="006E0519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F153AC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7C947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58B802" w14:textId="77777777" w:rsidR="001E41F3" w:rsidRDefault="00317F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E0519">
                <w:rPr>
                  <w:noProof/>
                </w:rPr>
                <w:t>2020</w:t>
              </w:r>
              <w:r w:rsidR="002160BA">
                <w:rPr>
                  <w:noProof/>
                </w:rPr>
                <w:t>-</w:t>
              </w:r>
              <w:r w:rsidR="006E0519">
                <w:rPr>
                  <w:noProof/>
                </w:rPr>
                <w:t>11</w:t>
              </w:r>
              <w:r w:rsidR="002160BA">
                <w:rPr>
                  <w:noProof/>
                </w:rPr>
                <w:t>-</w:t>
              </w:r>
              <w:r w:rsidR="00BD352F">
                <w:rPr>
                  <w:noProof/>
                </w:rPr>
                <w:t>1</w:t>
              </w:r>
              <w:r w:rsidR="00871E53">
                <w:rPr>
                  <w:noProof/>
                </w:rPr>
                <w:t>9</w:t>
              </w:r>
            </w:fldSimple>
          </w:p>
        </w:tc>
      </w:tr>
      <w:tr w:rsidR="001E41F3" w14:paraId="5E470D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B89B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42A46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DB42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8DFA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CEC4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E922F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DC623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B1164D" w14:textId="77777777" w:rsidR="001E41F3" w:rsidRDefault="006E05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B149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5EE42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62E49C" w14:textId="5CDDC71C" w:rsidR="001E41F3" w:rsidRDefault="006E051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9635A">
              <w:t>6</w:t>
            </w:r>
          </w:p>
        </w:tc>
      </w:tr>
      <w:tr w:rsidR="001E41F3" w14:paraId="7ADDF1B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EF45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5B94E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66B638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D58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A7D3B5B" w14:textId="77777777" w:rsidTr="00547111">
        <w:tc>
          <w:tcPr>
            <w:tcW w:w="1843" w:type="dxa"/>
          </w:tcPr>
          <w:p w14:paraId="2F8FCD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AC033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F7FB8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5B14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2322BA" w14:textId="77777777" w:rsidR="00B7313F" w:rsidRDefault="00CF745A" w:rsidP="00615277">
            <w:pPr>
              <w:pStyle w:val="CRCoverPage"/>
              <w:spacing w:after="0"/>
              <w:rPr>
                <w:noProof/>
              </w:rPr>
            </w:pPr>
            <w:r w:rsidRPr="00871E53">
              <w:rPr>
                <w:rFonts w:eastAsia="SimSun" w:cs="Arial"/>
                <w:lang w:val="en-US" w:eastAsia="zh-CN"/>
              </w:rPr>
              <w:t>At step 2-3,</w:t>
            </w:r>
            <w:r w:rsidRPr="00871E53">
              <w:rPr>
                <w:rFonts w:eastAsia="MS Mincho" w:hAnsi="Times New Roman"/>
                <w:lang w:val="en-US"/>
              </w:rPr>
              <w:t xml:space="preserve"> </w:t>
            </w:r>
            <w:r w:rsidRPr="00871E53">
              <w:rPr>
                <w:rFonts w:eastAsia="MS Mincho" w:hAnsi="Times New Roman"/>
                <w:lang w:val="en-US"/>
              </w:rPr>
              <w:t>“</w:t>
            </w:r>
            <w:r w:rsidRPr="00871E53">
              <w:rPr>
                <w:rFonts w:eastAsia="MS Mincho" w:hAnsi="Times New Roman"/>
                <w:lang w:val="en-US"/>
              </w:rPr>
              <w:t>S</w:t>
            </w:r>
            <w:r w:rsidRPr="00871E53">
              <w:rPr>
                <w:rFonts w:eastAsia="SimSun" w:cs="Arial"/>
                <w:lang w:val="en-US" w:eastAsia="zh-CN"/>
              </w:rPr>
              <w:t>S transfers rrcReconfiguration to release u</w:t>
            </w:r>
            <w:r w:rsidRPr="00871E53">
              <w:rPr>
                <w:lang w:eastAsia="zh-CN"/>
              </w:rPr>
              <w:t>ser-plane resources</w:t>
            </w:r>
            <w:r w:rsidRPr="00871E53">
              <w:rPr>
                <w:lang w:val="en-US" w:eastAsia="zh-CN"/>
              </w:rPr>
              <w:t xml:space="preserve"> of UE</w:t>
            </w:r>
            <w:r w:rsidRPr="00871E53">
              <w:rPr>
                <w:rFonts w:eastAsia="SimSun" w:cs="Arial" w:hint="eastAsia"/>
                <w:lang w:val="en-US" w:eastAsia="zh-CN"/>
              </w:rPr>
              <w:t xml:space="preserve"> </w:t>
            </w:r>
            <w:r w:rsidRPr="00871E53">
              <w:rPr>
                <w:rFonts w:eastAsia="SimSun" w:cs="Arial"/>
                <w:lang w:val="en-US" w:eastAsia="zh-CN"/>
              </w:rPr>
              <w:t>for the PDU session”. Corresponding SS side resources should also be released.</w:t>
            </w:r>
          </w:p>
        </w:tc>
      </w:tr>
      <w:tr w:rsidR="001E41F3" w14:paraId="3DA593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787E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895C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F82" w14:paraId="6DB177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2571C1" w14:textId="77777777" w:rsidR="00247F82" w:rsidRDefault="00247F82" w:rsidP="00247F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89B9FF" w14:textId="77777777" w:rsidR="00247F82" w:rsidRDefault="00CF745A" w:rsidP="006A74D9">
            <w:pPr>
              <w:pStyle w:val="CRCoverPage"/>
              <w:spacing w:after="0"/>
              <w:rPr>
                <w:noProof/>
              </w:rPr>
            </w:pPr>
            <w:r w:rsidRPr="00871E53">
              <w:rPr>
                <w:rFonts w:eastAsia="SimSun"/>
                <w:color w:val="000000"/>
                <w:lang w:val="en-US" w:eastAsia="zh-CN"/>
              </w:rPr>
              <w:t>Add DRB release at SS side at steps 2-3</w:t>
            </w:r>
          </w:p>
        </w:tc>
      </w:tr>
      <w:tr w:rsidR="00247F82" w14:paraId="774AD7C9" w14:textId="77777777" w:rsidTr="00DC457A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3D94F0" w14:textId="77777777" w:rsidR="00247F82" w:rsidRDefault="00247F82" w:rsidP="00247F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8786CA" w14:textId="77777777" w:rsidR="00247F82" w:rsidRDefault="00247F82" w:rsidP="00247F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F82" w14:paraId="3DFDD22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452326" w14:textId="77777777" w:rsidR="00247F82" w:rsidRDefault="00247F82" w:rsidP="00247F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2164A" w14:textId="77777777" w:rsidR="00247F82" w:rsidRDefault="006A74D9" w:rsidP="00247F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may fail this test case</w:t>
            </w:r>
          </w:p>
        </w:tc>
      </w:tr>
      <w:tr w:rsidR="00247F82" w14:paraId="748B0FF5" w14:textId="77777777" w:rsidTr="00547111">
        <w:tc>
          <w:tcPr>
            <w:tcW w:w="2694" w:type="dxa"/>
            <w:gridSpan w:val="2"/>
          </w:tcPr>
          <w:p w14:paraId="4D74D227" w14:textId="77777777" w:rsidR="00247F82" w:rsidRDefault="00247F82" w:rsidP="00247F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5AEF8CA" w14:textId="77777777" w:rsidR="00247F82" w:rsidRDefault="00247F82" w:rsidP="00247F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F82" w14:paraId="4FD66D3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F01B26" w14:textId="77777777" w:rsidR="00247F82" w:rsidRDefault="00247F82" w:rsidP="00247F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4E3F12" w14:textId="77777777" w:rsidR="00247F82" w:rsidRDefault="00CF745A" w:rsidP="00247F82">
            <w:pPr>
              <w:pStyle w:val="CRCoverPage"/>
              <w:spacing w:after="0"/>
              <w:rPr>
                <w:noProof/>
              </w:rPr>
            </w:pPr>
            <w:r>
              <w:t>9.1.7.2</w:t>
            </w:r>
            <w:r w:rsidR="00551AA2">
              <w:t>.NR5GC</w:t>
            </w:r>
          </w:p>
        </w:tc>
      </w:tr>
      <w:tr w:rsidR="00247F82" w14:paraId="65AF1A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2851A8" w14:textId="77777777" w:rsidR="00247F82" w:rsidRDefault="00247F82" w:rsidP="00247F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D19E34" w14:textId="77777777" w:rsidR="00247F82" w:rsidRDefault="00247F82" w:rsidP="00247F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F82" w14:paraId="56F925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9CDE31" w14:textId="77777777" w:rsidR="00247F82" w:rsidRDefault="00247F82" w:rsidP="00247F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04B984" w14:textId="77777777" w:rsidR="00247F82" w:rsidRDefault="00247F82" w:rsidP="00247F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4DF43D" w14:textId="77777777" w:rsidR="00247F82" w:rsidRDefault="00247F82" w:rsidP="00247F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FA898" w14:textId="77777777" w:rsidR="00247F82" w:rsidRDefault="00247F82" w:rsidP="00247F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3A04B" w14:textId="77777777" w:rsidR="00247F82" w:rsidRDefault="00247F82" w:rsidP="00247F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7F82" w14:paraId="600EA4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16F772" w14:textId="77777777" w:rsidR="00247F82" w:rsidRDefault="00247F82" w:rsidP="00247F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1F992C" w14:textId="77777777" w:rsidR="00247F82" w:rsidRDefault="00247F82" w:rsidP="00247F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43EEC6" w14:textId="77777777" w:rsidR="00247F82" w:rsidRDefault="00247F82" w:rsidP="00247F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2BE7D7" w14:textId="77777777" w:rsidR="00247F82" w:rsidRDefault="00247F82" w:rsidP="00247F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69E8A4" w14:textId="77777777" w:rsidR="00247F82" w:rsidRDefault="00247F82" w:rsidP="00247F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47F82" w14:paraId="53188D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CEB883" w14:textId="77777777" w:rsidR="00247F82" w:rsidRDefault="00247F82" w:rsidP="00247F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95561" w14:textId="77777777" w:rsidR="00247F82" w:rsidRDefault="00247F82" w:rsidP="00247F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9D3145" w14:textId="77777777" w:rsidR="00247F82" w:rsidRDefault="00551AA2" w:rsidP="009D4906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780567" w14:textId="77777777" w:rsidR="00247F82" w:rsidRDefault="00247F82" w:rsidP="00247F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73F205" w14:textId="77777777" w:rsidR="00247F82" w:rsidRDefault="00247F82" w:rsidP="009D4906">
            <w:pPr>
              <w:pStyle w:val="CRCoverPage"/>
              <w:spacing w:after="0"/>
              <w:rPr>
                <w:noProof/>
              </w:rPr>
            </w:pPr>
          </w:p>
        </w:tc>
      </w:tr>
      <w:tr w:rsidR="00247F82" w14:paraId="0041B13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E9C568" w14:textId="77777777" w:rsidR="00247F82" w:rsidRDefault="00247F82" w:rsidP="00247F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71200" w14:textId="77777777" w:rsidR="00247F82" w:rsidRDefault="00247F82" w:rsidP="00247F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8A8782" w14:textId="77777777" w:rsidR="00247F82" w:rsidRDefault="00247F82" w:rsidP="00247F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7D434C" w14:textId="77777777" w:rsidR="00247F82" w:rsidRDefault="00247F82" w:rsidP="00247F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8B6F83" w14:textId="77777777" w:rsidR="00247F82" w:rsidRDefault="00247F82" w:rsidP="00247F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47F82" w14:paraId="08DD2CB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81611" w14:textId="77777777" w:rsidR="00247F82" w:rsidRDefault="00247F82" w:rsidP="00247F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B39162" w14:textId="77777777" w:rsidR="00247F82" w:rsidRDefault="00247F82" w:rsidP="00247F82">
            <w:pPr>
              <w:pStyle w:val="CRCoverPage"/>
              <w:spacing w:after="0"/>
              <w:rPr>
                <w:noProof/>
              </w:rPr>
            </w:pPr>
          </w:p>
        </w:tc>
      </w:tr>
      <w:tr w:rsidR="00247F82" w14:paraId="5369D97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08AF89" w14:textId="77777777" w:rsidR="00247F82" w:rsidRDefault="00247F82" w:rsidP="00247F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42F2CF" w14:textId="77777777" w:rsidR="00247F82" w:rsidRDefault="00247F82" w:rsidP="00247F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47F82" w:rsidRPr="008863B9" w14:paraId="766168FB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C7DA22" w14:textId="77777777" w:rsidR="00247F82" w:rsidRPr="008863B9" w:rsidRDefault="00247F82" w:rsidP="00247F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4081D85" w14:textId="77777777" w:rsidR="00247F82" w:rsidRPr="008863B9" w:rsidRDefault="00247F82" w:rsidP="00247F8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47F82" w14:paraId="7887FB9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055428" w14:textId="77777777" w:rsidR="00247F82" w:rsidRDefault="00247F82" w:rsidP="00247F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7A3674" w14:textId="77777777" w:rsidR="00247F82" w:rsidRDefault="00247F82" w:rsidP="00247F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CCE9C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731BAEE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DD206B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56685966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03316831" w14:textId="77777777" w:rsidR="00CF745A" w:rsidRPr="00055DF9" w:rsidRDefault="003A22C0">
      <w:pPr>
        <w:pStyle w:val="TOC1"/>
        <w:rPr>
          <w:rFonts w:ascii="Calibri" w:hAnsi="Calibr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F745A" w:rsidRPr="00C12F8F">
        <w:rPr>
          <w:rFonts w:cs="Arial"/>
          <w:iCs/>
        </w:rPr>
        <w:t>Table of Contents</w:t>
      </w:r>
      <w:r w:rsidR="00CF745A">
        <w:tab/>
      </w:r>
      <w:r w:rsidR="00CF745A">
        <w:fldChar w:fldCharType="begin"/>
      </w:r>
      <w:r w:rsidR="00CF745A">
        <w:instrText xml:space="preserve"> PAGEREF _Toc56685966 \h </w:instrText>
      </w:r>
      <w:r w:rsidR="00CF745A">
        <w:fldChar w:fldCharType="separate"/>
      </w:r>
      <w:r w:rsidR="00CF745A">
        <w:t>2</w:t>
      </w:r>
      <w:r w:rsidR="00CF745A">
        <w:fldChar w:fldCharType="end"/>
      </w:r>
    </w:p>
    <w:p w14:paraId="1976BF93" w14:textId="77777777" w:rsidR="00CF745A" w:rsidRPr="00055DF9" w:rsidRDefault="00CF745A">
      <w:pPr>
        <w:pStyle w:val="TOC1"/>
        <w:rPr>
          <w:rFonts w:ascii="Calibri" w:hAnsi="Calibri"/>
          <w:szCs w:val="22"/>
          <w:lang w:val="en-US"/>
        </w:rPr>
      </w:pPr>
      <w:r w:rsidRPr="00C12F8F">
        <w:rPr>
          <w:b/>
          <w:lang w:eastAsia="ja-JP"/>
        </w:rPr>
        <w:t>1</w:t>
      </w:r>
      <w:r w:rsidRPr="00055DF9">
        <w:rPr>
          <w:rFonts w:ascii="Calibri" w:hAnsi="Calibri"/>
          <w:szCs w:val="22"/>
          <w:lang w:val="en-US"/>
        </w:rPr>
        <w:tab/>
      </w:r>
      <w:r w:rsidRPr="00C12F8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_Toc56685967 \h </w:instrText>
      </w:r>
      <w:r>
        <w:fldChar w:fldCharType="separate"/>
      </w:r>
      <w:r>
        <w:t>3</w:t>
      </w:r>
      <w:r>
        <w:fldChar w:fldCharType="end"/>
      </w:r>
    </w:p>
    <w:p w14:paraId="7BA01E7A" w14:textId="77777777" w:rsidR="00CF745A" w:rsidRPr="00055DF9" w:rsidRDefault="00CF745A">
      <w:pPr>
        <w:pStyle w:val="TOC1"/>
        <w:rPr>
          <w:rFonts w:ascii="Calibri" w:hAnsi="Calibri"/>
          <w:szCs w:val="22"/>
          <w:lang w:val="en-US"/>
        </w:rPr>
      </w:pPr>
      <w:r w:rsidRPr="00C12F8F">
        <w:rPr>
          <w:b/>
        </w:rPr>
        <w:t>2</w:t>
      </w:r>
      <w:r w:rsidRPr="00055DF9">
        <w:rPr>
          <w:rFonts w:ascii="Calibri" w:hAnsi="Calibri"/>
          <w:szCs w:val="22"/>
          <w:lang w:val="en-US"/>
        </w:rPr>
        <w:tab/>
      </w:r>
      <w:r w:rsidRPr="00C12F8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_Toc56685968 \h </w:instrText>
      </w:r>
      <w:r>
        <w:fldChar w:fldCharType="separate"/>
      </w:r>
      <w:r>
        <w:t>3</w:t>
      </w:r>
      <w:r>
        <w:fldChar w:fldCharType="end"/>
      </w:r>
    </w:p>
    <w:p w14:paraId="48BE2861" w14:textId="77777777" w:rsidR="00CF745A" w:rsidRPr="00055DF9" w:rsidRDefault="00CF745A">
      <w:pPr>
        <w:pStyle w:val="TOC2"/>
        <w:rPr>
          <w:rFonts w:ascii="Calibri" w:hAnsi="Calibri"/>
          <w:sz w:val="22"/>
          <w:szCs w:val="22"/>
          <w:lang w:val="en-US"/>
        </w:rPr>
      </w:pPr>
      <w:r w:rsidRPr="00C12F8F">
        <w:rPr>
          <w:b/>
          <w:lang w:val="pt-BR"/>
        </w:rPr>
        <w:t xml:space="preserve">2.1 Change </w:t>
      </w:r>
      <w:r w:rsidRPr="00C12F8F">
        <w:rPr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_Toc56685969 \h </w:instrText>
      </w:r>
      <w:r>
        <w:fldChar w:fldCharType="separate"/>
      </w:r>
      <w:r>
        <w:t>3</w:t>
      </w:r>
      <w:r>
        <w:fldChar w:fldCharType="end"/>
      </w:r>
    </w:p>
    <w:p w14:paraId="421FE708" w14:textId="77777777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5CEEF6E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56685967"/>
      <w:r>
        <w:rPr>
          <w:b/>
          <w:lang w:eastAsia="ja-JP"/>
        </w:rPr>
        <w:t>Overview</w:t>
      </w:r>
      <w:bookmarkEnd w:id="3"/>
      <w:bookmarkEnd w:id="4"/>
    </w:p>
    <w:p w14:paraId="56838D7B" w14:textId="77777777" w:rsidR="00E769B0" w:rsidRDefault="00E769B0" w:rsidP="00E769B0">
      <w:pPr>
        <w:rPr>
          <w:lang w:eastAsia="ja-JP"/>
        </w:rPr>
      </w:pPr>
    </w:p>
    <w:p w14:paraId="0FD7880B" w14:textId="77777777" w:rsidR="00E769B0" w:rsidRDefault="00E769B0" w:rsidP="00E769B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Pr="00883A39">
        <w:rPr>
          <w:rFonts w:cs="Arial"/>
        </w:rPr>
        <w:t>iwd-TTCN3-B2019-06_D</w:t>
      </w:r>
      <w:r>
        <w:rPr>
          <w:rFonts w:cs="Arial"/>
        </w:rPr>
        <w:t>20</w:t>
      </w:r>
      <w:r w:rsidRPr="00883A39">
        <w:rPr>
          <w:rFonts w:cs="Arial"/>
        </w:rPr>
        <w:t>wk</w:t>
      </w:r>
      <w:r>
        <w:rPr>
          <w:rFonts w:cs="Arial"/>
        </w:rPr>
        <w:t>38 related to the title of this CR.</w:t>
      </w:r>
    </w:p>
    <w:p w14:paraId="5A8AD819" w14:textId="77777777" w:rsidR="00E769B0" w:rsidRDefault="00E769B0" w:rsidP="00E769B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E769B0">
        <w:rPr>
          <w:rFonts w:cs="Arial"/>
          <w:sz w:val="24"/>
          <w:lang w:eastAsia="ja-JP"/>
        </w:rPr>
        <w:t>Shaun Harry</w:t>
      </w:r>
      <w:r w:rsidRPr="00E769B0">
        <w:rPr>
          <w:rFonts w:cs="Arial"/>
          <w:sz w:val="24"/>
          <w:lang w:eastAsia="ja-JP"/>
        </w:rPr>
        <w:br/>
      </w:r>
      <w:r w:rsidRPr="00E769B0">
        <w:rPr>
          <w:rFonts w:cs="Arial"/>
          <w:b/>
          <w:lang w:eastAsia="ja-JP"/>
        </w:rPr>
        <w:tab/>
      </w:r>
      <w:r w:rsidRPr="00E769B0">
        <w:rPr>
          <w:rFonts w:cs="Arial"/>
          <w:lang w:eastAsia="ja-JP"/>
        </w:rPr>
        <w:t>shaun.harry@keysight.com</w:t>
      </w:r>
    </w:p>
    <w:p w14:paraId="1B912993" w14:textId="77777777" w:rsidR="00E769B0" w:rsidRPr="00E769B0" w:rsidRDefault="00E769B0" w:rsidP="00E769B0">
      <w:pPr>
        <w:rPr>
          <w:lang w:eastAsia="ja-JP"/>
        </w:rPr>
      </w:pPr>
    </w:p>
    <w:p w14:paraId="2AF4B4DC" w14:textId="77777777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56685968"/>
      <w:r w:rsidRPr="00854C55">
        <w:rPr>
          <w:b/>
        </w:rPr>
        <w:t>Corrections required</w:t>
      </w:r>
      <w:bookmarkEnd w:id="5"/>
      <w:bookmarkEnd w:id="6"/>
      <w:bookmarkEnd w:id="7"/>
    </w:p>
    <w:p w14:paraId="08CB2834" w14:textId="77777777" w:rsidR="00551AA2" w:rsidRDefault="00551AA2" w:rsidP="00551AA2"/>
    <w:p w14:paraId="74D202EB" w14:textId="77777777" w:rsidR="00871E53" w:rsidRDefault="00871E53" w:rsidP="00871E53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rFonts w:eastAsia="SimSun"/>
          <w:b/>
          <w:lang w:val="en-US" w:eastAsia="zh-CN"/>
        </w:rPr>
      </w:pPr>
      <w:bookmarkStart w:id="8" w:name="_Toc23560"/>
      <w:bookmarkStart w:id="9" w:name="_Toc56685969"/>
      <w:r>
        <w:rPr>
          <w:b/>
          <w:lang w:val="pt-BR"/>
        </w:rPr>
        <w:t xml:space="preserve">2.1 Change </w:t>
      </w:r>
      <w:r>
        <w:rPr>
          <w:b/>
          <w:lang w:val="en-US"/>
        </w:rPr>
        <w:t>1</w:t>
      </w:r>
      <w:bookmarkEnd w:id="9"/>
      <w:r>
        <w:rPr>
          <w:rFonts w:hint="eastAsia"/>
          <w:b/>
          <w:lang w:val="en-US" w:eastAsia="zh-CN"/>
        </w:rPr>
        <w:t xml:space="preserve">  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871E53" w14:paraId="4304621C" w14:textId="77777777" w:rsidTr="00055DF9">
        <w:trPr>
          <w:trHeight w:val="447"/>
        </w:trPr>
        <w:tc>
          <w:tcPr>
            <w:tcW w:w="1985" w:type="dxa"/>
          </w:tcPr>
          <w:p w14:paraId="37C6DBC5" w14:textId="77777777" w:rsidR="00871E53" w:rsidRDefault="00871E53" w:rsidP="00055DF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 w:hint="eastAsia"/>
                <w:b/>
                <w:lang w:val="en-US" w:eastAsia="zh-CN"/>
              </w:rPr>
              <w:t>Function</w:t>
            </w:r>
            <w:r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62E9EBB5" w14:textId="77777777" w:rsidR="00871E53" w:rsidRDefault="00871E53" w:rsidP="00055DF9">
            <w:pPr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fl_TC_9_1_7_2_Body</w:t>
            </w:r>
          </w:p>
        </w:tc>
      </w:tr>
      <w:tr w:rsidR="00871E53" w14:paraId="529D8052" w14:textId="77777777" w:rsidTr="00055DF9">
        <w:trPr>
          <w:trHeight w:val="549"/>
        </w:trPr>
        <w:tc>
          <w:tcPr>
            <w:tcW w:w="1985" w:type="dxa"/>
          </w:tcPr>
          <w:p w14:paraId="1A34A078" w14:textId="77777777" w:rsidR="00871E53" w:rsidRDefault="00871E53" w:rsidP="00055DF9">
            <w:pPr>
              <w:spacing w:before="40" w:after="40"/>
              <w:rPr>
                <w:rFonts w:ascii="Arial" w:hAnsi="Arial"/>
                <w:b/>
              </w:rPr>
            </w:pPr>
            <w:bookmarkStart w:id="10" w:name="OLE_LINK3" w:colFirst="1" w:colLast="1"/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FFCDC54" w14:textId="77777777" w:rsidR="00871E53" w:rsidRPr="00871E53" w:rsidRDefault="00871E53" w:rsidP="00055DF9">
            <w:pPr>
              <w:pStyle w:val="CRCoverPage"/>
              <w:spacing w:after="0"/>
              <w:rPr>
                <w:rFonts w:eastAsia="SimSun" w:cs="Arial"/>
                <w:lang w:val="en-US" w:eastAsia="zh-CN"/>
              </w:rPr>
            </w:pPr>
            <w:r w:rsidRPr="00871E53">
              <w:rPr>
                <w:rFonts w:eastAsia="SimSun" w:cs="Arial"/>
                <w:lang w:val="en-US" w:eastAsia="zh-CN"/>
              </w:rPr>
              <w:t>At step 2-3,</w:t>
            </w:r>
            <w:r w:rsidRPr="00871E53">
              <w:rPr>
                <w:rFonts w:eastAsia="MS Mincho" w:hAnsi="Times New Roman"/>
                <w:lang w:val="en-US"/>
              </w:rPr>
              <w:t xml:space="preserve"> </w:t>
            </w:r>
            <w:r w:rsidRPr="00871E53">
              <w:rPr>
                <w:rFonts w:eastAsia="MS Mincho" w:hAnsi="Times New Roman"/>
                <w:lang w:val="en-US"/>
              </w:rPr>
              <w:t>“</w:t>
            </w:r>
            <w:r w:rsidRPr="00871E53">
              <w:rPr>
                <w:rFonts w:eastAsia="MS Mincho" w:hAnsi="Times New Roman"/>
                <w:lang w:val="en-US"/>
              </w:rPr>
              <w:t>S</w:t>
            </w:r>
            <w:r w:rsidRPr="00871E53">
              <w:rPr>
                <w:rFonts w:eastAsia="SimSun" w:cs="Arial"/>
                <w:lang w:val="en-US" w:eastAsia="zh-CN"/>
              </w:rPr>
              <w:t>S transfers rrcReconfiguration to release u</w:t>
            </w:r>
            <w:r w:rsidRPr="00871E53">
              <w:rPr>
                <w:lang w:eastAsia="zh-CN"/>
              </w:rPr>
              <w:t>ser-plane resources</w:t>
            </w:r>
            <w:r w:rsidRPr="00871E53">
              <w:rPr>
                <w:lang w:val="en-US" w:eastAsia="zh-CN"/>
              </w:rPr>
              <w:t xml:space="preserve"> of UE</w:t>
            </w:r>
            <w:r w:rsidRPr="00871E53">
              <w:rPr>
                <w:rFonts w:eastAsia="SimSun" w:cs="Arial" w:hint="eastAsia"/>
                <w:lang w:val="en-US" w:eastAsia="zh-CN"/>
              </w:rPr>
              <w:t xml:space="preserve"> </w:t>
            </w:r>
            <w:r w:rsidRPr="00871E53">
              <w:rPr>
                <w:rFonts w:eastAsia="SimSun" w:cs="Arial"/>
                <w:lang w:val="en-US" w:eastAsia="zh-CN"/>
              </w:rPr>
              <w:t>for the PDU session”. Corresponding SS side resources should also be released.</w:t>
            </w:r>
          </w:p>
        </w:tc>
      </w:tr>
      <w:tr w:rsidR="00871E53" w14:paraId="63C4ECBE" w14:textId="77777777" w:rsidTr="00055DF9">
        <w:tc>
          <w:tcPr>
            <w:tcW w:w="1985" w:type="dxa"/>
          </w:tcPr>
          <w:p w14:paraId="7F50A2BA" w14:textId="77777777" w:rsidR="00871E53" w:rsidRDefault="00871E53" w:rsidP="00055DF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37FAAB6" w14:textId="77777777" w:rsidR="00871E53" w:rsidRPr="00871E53" w:rsidRDefault="00871E53" w:rsidP="00055DF9">
            <w:pPr>
              <w:spacing w:after="0"/>
              <w:rPr>
                <w:rFonts w:ascii="Arial" w:eastAsia="SimSun" w:hAnsi="Arial"/>
                <w:color w:val="000000"/>
                <w:lang w:val="en-US" w:eastAsia="zh-CN"/>
              </w:rPr>
            </w:pPr>
            <w:r w:rsidRPr="00871E53">
              <w:rPr>
                <w:rFonts w:ascii="Arial" w:eastAsia="SimSun" w:hAnsi="Arial"/>
                <w:color w:val="000000"/>
                <w:lang w:val="en-US" w:eastAsia="zh-CN"/>
              </w:rPr>
              <w:t>Add DRB release at SS side at steps 2-3</w:t>
            </w:r>
          </w:p>
        </w:tc>
      </w:tr>
      <w:bookmarkEnd w:id="10"/>
      <w:tr w:rsidR="00871E53" w14:paraId="2D692A96" w14:textId="77777777" w:rsidTr="00055DF9">
        <w:tc>
          <w:tcPr>
            <w:tcW w:w="1985" w:type="dxa"/>
          </w:tcPr>
          <w:p w14:paraId="14BB330E" w14:textId="77777777" w:rsidR="00871E53" w:rsidRDefault="00871E53" w:rsidP="00055DF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CA2677D" w14:textId="77777777" w:rsidR="00871E53" w:rsidRDefault="00871E53" w:rsidP="00055DF9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Service_Request_NR5GC</w:t>
            </w:r>
          </w:p>
        </w:tc>
      </w:tr>
      <w:tr w:rsidR="00871E53" w14:paraId="3D993F6A" w14:textId="77777777" w:rsidTr="00055DF9">
        <w:tc>
          <w:tcPr>
            <w:tcW w:w="1985" w:type="dxa"/>
          </w:tcPr>
          <w:p w14:paraId="36937FDB" w14:textId="77777777" w:rsidR="00871E53" w:rsidRDefault="00871E53" w:rsidP="00055DF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39CB359" w14:textId="77777777" w:rsidR="00871E53" w:rsidRDefault="00871E53" w:rsidP="00055DF9">
            <w:pPr>
              <w:rPr>
                <w:rFonts w:ascii="Arial" w:hAnsi="Arial"/>
                <w:highlight w:val="cyan"/>
              </w:rPr>
            </w:pPr>
          </w:p>
        </w:tc>
      </w:tr>
    </w:tbl>
    <w:p w14:paraId="3B22966E" w14:textId="77777777" w:rsidR="00871E53" w:rsidRDefault="00871E53" w:rsidP="00871E53"/>
    <w:p w14:paraId="38F1DA65" w14:textId="77777777" w:rsidR="00871E53" w:rsidRDefault="00871E53" w:rsidP="00871E5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871E53" w14:paraId="01904900" w14:textId="77777777" w:rsidTr="00055DF9">
        <w:tc>
          <w:tcPr>
            <w:tcW w:w="9855" w:type="dxa"/>
          </w:tcPr>
          <w:p w14:paraId="315425C4" w14:textId="77777777" w:rsidR="00871E53" w:rsidRDefault="00871E53" w:rsidP="00055DF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function </w:t>
            </w:r>
            <w:bookmarkStart w:id="11" w:name="OLE_LINK2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fl_TC_9_1_7_2_Body</w:t>
            </w:r>
            <w:bookmarkEnd w:id="11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() runs on NR5GC_PTC</w:t>
            </w:r>
          </w:p>
          <w:p w14:paraId="04399837" w14:textId="77777777" w:rsidR="00871E53" w:rsidRDefault="00871E53" w:rsidP="00055DF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{</w:t>
            </w:r>
          </w:p>
          <w:p w14:paraId="30911873" w14:textId="77777777" w:rsidR="00871E53" w:rsidRDefault="00871E53" w:rsidP="00055DF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NR_CellId_Type v_NGC_NASCellA := f_NR5GC_MapNASCell(ngc_CellA, NG_AllCellsOnSamePLMN);</w:t>
            </w:r>
          </w:p>
          <w:p w14:paraId="4963BC88" w14:textId="77777777" w:rsidR="00871E53" w:rsidRDefault="00871E53" w:rsidP="00055DF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NR_RadioBearerId_Type v_SRB := tsc_NR_RbId_SRB2;</w:t>
            </w:r>
          </w:p>
          <w:p w14:paraId="1244958F" w14:textId="77777777" w:rsidR="00871E53" w:rsidRDefault="00871E53" w:rsidP="00055DF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charstring v_NSSAI := f_ConvertS_NSSAI_ForATCommand (cs_S_NSSAI_SST1eMBB);</w:t>
            </w:r>
          </w:p>
          <w:p w14:paraId="6C2A54DB" w14:textId="77777777" w:rsidR="00871E53" w:rsidRDefault="00871E53" w:rsidP="00055DF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template (omit) QosFlow_Identification_Type v_QosFlowId;</w:t>
            </w:r>
          </w:p>
          <w:p w14:paraId="2F064175" w14:textId="77777777" w:rsidR="00871E53" w:rsidRDefault="00871E53" w:rsidP="00055DF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DRB_ToReleaseList v_DRBToReleaseList;</w:t>
            </w:r>
          </w:p>
          <w:p w14:paraId="1E09EE90" w14:textId="77777777" w:rsidR="00871E53" w:rsidRDefault="00871E53" w:rsidP="00055DF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template (value) RadioBearerConfig v_RadioBearerConfig;</w:t>
            </w:r>
          </w:p>
          <w:p w14:paraId="7E11C19B" w14:textId="77777777" w:rsidR="00871E53" w:rsidRDefault="00871E53" w:rsidP="00055DF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SDAP_SDUList_Type v_SDAP_Data := { f_IPv4IPv6_IcmpEchoReply(f_LoopbackModeB_IP_Address_UE()) }; //Create the IP Data</w:t>
            </w:r>
          </w:p>
          <w:p w14:paraId="0A3D5976" w14:textId="77777777" w:rsidR="00871E53" w:rsidRDefault="00871E53" w:rsidP="00055DF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template (value) PDU_SessionStatus v_PDUSessionStatus;</w:t>
            </w:r>
          </w:p>
          <w:p w14:paraId="6E9DCAF9" w14:textId="77777777" w:rsidR="00871E53" w:rsidRDefault="00871E53" w:rsidP="00055DF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NR_SRB_COMMON_IND v_ReceivedAsp;</w:t>
            </w:r>
          </w:p>
          <w:p w14:paraId="36809AC2" w14:textId="77777777" w:rsidR="00871E53" w:rsidRDefault="00871E53" w:rsidP="00055DF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integer v_PSI;</w:t>
            </w:r>
          </w:p>
          <w:p w14:paraId="7EBDD851" w14:textId="77777777" w:rsidR="00871E53" w:rsidRDefault="00871E53" w:rsidP="00055DF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boolean v_Result := false;</w:t>
            </w:r>
          </w:p>
          <w:p w14:paraId="5420A571" w14:textId="77777777" w:rsidR="00871E53" w:rsidRDefault="00871E53" w:rsidP="00055DF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template (omit) RRCReconfiguration_v1530_IEs v_V1530Ext; //@sic R5s200716 sic@</w:t>
            </w:r>
          </w:p>
          <w:p w14:paraId="0377D05F" w14:textId="77777777" w:rsidR="00871E53" w:rsidRDefault="00871E53" w:rsidP="00055DF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template (value) CellGroupConfig v_CellGroupConfig; //@sic R5s200716 sic@</w:t>
            </w:r>
          </w:p>
          <w:p w14:paraId="26818AB4" w14:textId="77777777" w:rsidR="00871E53" w:rsidRDefault="00871E53" w:rsidP="00055DF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NR_RLC_BearerToReleaseList_Type v_RlcToReleaseList; //@sic R5s200716 sic@</w:t>
            </w:r>
          </w:p>
          <w:p w14:paraId="52B2EC16" w14:textId="77777777" w:rsidR="00871E53" w:rsidRDefault="00871E53" w:rsidP="00055DF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3517F9E2" w14:textId="77777777" w:rsidR="00871E53" w:rsidRDefault="00CF745A" w:rsidP="00055D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3F7F5F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…………………</w:t>
            </w:r>
          </w:p>
          <w:p w14:paraId="73DA3089" w14:textId="77777777" w:rsidR="00871E53" w:rsidRDefault="00871E53" w:rsidP="00055DF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</w:t>
            </w:r>
          </w:p>
          <w:p w14:paraId="1484E505" w14:textId="77777777" w:rsidR="00871E53" w:rsidRDefault="00871E53" w:rsidP="00055DF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49529DFF" w14:textId="77777777" w:rsidR="00871E53" w:rsidRDefault="00871E53" w:rsidP="00055DF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//@siclog "Steps 2 - 3" siclog@</w:t>
            </w:r>
          </w:p>
          <w:p w14:paraId="01842DC9" w14:textId="77777777" w:rsidR="00871E53" w:rsidRDefault="00871E53" w:rsidP="00055DF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//The SS transmits an RRCReconfiguration message to release User-plane resources for the PDU </w:t>
            </w: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lastRenderedPageBreak/>
              <w:t>session.</w:t>
            </w:r>
          </w:p>
          <w:p w14:paraId="46DD2BF2" w14:textId="77777777" w:rsidR="00871E53" w:rsidRDefault="00871E53" w:rsidP="00055DF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//@sic R5s201129 sic@ f_NR_SendRRCReconfiguration(v_NGC_NASCellA, -, v_RadioBearerConfig);</w:t>
            </w:r>
          </w:p>
          <w:p w14:paraId="2DEBB809" w14:textId="77777777" w:rsidR="00871E53" w:rsidRDefault="00871E53" w:rsidP="00055DF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v_RlcToReleaseList := {f_NR_LogicalChannelId_DRB(f_NR_GetDefaultDRB_ForFirstNonIMSPDUSession())}; //@sic R5s200716 sic@</w:t>
            </w:r>
          </w:p>
          <w:p w14:paraId="46FFFD66" w14:textId="77777777" w:rsidR="00871E53" w:rsidRDefault="00871E53" w:rsidP="00055DF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v_CellGroupConfig := cs_38508_CellGroupConfig (tsc_NR_CellGroupId_MCG , //@sic R5s200716 sic@</w:t>
            </w:r>
          </w:p>
          <w:p w14:paraId="65A8FA82" w14:textId="77777777" w:rsidR="00871E53" w:rsidRDefault="00871E53" w:rsidP="00055DF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             omit,</w:t>
            </w:r>
          </w:p>
          <w:p w14:paraId="1E9F3FDF" w14:textId="77777777" w:rsidR="00871E53" w:rsidRDefault="00871E53" w:rsidP="00055DF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             v_RlcToReleaseList,</w:t>
            </w:r>
          </w:p>
          <w:p w14:paraId="5E61FE0A" w14:textId="77777777" w:rsidR="00871E53" w:rsidRDefault="00871E53" w:rsidP="00055DF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             omit,</w:t>
            </w:r>
          </w:p>
          <w:p w14:paraId="705BB007" w14:textId="77777777" w:rsidR="00871E53" w:rsidRDefault="00871E53" w:rsidP="00055DF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             omit,</w:t>
            </w:r>
          </w:p>
          <w:p w14:paraId="087CFA0D" w14:textId="77777777" w:rsidR="00871E53" w:rsidRDefault="00871E53" w:rsidP="00055DF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             omit);</w:t>
            </w:r>
          </w:p>
          <w:p w14:paraId="3D9181CA" w14:textId="77777777" w:rsidR="00871E53" w:rsidRDefault="00871E53" w:rsidP="00055DF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v_V1530Ext := cs_NR_RRCReconfiguration_v1530_IEs(bit2oct(encvalue(v_CellGroupConfig))); //@sic R5s200716 sic@</w:t>
            </w:r>
          </w:p>
          <w:p w14:paraId="122CFDA6" w14:textId="77777777" w:rsidR="00871E53" w:rsidRDefault="00871E53" w:rsidP="00055DF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f_NR_SendRRCReconfiguration(v_NGC_NASCellA, -, v_RadioBearerConfig, v_V1530Ext); //@sic R5s200716 sic@</w:t>
            </w:r>
          </w:p>
          <w:p w14:paraId="630B85EB" w14:textId="77777777" w:rsidR="00871E53" w:rsidRDefault="00871E53" w:rsidP="00055DF9">
            <w:pPr>
              <w:spacing w:after="0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</w:p>
          <w:p w14:paraId="4C1D868D" w14:textId="77777777" w:rsidR="00871E53" w:rsidRDefault="00871E53" w:rsidP="00055DF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//@siclog "Steps 4" siclog@</w:t>
            </w:r>
          </w:p>
          <w:p w14:paraId="23BFA491" w14:textId="77777777" w:rsidR="00871E53" w:rsidRDefault="00CF745A" w:rsidP="00055D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3F7F5F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…………….</w:t>
            </w:r>
          </w:p>
          <w:p w14:paraId="0A19243F" w14:textId="77777777" w:rsidR="00871E53" w:rsidRDefault="00871E53" w:rsidP="00055DF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}</w:t>
            </w:r>
          </w:p>
        </w:tc>
      </w:tr>
    </w:tbl>
    <w:p w14:paraId="174D3CC0" w14:textId="77777777" w:rsidR="00871E53" w:rsidRDefault="00871E53" w:rsidP="00871E53">
      <w:pPr>
        <w:spacing w:after="0"/>
        <w:rPr>
          <w:rFonts w:ascii="Arial" w:hAnsi="Arial"/>
          <w:b/>
          <w:lang w:eastAsia="en-GB"/>
        </w:rPr>
      </w:pPr>
    </w:p>
    <w:p w14:paraId="09204AA0" w14:textId="77777777" w:rsidR="00871E53" w:rsidRDefault="00871E53" w:rsidP="00871E53">
      <w:pPr>
        <w:spacing w:after="0"/>
        <w:rPr>
          <w:rFonts w:ascii="Arial" w:hAnsi="Arial"/>
          <w:b/>
          <w:lang w:eastAsia="en-GB"/>
        </w:rPr>
      </w:pPr>
    </w:p>
    <w:p w14:paraId="36DB95EF" w14:textId="77777777" w:rsidR="00871E53" w:rsidRDefault="00871E53" w:rsidP="00871E5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871E53" w14:paraId="2FA5F825" w14:textId="77777777" w:rsidTr="00055DF9">
        <w:tc>
          <w:tcPr>
            <w:tcW w:w="9855" w:type="dxa"/>
          </w:tcPr>
          <w:p w14:paraId="2113BDB1" w14:textId="77777777" w:rsidR="00871E53" w:rsidRDefault="00871E53" w:rsidP="00055DF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function fl_TC_9_1_7_2_Body() runs on NR5GC_PTC</w:t>
            </w:r>
          </w:p>
          <w:p w14:paraId="0D60F297" w14:textId="77777777" w:rsidR="00871E53" w:rsidRDefault="00871E53" w:rsidP="00055DF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{</w:t>
            </w:r>
          </w:p>
          <w:p w14:paraId="5B4742AD" w14:textId="77777777" w:rsidR="00871E53" w:rsidRDefault="00871E53" w:rsidP="00055DF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NR_CellId_Type v_NGC_NASCellA := f_NR5GC_MapNASCell(ngc_CellA, NG_AllCellsOnSamePLMN);</w:t>
            </w:r>
          </w:p>
          <w:p w14:paraId="57D5CD0C" w14:textId="77777777" w:rsidR="00871E53" w:rsidRDefault="00871E53" w:rsidP="00055DF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NR_RadioBearerId_Type v_SRB := tsc_NR_RbId_SRB2;</w:t>
            </w:r>
          </w:p>
          <w:p w14:paraId="40283C45" w14:textId="77777777" w:rsidR="00871E53" w:rsidRDefault="00871E53" w:rsidP="00055DF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charstring v_NSSAI := f_ConvertS_NSSAI_ForATCommand (cs_S_NSSAI_SST1eMBB);</w:t>
            </w:r>
          </w:p>
          <w:p w14:paraId="629D0705" w14:textId="77777777" w:rsidR="00871E53" w:rsidRDefault="00871E53" w:rsidP="00055DF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template (omit) QosFlow_Identification_Type v_QosFlowId;</w:t>
            </w:r>
          </w:p>
          <w:p w14:paraId="3D23307F" w14:textId="77777777" w:rsidR="00871E53" w:rsidRDefault="00871E53" w:rsidP="00055DF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DRB_ToReleaseList v_DRBToReleaseList;</w:t>
            </w:r>
          </w:p>
          <w:p w14:paraId="0A083E46" w14:textId="77777777" w:rsidR="00871E53" w:rsidRDefault="00871E53" w:rsidP="00055DF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template (value) RadioBearerConfig v_RadioBearerConfig;</w:t>
            </w:r>
          </w:p>
          <w:p w14:paraId="7949B780" w14:textId="77777777" w:rsidR="00871E53" w:rsidRDefault="00871E53" w:rsidP="00055DF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SDAP_SDUList_Type v_SDAP_Data := { f_IPv4IPv6_IcmpEchoReply(f_LoopbackModeB_IP_Address_UE()) }; //Create the IP Data</w:t>
            </w:r>
          </w:p>
          <w:p w14:paraId="1C11B2EC" w14:textId="77777777" w:rsidR="00871E53" w:rsidRDefault="00871E53" w:rsidP="00055DF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template (value) PDU_SessionStatus v_PDUSessionStatus;</w:t>
            </w:r>
          </w:p>
          <w:p w14:paraId="6E09C04E" w14:textId="77777777" w:rsidR="00871E53" w:rsidRDefault="00871E53" w:rsidP="00055DF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NR_SRB_COMMON_IND v_ReceivedAsp;</w:t>
            </w:r>
          </w:p>
          <w:p w14:paraId="07234F80" w14:textId="77777777" w:rsidR="00871E53" w:rsidRDefault="00871E53" w:rsidP="00055DF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integer v_PSI;</w:t>
            </w:r>
          </w:p>
          <w:p w14:paraId="70AD88FC" w14:textId="77777777" w:rsidR="00871E53" w:rsidRDefault="00871E53" w:rsidP="00055DF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boolean v_Result := false;</w:t>
            </w:r>
          </w:p>
          <w:p w14:paraId="4C6D212F" w14:textId="77777777" w:rsidR="00871E53" w:rsidRDefault="00871E53" w:rsidP="00055DF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template (omit) RRCReconfiguration_v1530_IEs v_V1530Ext; //@sic R5s200716 sic@</w:t>
            </w:r>
          </w:p>
          <w:p w14:paraId="119EE8CF" w14:textId="77777777" w:rsidR="00871E53" w:rsidRDefault="00871E53" w:rsidP="00055DF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template (value) CellGroupConfig v_CellGroupConfig; //@sic R5s200716 sic@</w:t>
            </w:r>
          </w:p>
          <w:p w14:paraId="185613C9" w14:textId="77777777" w:rsidR="00871E53" w:rsidRDefault="00871E53" w:rsidP="00055DF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NR_RLC_BearerToReleaseList_Type v_RlcToReleaseList; //@sic R5s200716 sic@</w:t>
            </w:r>
          </w:p>
          <w:p w14:paraId="3941BD8B" w14:textId="77777777" w:rsidR="00871E53" w:rsidRDefault="00871E53" w:rsidP="00055DF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zh-CN"/>
              </w:rPr>
            </w:pPr>
          </w:p>
          <w:p w14:paraId="2A1147D4" w14:textId="77777777" w:rsidR="00871E53" w:rsidRDefault="00871E53" w:rsidP="00055DF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r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>var template (value) NR_RadioBearerList_Type v_RadioBearerDrbList;</w:t>
            </w:r>
          </w:p>
          <w:p w14:paraId="73FD4AAE" w14:textId="77777777" w:rsidR="00871E53" w:rsidRDefault="00871E53" w:rsidP="00055DF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 xml:space="preserve">    var integer k;</w:t>
            </w:r>
          </w:p>
          <w:p w14:paraId="5726FE07" w14:textId="77777777" w:rsidR="00871E53" w:rsidRDefault="00871E53" w:rsidP="00055DF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 xml:space="preserve">    var IntegerList_Type v_DrbList;</w:t>
            </w:r>
          </w:p>
          <w:p w14:paraId="0DEC4676" w14:textId="77777777" w:rsidR="00871E53" w:rsidRDefault="00871E53" w:rsidP="00055DF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</w:p>
          <w:p w14:paraId="3C57D045" w14:textId="77777777" w:rsidR="00871E53" w:rsidRDefault="00871E53" w:rsidP="00055DF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</w:t>
            </w:r>
          </w:p>
          <w:p w14:paraId="0FDDB1C6" w14:textId="77777777" w:rsidR="00871E53" w:rsidRDefault="00CF745A" w:rsidP="00055D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3F7F5F"/>
                <w:lang w:val="en-US" w:eastAsia="en-GB"/>
              </w:rPr>
            </w:pPr>
            <w:r>
              <w:rPr>
                <w:rFonts w:ascii="Courier New" w:hAnsi="Courier New" w:cs="Courier New"/>
                <w:b/>
                <w:lang w:eastAsia="en-GB"/>
              </w:rPr>
              <w:t>…………</w:t>
            </w:r>
          </w:p>
          <w:p w14:paraId="46F9B014" w14:textId="77777777" w:rsidR="00871E53" w:rsidRDefault="00871E53" w:rsidP="00055DF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73E4BD1D" w14:textId="77777777" w:rsidR="00871E53" w:rsidRDefault="00871E53" w:rsidP="00055DF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2937F72D" w14:textId="77777777" w:rsidR="00871E53" w:rsidRDefault="00871E53" w:rsidP="00055DF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//@siclog "Steps 2 - 3" siclog@</w:t>
            </w:r>
          </w:p>
          <w:p w14:paraId="631233B7" w14:textId="77777777" w:rsidR="00871E53" w:rsidRDefault="00871E53" w:rsidP="00055DF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//The SS transmits an RRCReconfiguration message to release User-plane resources for the PDU session.</w:t>
            </w:r>
          </w:p>
          <w:p w14:paraId="4C56E06D" w14:textId="77777777" w:rsidR="00871E53" w:rsidRDefault="00871E53" w:rsidP="00055DF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//@sic R5s201129 sic@ f_NR_SendRRCReconfiguration(v_NGC_NASCellA, -, v_RadioBearerConfig);</w:t>
            </w:r>
          </w:p>
          <w:p w14:paraId="3BEC937C" w14:textId="77777777" w:rsidR="00871E53" w:rsidRDefault="00871E53" w:rsidP="00055DF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v_RlcToReleaseList := {f_NR_LogicalChannelId_DRB(f_NR_GetDefaultDRB_ForFirstNonIMSPDUSession())}; //@sic R5s200716 sic@</w:t>
            </w:r>
          </w:p>
          <w:p w14:paraId="7DE2C65F" w14:textId="77777777" w:rsidR="00871E53" w:rsidRDefault="00871E53" w:rsidP="00055DF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lastRenderedPageBreak/>
              <w:t xml:space="preserve">    v_CellGroupConfig := cs_38508_CellGroupConfig (tsc_NR_CellGroupId_MCG , //@sic R5s200716 sic@</w:t>
            </w:r>
          </w:p>
          <w:p w14:paraId="7FE131E7" w14:textId="77777777" w:rsidR="00871E53" w:rsidRDefault="00871E53" w:rsidP="00055DF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             omit,</w:t>
            </w:r>
          </w:p>
          <w:p w14:paraId="7D4473CF" w14:textId="77777777" w:rsidR="00871E53" w:rsidRDefault="00871E53" w:rsidP="00055DF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             v_RlcToReleaseList,</w:t>
            </w:r>
          </w:p>
          <w:p w14:paraId="461BC702" w14:textId="77777777" w:rsidR="00871E53" w:rsidRDefault="00871E53" w:rsidP="00055DF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             omit,</w:t>
            </w:r>
          </w:p>
          <w:p w14:paraId="32AE667A" w14:textId="77777777" w:rsidR="00871E53" w:rsidRDefault="00871E53" w:rsidP="00055DF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             omit,</w:t>
            </w:r>
          </w:p>
          <w:p w14:paraId="679E2C7C" w14:textId="77777777" w:rsidR="00871E53" w:rsidRDefault="00871E53" w:rsidP="00055DF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             omit);</w:t>
            </w:r>
          </w:p>
          <w:p w14:paraId="3A1D8CE7" w14:textId="77777777" w:rsidR="00871E53" w:rsidRDefault="00871E53" w:rsidP="00055DF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v_V1530Ext := cs_NR_RRCReconfiguration_v1530_IEs(bit2oct(encvalue(v_CellGroupConfig))); //@sic R5s200716 sic@</w:t>
            </w:r>
          </w:p>
          <w:p w14:paraId="1AB35D6D" w14:textId="77777777" w:rsidR="00871E53" w:rsidRDefault="00871E53" w:rsidP="00055DF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f_NR_SendRRCReconfiguration(v_NGC_NASCellA, -, v_RadioBearerConfig, v_V1530Ext); //@sic R5s200716 sic@</w:t>
            </w:r>
          </w:p>
          <w:p w14:paraId="6E13DA76" w14:textId="77777777" w:rsidR="00871E53" w:rsidRDefault="00871E53" w:rsidP="00055DF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0AB0E618" w14:textId="77777777" w:rsidR="00871E53" w:rsidRDefault="00871E53" w:rsidP="00055DF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r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>v_DrbList := f_NR_GetActiveDRBs(v_NGC_NASCellA);</w:t>
            </w:r>
          </w:p>
          <w:p w14:paraId="3F77D8B2" w14:textId="77777777" w:rsidR="00871E53" w:rsidRDefault="00871E53" w:rsidP="00055DF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 xml:space="preserve">    for (k := 0; k &lt; lengthof(v_DrbList); k := k+1) {</w:t>
            </w:r>
          </w:p>
          <w:p w14:paraId="73C1046B" w14:textId="77777777" w:rsidR="00871E53" w:rsidRDefault="00871E53" w:rsidP="00055DF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 xml:space="preserve">      v_RadioBearerDrbList[k] := cs_NR_SS_DRB_Release(v_DrbList[k]);</w:t>
            </w:r>
          </w:p>
          <w:p w14:paraId="4ED38251" w14:textId="77777777" w:rsidR="00871E53" w:rsidRDefault="00871E53" w:rsidP="00055DF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 xml:space="preserve">    }</w:t>
            </w:r>
          </w:p>
          <w:p w14:paraId="233B4A99" w14:textId="77777777" w:rsidR="00871E53" w:rsidRDefault="00871E53" w:rsidP="00055DF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 xml:space="preserve">    f_NR_SS_CommonRadioBearerConfig(v_NGC_NASCellA, v_RadioBearerDrbList, cs_TimingInfo_Now);</w:t>
            </w:r>
          </w:p>
          <w:p w14:paraId="34A99C03" w14:textId="77777777" w:rsidR="00871E53" w:rsidRDefault="00871E53" w:rsidP="00055DF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69D2DD0E" w14:textId="77777777" w:rsidR="00871E53" w:rsidRDefault="00871E53" w:rsidP="00055DF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//@siclog "Steps 4" siclog@</w:t>
            </w:r>
          </w:p>
          <w:p w14:paraId="5977443E" w14:textId="77777777" w:rsidR="00871E53" w:rsidRDefault="00871E53" w:rsidP="00055DF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4F81D66A" w14:textId="77777777" w:rsidR="00871E53" w:rsidRDefault="00871E53" w:rsidP="00055D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3F7F5F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r w:rsidR="00CF745A">
              <w:rPr>
                <w:rFonts w:ascii="Courier New" w:hAnsi="Courier New" w:cs="Courier New"/>
                <w:b/>
                <w:lang w:eastAsia="en-GB"/>
              </w:rPr>
              <w:t>…………………</w:t>
            </w:r>
          </w:p>
          <w:p w14:paraId="430B7CD2" w14:textId="77777777" w:rsidR="00871E53" w:rsidRDefault="00871E53" w:rsidP="00055DF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2AC055BD" w14:textId="77777777" w:rsidR="00871E53" w:rsidRDefault="00871E53" w:rsidP="00055DF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}</w:t>
            </w:r>
          </w:p>
        </w:tc>
      </w:tr>
    </w:tbl>
    <w:p w14:paraId="0D2D7E08" w14:textId="77777777" w:rsidR="00871E53" w:rsidRDefault="00871E53" w:rsidP="00871E53"/>
    <w:p w14:paraId="2548C389" w14:textId="77777777" w:rsidR="000F71D3" w:rsidRPr="00551AA2" w:rsidRDefault="000F71D3" w:rsidP="00551AA2"/>
    <w:sectPr w:rsidR="000F71D3" w:rsidRPr="00551AA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D319C2" w14:textId="77777777" w:rsidR="00055DF9" w:rsidRDefault="00055DF9">
      <w:r>
        <w:separator/>
      </w:r>
    </w:p>
  </w:endnote>
  <w:endnote w:type="continuationSeparator" w:id="0">
    <w:p w14:paraId="3CD2CB34" w14:textId="77777777" w:rsidR="00055DF9" w:rsidRDefault="00055D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Arial Unicode MS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82354F" w14:textId="77777777" w:rsidR="00055DF9" w:rsidRDefault="00055DF9">
      <w:r>
        <w:separator/>
      </w:r>
    </w:p>
  </w:footnote>
  <w:footnote w:type="continuationSeparator" w:id="0">
    <w:p w14:paraId="7F27F851" w14:textId="77777777" w:rsidR="00055DF9" w:rsidRDefault="00055D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63AE7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7B765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C4473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B7FD0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3788C"/>
    <w:multiLevelType w:val="hybridMultilevel"/>
    <w:tmpl w:val="C8248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DE386E"/>
    <w:multiLevelType w:val="hybridMultilevel"/>
    <w:tmpl w:val="C06A20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70A03"/>
    <w:multiLevelType w:val="hybridMultilevel"/>
    <w:tmpl w:val="4A6459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9B73B4"/>
    <w:multiLevelType w:val="hybridMultilevel"/>
    <w:tmpl w:val="892000EA"/>
    <w:lvl w:ilvl="0" w:tplc="FDCABE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4C040A9"/>
    <w:multiLevelType w:val="hybridMultilevel"/>
    <w:tmpl w:val="5E60E106"/>
    <w:lvl w:ilvl="0" w:tplc="4BC63B82">
      <w:start w:val="1"/>
      <w:numFmt w:val="decimal"/>
      <w:lvlText w:val="%1."/>
      <w:lvlJc w:val="left"/>
      <w:pPr>
        <w:ind w:left="644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94D49D7"/>
    <w:multiLevelType w:val="hybridMultilevel"/>
    <w:tmpl w:val="5AA859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CBB62FF"/>
    <w:multiLevelType w:val="hybridMultilevel"/>
    <w:tmpl w:val="A950FB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C45994"/>
    <w:multiLevelType w:val="hybridMultilevel"/>
    <w:tmpl w:val="5AD4D9E6"/>
    <w:lvl w:ilvl="0" w:tplc="19D68C1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A22D13"/>
    <w:multiLevelType w:val="hybridMultilevel"/>
    <w:tmpl w:val="EA0A06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67863D8"/>
    <w:multiLevelType w:val="hybridMultilevel"/>
    <w:tmpl w:val="13806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B3043A"/>
    <w:multiLevelType w:val="hybridMultilevel"/>
    <w:tmpl w:val="B2363F20"/>
    <w:lvl w:ilvl="0" w:tplc="05CA647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59521C"/>
    <w:multiLevelType w:val="hybridMultilevel"/>
    <w:tmpl w:val="D60281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695EA5"/>
    <w:multiLevelType w:val="hybridMultilevel"/>
    <w:tmpl w:val="15BA0272"/>
    <w:lvl w:ilvl="0" w:tplc="9D8EF4D4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934963"/>
    <w:multiLevelType w:val="hybridMultilevel"/>
    <w:tmpl w:val="56546362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486664"/>
    <w:multiLevelType w:val="hybridMultilevel"/>
    <w:tmpl w:val="A6720B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1F79B1"/>
    <w:multiLevelType w:val="hybridMultilevel"/>
    <w:tmpl w:val="D7E61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1A0443"/>
    <w:multiLevelType w:val="hybridMultilevel"/>
    <w:tmpl w:val="85BCF5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F720A8"/>
    <w:multiLevelType w:val="hybridMultilevel"/>
    <w:tmpl w:val="EFA409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9D1D36"/>
    <w:multiLevelType w:val="hybridMultilevel"/>
    <w:tmpl w:val="EA0A06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E177BA"/>
    <w:multiLevelType w:val="hybridMultilevel"/>
    <w:tmpl w:val="D7E61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271101"/>
    <w:multiLevelType w:val="hybridMultilevel"/>
    <w:tmpl w:val="5E60E106"/>
    <w:lvl w:ilvl="0" w:tplc="4BC63B82">
      <w:start w:val="1"/>
      <w:numFmt w:val="decimal"/>
      <w:lvlText w:val="%1."/>
      <w:lvlJc w:val="left"/>
      <w:pPr>
        <w:ind w:left="644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8E8633C"/>
    <w:multiLevelType w:val="hybridMultilevel"/>
    <w:tmpl w:val="5CF46882"/>
    <w:lvl w:ilvl="0" w:tplc="092A0CFC">
      <w:start w:val="2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9D43B46"/>
    <w:multiLevelType w:val="hybridMultilevel"/>
    <w:tmpl w:val="76BA5620"/>
    <w:lvl w:ilvl="0" w:tplc="9D541E94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E2206B"/>
    <w:multiLevelType w:val="hybridMultilevel"/>
    <w:tmpl w:val="892000EA"/>
    <w:lvl w:ilvl="0" w:tplc="FDCABE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73D7487A"/>
    <w:multiLevelType w:val="hybridMultilevel"/>
    <w:tmpl w:val="9208E4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EA00DB"/>
    <w:multiLevelType w:val="hybridMultilevel"/>
    <w:tmpl w:val="5E60E106"/>
    <w:lvl w:ilvl="0" w:tplc="4BC63B82">
      <w:start w:val="1"/>
      <w:numFmt w:val="decimal"/>
      <w:lvlText w:val="%1."/>
      <w:lvlJc w:val="left"/>
      <w:pPr>
        <w:ind w:left="108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BFC57A5"/>
    <w:multiLevelType w:val="hybridMultilevel"/>
    <w:tmpl w:val="4184BC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521EAC"/>
    <w:multiLevelType w:val="hybridMultilevel"/>
    <w:tmpl w:val="5E60E106"/>
    <w:lvl w:ilvl="0" w:tplc="4BC63B82">
      <w:start w:val="1"/>
      <w:numFmt w:val="decimal"/>
      <w:lvlText w:val="%1."/>
      <w:lvlJc w:val="left"/>
      <w:pPr>
        <w:ind w:left="644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FA11CCC"/>
    <w:multiLevelType w:val="hybridMultilevel"/>
    <w:tmpl w:val="892000EA"/>
    <w:lvl w:ilvl="0" w:tplc="FDCABE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0"/>
  </w:num>
  <w:num w:numId="5">
    <w:abstractNumId w:val="2"/>
  </w:num>
  <w:num w:numId="6">
    <w:abstractNumId w:val="28"/>
  </w:num>
  <w:num w:numId="7">
    <w:abstractNumId w:val="20"/>
  </w:num>
  <w:num w:numId="8">
    <w:abstractNumId w:val="24"/>
  </w:num>
  <w:num w:numId="9">
    <w:abstractNumId w:val="23"/>
  </w:num>
  <w:num w:numId="10">
    <w:abstractNumId w:val="12"/>
  </w:num>
  <w:num w:numId="11">
    <w:abstractNumId w:val="9"/>
  </w:num>
  <w:num w:numId="12">
    <w:abstractNumId w:val="14"/>
  </w:num>
  <w:num w:numId="13">
    <w:abstractNumId w:val="27"/>
  </w:num>
  <w:num w:numId="14">
    <w:abstractNumId w:val="17"/>
  </w:num>
  <w:num w:numId="15">
    <w:abstractNumId w:val="22"/>
  </w:num>
  <w:num w:numId="16">
    <w:abstractNumId w:val="21"/>
  </w:num>
  <w:num w:numId="17">
    <w:abstractNumId w:val="4"/>
  </w:num>
  <w:num w:numId="18">
    <w:abstractNumId w:val="29"/>
  </w:num>
  <w:num w:numId="19">
    <w:abstractNumId w:val="19"/>
  </w:num>
  <w:num w:numId="20">
    <w:abstractNumId w:val="18"/>
  </w:num>
  <w:num w:numId="21">
    <w:abstractNumId w:val="1"/>
  </w:num>
  <w:num w:numId="22">
    <w:abstractNumId w:val="13"/>
  </w:num>
  <w:num w:numId="23">
    <w:abstractNumId w:val="0"/>
  </w:num>
  <w:num w:numId="24">
    <w:abstractNumId w:val="11"/>
  </w:num>
  <w:num w:numId="25">
    <w:abstractNumId w:val="8"/>
  </w:num>
  <w:num w:numId="26">
    <w:abstractNumId w:val="7"/>
  </w:num>
  <w:num w:numId="27">
    <w:abstractNumId w:val="3"/>
  </w:num>
  <w:num w:numId="28">
    <w:abstractNumId w:val="16"/>
  </w:num>
  <w:num w:numId="29">
    <w:abstractNumId w:val="30"/>
  </w:num>
  <w:num w:numId="30">
    <w:abstractNumId w:val="5"/>
  </w:num>
  <w:num w:numId="31">
    <w:abstractNumId w:val="25"/>
  </w:num>
  <w:num w:numId="32">
    <w:abstractNumId w:val="26"/>
  </w:num>
  <w:num w:numId="3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1170"/>
    <w:rsid w:val="00002FC7"/>
    <w:rsid w:val="0001341C"/>
    <w:rsid w:val="00022E4A"/>
    <w:rsid w:val="00042EB3"/>
    <w:rsid w:val="00055DF9"/>
    <w:rsid w:val="000A6394"/>
    <w:rsid w:val="000B7FED"/>
    <w:rsid w:val="000C038A"/>
    <w:rsid w:val="000C6598"/>
    <w:rsid w:val="000D44B3"/>
    <w:rsid w:val="000F2859"/>
    <w:rsid w:val="000F71D3"/>
    <w:rsid w:val="001241F2"/>
    <w:rsid w:val="00143BB3"/>
    <w:rsid w:val="00145D43"/>
    <w:rsid w:val="00192C46"/>
    <w:rsid w:val="00195E8E"/>
    <w:rsid w:val="001A08B3"/>
    <w:rsid w:val="001A09A3"/>
    <w:rsid w:val="001A433F"/>
    <w:rsid w:val="001A7B60"/>
    <w:rsid w:val="001B52F0"/>
    <w:rsid w:val="001B7A65"/>
    <w:rsid w:val="001C0F9B"/>
    <w:rsid w:val="001E41F3"/>
    <w:rsid w:val="002118AB"/>
    <w:rsid w:val="002160BA"/>
    <w:rsid w:val="00247F82"/>
    <w:rsid w:val="0026004D"/>
    <w:rsid w:val="002640DD"/>
    <w:rsid w:val="00275D12"/>
    <w:rsid w:val="00284FEB"/>
    <w:rsid w:val="002860C4"/>
    <w:rsid w:val="00296A37"/>
    <w:rsid w:val="002B5741"/>
    <w:rsid w:val="002B61F1"/>
    <w:rsid w:val="002D362B"/>
    <w:rsid w:val="002D5B27"/>
    <w:rsid w:val="002E472E"/>
    <w:rsid w:val="002E59F1"/>
    <w:rsid w:val="00305409"/>
    <w:rsid w:val="00317F09"/>
    <w:rsid w:val="00344D50"/>
    <w:rsid w:val="003474E9"/>
    <w:rsid w:val="003609EF"/>
    <w:rsid w:val="0036231A"/>
    <w:rsid w:val="00374DD4"/>
    <w:rsid w:val="00394475"/>
    <w:rsid w:val="003A22C0"/>
    <w:rsid w:val="003A3CA7"/>
    <w:rsid w:val="003C3D28"/>
    <w:rsid w:val="003E1A36"/>
    <w:rsid w:val="003F4970"/>
    <w:rsid w:val="00410371"/>
    <w:rsid w:val="004242F1"/>
    <w:rsid w:val="00447986"/>
    <w:rsid w:val="004B75B7"/>
    <w:rsid w:val="004D5EE4"/>
    <w:rsid w:val="00500AE7"/>
    <w:rsid w:val="0051580D"/>
    <w:rsid w:val="00547111"/>
    <w:rsid w:val="00551AA2"/>
    <w:rsid w:val="00552157"/>
    <w:rsid w:val="00570359"/>
    <w:rsid w:val="00592D74"/>
    <w:rsid w:val="0059635A"/>
    <w:rsid w:val="005C3390"/>
    <w:rsid w:val="005C7EC7"/>
    <w:rsid w:val="005E2C44"/>
    <w:rsid w:val="00615277"/>
    <w:rsid w:val="00621188"/>
    <w:rsid w:val="006257ED"/>
    <w:rsid w:val="00665C47"/>
    <w:rsid w:val="00686F70"/>
    <w:rsid w:val="00695808"/>
    <w:rsid w:val="006A74D9"/>
    <w:rsid w:val="006B3C17"/>
    <w:rsid w:val="006B46FB"/>
    <w:rsid w:val="006E0519"/>
    <w:rsid w:val="006E21FB"/>
    <w:rsid w:val="006E6808"/>
    <w:rsid w:val="00792342"/>
    <w:rsid w:val="00793996"/>
    <w:rsid w:val="007977A8"/>
    <w:rsid w:val="007B1521"/>
    <w:rsid w:val="007B1CF9"/>
    <w:rsid w:val="007B512A"/>
    <w:rsid w:val="007C2097"/>
    <w:rsid w:val="007C4A14"/>
    <w:rsid w:val="007D6A07"/>
    <w:rsid w:val="007F7259"/>
    <w:rsid w:val="008040A8"/>
    <w:rsid w:val="008071F1"/>
    <w:rsid w:val="008279FA"/>
    <w:rsid w:val="008626E7"/>
    <w:rsid w:val="00870EE7"/>
    <w:rsid w:val="00871E53"/>
    <w:rsid w:val="008863B9"/>
    <w:rsid w:val="008A45A6"/>
    <w:rsid w:val="008B0153"/>
    <w:rsid w:val="008E2179"/>
    <w:rsid w:val="008F3789"/>
    <w:rsid w:val="008F686C"/>
    <w:rsid w:val="00906431"/>
    <w:rsid w:val="009148DE"/>
    <w:rsid w:val="009253A3"/>
    <w:rsid w:val="00937A5E"/>
    <w:rsid w:val="00941E30"/>
    <w:rsid w:val="00942420"/>
    <w:rsid w:val="009777D9"/>
    <w:rsid w:val="00991B88"/>
    <w:rsid w:val="009A5753"/>
    <w:rsid w:val="009A579D"/>
    <w:rsid w:val="009D4906"/>
    <w:rsid w:val="009E3297"/>
    <w:rsid w:val="009F6F94"/>
    <w:rsid w:val="009F734F"/>
    <w:rsid w:val="00A06B16"/>
    <w:rsid w:val="00A1055C"/>
    <w:rsid w:val="00A246B6"/>
    <w:rsid w:val="00A47E70"/>
    <w:rsid w:val="00A50CF0"/>
    <w:rsid w:val="00A7671C"/>
    <w:rsid w:val="00A76791"/>
    <w:rsid w:val="00AA2CBC"/>
    <w:rsid w:val="00AC5820"/>
    <w:rsid w:val="00AD1CD8"/>
    <w:rsid w:val="00AF43D1"/>
    <w:rsid w:val="00B258BB"/>
    <w:rsid w:val="00B41B47"/>
    <w:rsid w:val="00B50EF6"/>
    <w:rsid w:val="00B67B97"/>
    <w:rsid w:val="00B7313F"/>
    <w:rsid w:val="00B76ECF"/>
    <w:rsid w:val="00B968C8"/>
    <w:rsid w:val="00BA3EC5"/>
    <w:rsid w:val="00BA51D9"/>
    <w:rsid w:val="00BA6427"/>
    <w:rsid w:val="00BB5DFC"/>
    <w:rsid w:val="00BD279D"/>
    <w:rsid w:val="00BD352F"/>
    <w:rsid w:val="00BD6BB8"/>
    <w:rsid w:val="00C13CC4"/>
    <w:rsid w:val="00C462F9"/>
    <w:rsid w:val="00C66BA2"/>
    <w:rsid w:val="00C95985"/>
    <w:rsid w:val="00CB7870"/>
    <w:rsid w:val="00CC5026"/>
    <w:rsid w:val="00CC68D0"/>
    <w:rsid w:val="00CD11BB"/>
    <w:rsid w:val="00CF745A"/>
    <w:rsid w:val="00D03794"/>
    <w:rsid w:val="00D03F9A"/>
    <w:rsid w:val="00D06D51"/>
    <w:rsid w:val="00D24991"/>
    <w:rsid w:val="00D46055"/>
    <w:rsid w:val="00D50255"/>
    <w:rsid w:val="00D60302"/>
    <w:rsid w:val="00D63DF1"/>
    <w:rsid w:val="00D66520"/>
    <w:rsid w:val="00D71C57"/>
    <w:rsid w:val="00D74233"/>
    <w:rsid w:val="00DC457A"/>
    <w:rsid w:val="00DC6131"/>
    <w:rsid w:val="00DE0C97"/>
    <w:rsid w:val="00DE34CF"/>
    <w:rsid w:val="00DE7626"/>
    <w:rsid w:val="00DF6B4E"/>
    <w:rsid w:val="00E13F3D"/>
    <w:rsid w:val="00E259B2"/>
    <w:rsid w:val="00E34898"/>
    <w:rsid w:val="00E747BE"/>
    <w:rsid w:val="00E769B0"/>
    <w:rsid w:val="00EA489A"/>
    <w:rsid w:val="00EB09B7"/>
    <w:rsid w:val="00EE7D7C"/>
    <w:rsid w:val="00F25D98"/>
    <w:rsid w:val="00F300FB"/>
    <w:rsid w:val="00F536A3"/>
    <w:rsid w:val="00FB6386"/>
    <w:rsid w:val="00FE3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760C69D6"/>
  <w15:docId w15:val="{EE2665FB-6945-4DFF-A1EF-4DA3F0F75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1CF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BD352F"/>
    <w:pPr>
      <w:ind w:left="720"/>
    </w:pPr>
  </w:style>
  <w:style w:type="character" w:customStyle="1" w:styleId="NOChar">
    <w:name w:val="NO Char"/>
    <w:link w:val="NO"/>
    <w:qFormat/>
    <w:locked/>
    <w:rsid w:val="00BD352F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BD352F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BD352F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BD352F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xmsonormal">
    <w:name w:val="x_msonormal"/>
    <w:basedOn w:val="Normal"/>
    <w:uiPriority w:val="99"/>
    <w:rsid w:val="00B41B47"/>
    <w:pPr>
      <w:spacing w:after="0"/>
    </w:pPr>
    <w:rPr>
      <w:rFonts w:ascii="Calibri" w:eastAsia="Calibri" w:hAnsi="Calibri" w:cs="Calibri"/>
      <w:sz w:val="22"/>
      <w:szCs w:val="22"/>
      <w:lang w:val="en-US"/>
    </w:rPr>
  </w:style>
  <w:style w:type="table" w:styleId="TableGrid">
    <w:name w:val="Table Grid"/>
    <w:basedOn w:val="TableNormal"/>
    <w:rsid w:val="005C7EC7"/>
    <w:rPr>
      <w:rFonts w:eastAsia="SimSu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96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93A296-C470-4067-BCEA-8E35EBD7B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1101</Words>
  <Characters>6281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7368</CharactersWithSpaces>
  <SharedDoc>false</SharedDoc>
  <HLinks>
    <vt:vector size="18" baseType="variant">
      <vt:variant>
        <vt:i4>2031686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2021-02-08T15:48:00Z</dcterms:created>
  <dcterms:modified xsi:type="dcterms:W3CDTF">2021-02-08T15:48:00Z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