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E1E47" w14:textId="77777777" w:rsidR="00E92D19" w:rsidRDefault="00E92D19" w:rsidP="002A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R5s210181</w:t>
        </w:r>
      </w:fldSimple>
    </w:p>
    <w:p w14:paraId="7CDC4DC0" w14:textId="77777777" w:rsidR="00E92D19" w:rsidRDefault="00E92D19" w:rsidP="00E92D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FA99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FB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AEF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02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0CE4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F7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55F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AE9F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B80CD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43C9098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8007DE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47E67">
              <w:rPr>
                <w:b/>
                <w:noProof/>
                <w:sz w:val="28"/>
              </w:rPr>
              <w:t>37</w:t>
            </w:r>
            <w:r w:rsidR="008030A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4BA98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86F71" w14:textId="77777777" w:rsidR="001E41F3" w:rsidRPr="00A1055C" w:rsidRDefault="00E92D1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85803D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81503" w14:textId="77777777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2D19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6AFF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2752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DC2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DFEC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60F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E3EE66" w14:textId="77777777" w:rsidTr="00547111">
        <w:tc>
          <w:tcPr>
            <w:tcW w:w="9641" w:type="dxa"/>
            <w:gridSpan w:val="9"/>
          </w:tcPr>
          <w:p w14:paraId="06C48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3D8C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814FCF" w14:textId="77777777" w:rsidTr="00A7671C">
        <w:tc>
          <w:tcPr>
            <w:tcW w:w="2835" w:type="dxa"/>
          </w:tcPr>
          <w:p w14:paraId="473F50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FE95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CACE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55C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7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80AC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295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CC3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E91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DFA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3713B8" w14:textId="77777777" w:rsidTr="00686F70">
        <w:trPr>
          <w:trHeight w:val="139"/>
        </w:trPr>
        <w:tc>
          <w:tcPr>
            <w:tcW w:w="9640" w:type="dxa"/>
            <w:gridSpan w:val="11"/>
          </w:tcPr>
          <w:p w14:paraId="745648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033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C3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3E049" w14:textId="77777777" w:rsidR="001E41F3" w:rsidRDefault="008030A4" w:rsidP="006E0519">
            <w:pPr>
              <w:pStyle w:val="CRCoverPage"/>
              <w:spacing w:after="0"/>
              <w:rPr>
                <w:noProof/>
              </w:rPr>
            </w:pPr>
            <w:bookmarkStart w:id="1" w:name="_Hlk57884984"/>
            <w:r w:rsidRPr="008030A4">
              <w:t>Corrections for NR5GC IRAT test case 8.1.4.2.2.1</w:t>
            </w:r>
            <w:bookmarkEnd w:id="1"/>
          </w:p>
        </w:tc>
      </w:tr>
      <w:tr w:rsidR="001E41F3" w14:paraId="5A26E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90D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48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E7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52D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324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627DE3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FBF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0F46D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60D1D8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50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90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612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768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F08A42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F4F9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7FA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5BF3B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</w:t>
              </w:r>
              <w:r w:rsidR="008030A4">
                <w:rPr>
                  <w:noProof/>
                </w:rPr>
                <w:t>2-03</w:t>
              </w:r>
            </w:fldSimple>
          </w:p>
        </w:tc>
      </w:tr>
      <w:tr w:rsidR="001E41F3" w14:paraId="33065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D6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5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742B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D2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715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E2C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9E1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F3DB4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AF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03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D138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2D19">
              <w:t>6</w:t>
            </w:r>
          </w:p>
        </w:tc>
      </w:tr>
      <w:tr w:rsidR="001E41F3" w14:paraId="6F2327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9F3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6A99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9B6F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049D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7E8574E" w14:textId="77777777" w:rsidTr="00547111">
        <w:tc>
          <w:tcPr>
            <w:tcW w:w="1843" w:type="dxa"/>
          </w:tcPr>
          <w:p w14:paraId="32BED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0A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2637BD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A44A6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84AC7" w14:textId="77777777" w:rsidR="00E1524F" w:rsidRPr="00AD4D87" w:rsidRDefault="00AD4D87" w:rsidP="00AD4D8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NH associated to NCC=1 is not used to derivate KeNB, </w:t>
            </w:r>
            <w:r w:rsidRPr="008030A4">
              <w:rPr>
                <w:rFonts w:cs="Arial"/>
              </w:rPr>
              <w:t xml:space="preserve">so {NH, NCC=2} </w:t>
            </w:r>
            <w:r>
              <w:rPr>
                <w:rFonts w:cs="Arial"/>
              </w:rPr>
              <w:t>should be</w:t>
            </w:r>
            <w:r w:rsidRPr="008030A4">
              <w:rPr>
                <w:rFonts w:cs="Arial"/>
              </w:rPr>
              <w:t xml:space="preserve"> used</w:t>
            </w:r>
          </w:p>
          <w:p w14:paraId="2EB99028" w14:textId="77777777" w:rsidR="00AD4D87" w:rsidRPr="00AD4D87" w:rsidRDefault="00AD4D87" w:rsidP="00AD4D87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FDC1C89" w14:textId="77777777" w:rsidR="00AD4D87" w:rsidRPr="00AD4D87" w:rsidRDefault="00AD4D87" w:rsidP="00AD4D8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Test loop is not closed for steps 8-9, because the current preamble function does not handle </w:t>
            </w:r>
            <w:r w:rsidRPr="006D5549">
              <w:rPr>
                <w:rFonts w:cs="Arial"/>
              </w:rPr>
              <w:t>TEST_LOOPModeB_ON</w:t>
            </w:r>
          </w:p>
          <w:p w14:paraId="5A3F6A9E" w14:textId="77777777" w:rsidR="00AD4D87" w:rsidRPr="00AD4D87" w:rsidRDefault="00AD4D87" w:rsidP="00AD4D87">
            <w:pPr>
              <w:pStyle w:val="CRCoverPage"/>
              <w:spacing w:after="0"/>
              <w:rPr>
                <w:noProof/>
              </w:rPr>
            </w:pPr>
          </w:p>
          <w:p w14:paraId="4DEA07BD" w14:textId="77777777" w:rsidR="00AD4D87" w:rsidRDefault="00AD4D87" w:rsidP="00AD4D87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AD4D87">
              <w:rPr>
                <w:rFonts w:cs="Arial"/>
                <w:lang w:val="en-SG"/>
              </w:rPr>
              <w:t>AS security key configur</w:t>
            </w:r>
            <w:r>
              <w:rPr>
                <w:rFonts w:cs="Arial"/>
                <w:lang w:val="en-SG"/>
              </w:rPr>
              <w:t xml:space="preserve">ation in </w:t>
            </w:r>
            <w:r w:rsidRPr="00AD4D87">
              <w:rPr>
                <w:rFonts w:cs="Arial"/>
                <w:lang w:val="en-SG"/>
              </w:rPr>
              <w:t>f_NR5GC_MappedContextFromS1_InitNAS</w:t>
            </w:r>
            <w:r>
              <w:rPr>
                <w:rFonts w:cs="Arial"/>
                <w:lang w:val="en-SG"/>
              </w:rPr>
              <w:t>()</w:t>
            </w:r>
            <w:r w:rsidRPr="00AD4D87">
              <w:rPr>
                <w:rFonts w:cs="Arial"/>
                <w:lang w:val="en-SG"/>
              </w:rPr>
              <w:t xml:space="preserve"> will also be done later in f_NR5GC_508RRC_InterRAT_HO_ToNR_Common_Steps1_14</w:t>
            </w:r>
            <w:r>
              <w:rPr>
                <w:rFonts w:cs="Arial"/>
                <w:lang w:val="en-SG"/>
              </w:rPr>
              <w:t>()</w:t>
            </w:r>
          </w:p>
        </w:tc>
      </w:tr>
      <w:tr w:rsidR="00E1524F" w14:paraId="5FAC9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A90F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7CDBC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3474F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81458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17C1D" w14:textId="77777777" w:rsidR="00AD4D87" w:rsidRDefault="00AD4D87" w:rsidP="00AD4D87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Set NCC to 2 before handover</w:t>
            </w:r>
          </w:p>
          <w:p w14:paraId="7D434005" w14:textId="77777777" w:rsidR="00AD4D87" w:rsidRDefault="00AD4D87" w:rsidP="00AD4D87">
            <w:pPr>
              <w:pStyle w:val="CRCoverPage"/>
              <w:spacing w:after="0"/>
              <w:ind w:left="720"/>
              <w:rPr>
                <w:lang w:val="en-SG" w:eastAsia="en-GB"/>
              </w:rPr>
            </w:pPr>
          </w:p>
          <w:p w14:paraId="17FBF7B4" w14:textId="77777777" w:rsidR="00AD4D87" w:rsidRPr="00AD4D87" w:rsidRDefault="00AD4D87" w:rsidP="00AD4D87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 w:eastAsia="en-GB"/>
              </w:rPr>
            </w:pPr>
            <w:r w:rsidRPr="00AD4D87">
              <w:rPr>
                <w:lang w:val="en-SG"/>
              </w:rPr>
              <w:t xml:space="preserve">Close test loop for </w:t>
            </w:r>
            <w:r w:rsidRPr="006D5549">
              <w:t>TEST_LOOPModeB_ON</w:t>
            </w:r>
            <w:r w:rsidRPr="00AD4D87">
              <w:rPr>
                <w:lang w:val="en-SG"/>
              </w:rPr>
              <w:t xml:space="preserve"> </w:t>
            </w:r>
          </w:p>
          <w:p w14:paraId="385A7FD8" w14:textId="77777777" w:rsidR="00AD4D87" w:rsidRDefault="00AD4D87" w:rsidP="00AD4D87">
            <w:pPr>
              <w:pStyle w:val="CRCoverPage"/>
              <w:spacing w:after="0"/>
              <w:ind w:left="720"/>
              <w:rPr>
                <w:lang w:val="en-SG" w:eastAsia="en-GB"/>
              </w:rPr>
            </w:pPr>
          </w:p>
          <w:p w14:paraId="02E757F1" w14:textId="77777777" w:rsidR="00AD4D87" w:rsidRPr="00AD4D87" w:rsidRDefault="00AD4D87" w:rsidP="00AD4D87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 w:eastAsia="en-GB"/>
              </w:rPr>
            </w:pPr>
            <w:r w:rsidRPr="00AD4D87">
              <w:rPr>
                <w:lang w:val="en-SG"/>
              </w:rPr>
              <w:t>Remove AS security key configuration</w:t>
            </w:r>
          </w:p>
          <w:p w14:paraId="00255D32" w14:textId="77777777" w:rsidR="00AD4D87" w:rsidRDefault="00AD4D87" w:rsidP="003104B8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0F933911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ABA0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943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705564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0FFF8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888D0" w14:textId="77777777" w:rsidR="00E1524F" w:rsidRDefault="003104B8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this test case</w:t>
            </w:r>
          </w:p>
        </w:tc>
      </w:tr>
      <w:tr w:rsidR="00E1524F" w14:paraId="3CBF6E5B" w14:textId="77777777" w:rsidTr="00547111">
        <w:tc>
          <w:tcPr>
            <w:tcW w:w="2694" w:type="dxa"/>
            <w:gridSpan w:val="2"/>
          </w:tcPr>
          <w:p w14:paraId="16FCC97C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A44D4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2419C0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95DEC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4D76F" w14:textId="77777777" w:rsidR="00E1524F" w:rsidRDefault="008030A4" w:rsidP="00E1524F">
            <w:pPr>
              <w:pStyle w:val="CRCoverPage"/>
              <w:spacing w:after="0"/>
              <w:rPr>
                <w:noProof/>
              </w:rPr>
            </w:pPr>
            <w:r>
              <w:t>8.1.4.2.2.1.NR5GC</w:t>
            </w:r>
          </w:p>
        </w:tc>
      </w:tr>
      <w:tr w:rsidR="00E1524F" w14:paraId="0F6D78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A7165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F706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3D65C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245A9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7492C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F02A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5F9F8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C35A24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24F" w14:paraId="74A03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F278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F18CEE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86E2A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03B8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6881A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1E3FF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58BE7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4E1EE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C261A" w14:textId="77777777" w:rsidR="00E1524F" w:rsidRDefault="00E1524F" w:rsidP="00E152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E8797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48505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5853F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A369E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E1641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880B3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EE18A2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3F53E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4ED7F5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EF531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11C50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19E3EE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2039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9FC62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24F" w:rsidRPr="008863B9" w14:paraId="578D1E12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664B7" w14:textId="77777777" w:rsidR="00E1524F" w:rsidRPr="008863B9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92A33D" w14:textId="77777777" w:rsidR="00E1524F" w:rsidRPr="008863B9" w:rsidRDefault="00E1524F" w:rsidP="00E15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24F" w14:paraId="1B1F66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77A3F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99756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E2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60CA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85FB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7884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323D3EF" w14:textId="77777777" w:rsidR="00BE5A42" w:rsidRPr="002267D0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5A42" w:rsidRPr="001C2EDE">
        <w:rPr>
          <w:rFonts w:cs="Arial"/>
          <w:iCs/>
        </w:rPr>
        <w:t>Table of Contents</w:t>
      </w:r>
      <w:r w:rsidR="00BE5A42">
        <w:tab/>
      </w:r>
      <w:r w:rsidR="00BE5A42">
        <w:fldChar w:fldCharType="begin"/>
      </w:r>
      <w:r w:rsidR="00BE5A42">
        <w:instrText xml:space="preserve"> PAGEREF _Toc57884875 \h </w:instrText>
      </w:r>
      <w:r w:rsidR="00BE5A42">
        <w:fldChar w:fldCharType="separate"/>
      </w:r>
      <w:r w:rsidR="00BE5A42">
        <w:t>2</w:t>
      </w:r>
      <w:r w:rsidR="00BE5A42">
        <w:fldChar w:fldCharType="end"/>
      </w:r>
    </w:p>
    <w:p w14:paraId="70866B49" w14:textId="77777777" w:rsidR="00BE5A42" w:rsidRPr="002267D0" w:rsidRDefault="00BE5A42">
      <w:pPr>
        <w:pStyle w:val="TOC1"/>
        <w:rPr>
          <w:rFonts w:ascii="Calibri" w:hAnsi="Calibri"/>
          <w:szCs w:val="22"/>
          <w:lang w:val="en-US"/>
        </w:rPr>
      </w:pPr>
      <w:r w:rsidRPr="001C2EDE">
        <w:rPr>
          <w:b/>
          <w:lang w:eastAsia="ja-JP"/>
        </w:rPr>
        <w:t>1</w:t>
      </w:r>
      <w:r w:rsidRPr="002267D0">
        <w:rPr>
          <w:rFonts w:ascii="Calibri" w:hAnsi="Calibri"/>
          <w:szCs w:val="22"/>
          <w:lang w:val="en-US"/>
        </w:rPr>
        <w:tab/>
      </w:r>
      <w:r w:rsidRPr="001C2ED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_Toc57884876 \h </w:instrText>
      </w:r>
      <w:r>
        <w:fldChar w:fldCharType="separate"/>
      </w:r>
      <w:r>
        <w:t>3</w:t>
      </w:r>
      <w:r>
        <w:fldChar w:fldCharType="end"/>
      </w:r>
    </w:p>
    <w:p w14:paraId="6FCECC33" w14:textId="77777777" w:rsidR="00BE5A42" w:rsidRPr="002267D0" w:rsidRDefault="00BE5A42">
      <w:pPr>
        <w:pStyle w:val="TOC1"/>
        <w:rPr>
          <w:rFonts w:ascii="Calibri" w:hAnsi="Calibri"/>
          <w:szCs w:val="22"/>
          <w:lang w:val="en-US"/>
        </w:rPr>
      </w:pPr>
      <w:r w:rsidRPr="001C2EDE">
        <w:rPr>
          <w:b/>
        </w:rPr>
        <w:t>2</w:t>
      </w:r>
      <w:r w:rsidRPr="002267D0">
        <w:rPr>
          <w:rFonts w:ascii="Calibri" w:hAnsi="Calibri"/>
          <w:szCs w:val="22"/>
          <w:lang w:val="en-US"/>
        </w:rPr>
        <w:tab/>
      </w:r>
      <w:r w:rsidRPr="001C2ED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_Toc57884877 \h </w:instrText>
      </w:r>
      <w:r>
        <w:fldChar w:fldCharType="separate"/>
      </w:r>
      <w:r>
        <w:t>3</w:t>
      </w:r>
      <w:r>
        <w:fldChar w:fldCharType="end"/>
      </w:r>
    </w:p>
    <w:p w14:paraId="6B7CA3F4" w14:textId="77777777" w:rsidR="00BE5A42" w:rsidRPr="002267D0" w:rsidRDefault="00BE5A42">
      <w:pPr>
        <w:pStyle w:val="TOC2"/>
        <w:rPr>
          <w:rFonts w:ascii="Calibri" w:hAnsi="Calibri"/>
          <w:sz w:val="22"/>
          <w:szCs w:val="22"/>
          <w:lang w:val="en-US"/>
        </w:rPr>
      </w:pPr>
      <w:r w:rsidRPr="001C2EDE">
        <w:rPr>
          <w:b/>
          <w:lang w:val="pt-BR"/>
        </w:rPr>
        <w:t>2.1</w:t>
      </w:r>
      <w:r w:rsidRPr="002267D0">
        <w:rPr>
          <w:rFonts w:ascii="Calibri" w:hAnsi="Calibri"/>
          <w:sz w:val="22"/>
          <w:szCs w:val="22"/>
          <w:lang w:val="en-US"/>
        </w:rPr>
        <w:tab/>
      </w:r>
      <w:r w:rsidRPr="001C2ED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_Toc57884878 \h </w:instrText>
      </w:r>
      <w:r>
        <w:fldChar w:fldCharType="separate"/>
      </w:r>
      <w:r>
        <w:t>3</w:t>
      </w:r>
      <w:r>
        <w:fldChar w:fldCharType="end"/>
      </w:r>
    </w:p>
    <w:p w14:paraId="27AAC958" w14:textId="77777777" w:rsidR="00BE5A42" w:rsidRPr="002267D0" w:rsidRDefault="00BE5A42">
      <w:pPr>
        <w:pStyle w:val="TOC2"/>
        <w:rPr>
          <w:rFonts w:ascii="Calibri" w:hAnsi="Calibri"/>
          <w:sz w:val="22"/>
          <w:szCs w:val="22"/>
          <w:lang w:val="en-US"/>
        </w:rPr>
      </w:pPr>
      <w:r w:rsidRPr="001C2EDE">
        <w:rPr>
          <w:b/>
          <w:lang w:val="pt-BR"/>
        </w:rPr>
        <w:t>2.2</w:t>
      </w:r>
      <w:r w:rsidRPr="002267D0">
        <w:rPr>
          <w:rFonts w:ascii="Calibri" w:hAnsi="Calibri"/>
          <w:sz w:val="22"/>
          <w:szCs w:val="22"/>
          <w:lang w:val="en-US"/>
        </w:rPr>
        <w:tab/>
      </w:r>
      <w:r w:rsidRPr="001C2EDE">
        <w:rPr>
          <w:b/>
          <w:lang w:val="pt-BR"/>
        </w:rPr>
        <w:t xml:space="preserve">Change </w:t>
      </w:r>
      <w:r w:rsidRPr="001C2ED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_Toc57884879 \h </w:instrText>
      </w:r>
      <w:r>
        <w:fldChar w:fldCharType="separate"/>
      </w:r>
      <w:r>
        <w:t>5</w:t>
      </w:r>
      <w:r>
        <w:fldChar w:fldCharType="end"/>
      </w:r>
    </w:p>
    <w:p w14:paraId="5DFAF8A1" w14:textId="77777777" w:rsidR="00BE5A42" w:rsidRPr="002267D0" w:rsidRDefault="00BE5A42">
      <w:pPr>
        <w:pStyle w:val="TOC2"/>
        <w:rPr>
          <w:rFonts w:ascii="Calibri" w:hAnsi="Calibri"/>
          <w:sz w:val="22"/>
          <w:szCs w:val="22"/>
          <w:lang w:val="en-US"/>
        </w:rPr>
      </w:pPr>
      <w:r w:rsidRPr="001C2EDE">
        <w:rPr>
          <w:b/>
          <w:lang w:val="pt-BR"/>
        </w:rPr>
        <w:t>2.3</w:t>
      </w:r>
      <w:r w:rsidRPr="002267D0">
        <w:rPr>
          <w:rFonts w:ascii="Calibri" w:hAnsi="Calibri"/>
          <w:sz w:val="22"/>
          <w:szCs w:val="22"/>
          <w:lang w:val="en-US"/>
        </w:rPr>
        <w:tab/>
      </w:r>
      <w:r w:rsidRPr="001C2EDE">
        <w:rPr>
          <w:b/>
          <w:lang w:val="pt-BR"/>
        </w:rPr>
        <w:t xml:space="preserve">Change </w:t>
      </w:r>
      <w:r w:rsidRPr="001C2EDE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_Toc57884880 \h </w:instrText>
      </w:r>
      <w:r>
        <w:fldChar w:fldCharType="separate"/>
      </w:r>
      <w:r>
        <w:t>8</w:t>
      </w:r>
      <w:r>
        <w:fldChar w:fldCharType="end"/>
      </w:r>
    </w:p>
    <w:p w14:paraId="00211328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90C5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7884876"/>
      <w:r>
        <w:rPr>
          <w:b/>
          <w:lang w:eastAsia="ja-JP"/>
        </w:rPr>
        <w:t>Overview</w:t>
      </w:r>
      <w:bookmarkEnd w:id="3"/>
      <w:bookmarkEnd w:id="4"/>
    </w:p>
    <w:p w14:paraId="680681A0" w14:textId="77777777" w:rsidR="00E769B0" w:rsidRDefault="00E769B0" w:rsidP="00E769B0">
      <w:pPr>
        <w:rPr>
          <w:lang w:eastAsia="ja-JP"/>
        </w:rPr>
      </w:pPr>
    </w:p>
    <w:p w14:paraId="5CA7B7D6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2944818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442B053E" w14:textId="77777777" w:rsidR="00E769B0" w:rsidRPr="00E769B0" w:rsidRDefault="00E769B0" w:rsidP="00E769B0">
      <w:pPr>
        <w:rPr>
          <w:lang w:eastAsia="ja-JP"/>
        </w:rPr>
      </w:pPr>
    </w:p>
    <w:p w14:paraId="41750180" w14:textId="77777777" w:rsidR="00D13B10" w:rsidRDefault="003A22C0" w:rsidP="00147E6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7884877"/>
      <w:r w:rsidRPr="00854C55">
        <w:rPr>
          <w:b/>
        </w:rPr>
        <w:t>Corrections required</w:t>
      </w:r>
      <w:bookmarkEnd w:id="5"/>
      <w:bookmarkEnd w:id="6"/>
      <w:bookmarkEnd w:id="7"/>
    </w:p>
    <w:p w14:paraId="40C76D82" w14:textId="77777777" w:rsidR="008030A4" w:rsidRDefault="008030A4" w:rsidP="008030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57884878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030A4" w14:paraId="63715466" w14:textId="77777777" w:rsidTr="002267D0">
        <w:trPr>
          <w:trHeight w:val="447"/>
        </w:trPr>
        <w:tc>
          <w:tcPr>
            <w:tcW w:w="1985" w:type="dxa"/>
          </w:tcPr>
          <w:p w14:paraId="3DC0DE2E" w14:textId="77777777" w:rsidR="008030A4" w:rsidRDefault="008030A4" w:rsidP="0022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186F44" w14:textId="77777777" w:rsidR="008030A4" w:rsidRDefault="008030A4" w:rsidP="002267D0">
            <w:pPr>
              <w:spacing w:after="0"/>
            </w:pPr>
            <w:r w:rsidRPr="00C82A27">
              <w:t>fl_TC_8_1_4_2_2_1_NR5GC_EUTRA_TestBody</w:t>
            </w:r>
          </w:p>
        </w:tc>
      </w:tr>
      <w:tr w:rsidR="008030A4" w14:paraId="0CBFC01B" w14:textId="77777777" w:rsidTr="002267D0">
        <w:trPr>
          <w:trHeight w:val="452"/>
        </w:trPr>
        <w:tc>
          <w:tcPr>
            <w:tcW w:w="1985" w:type="dxa"/>
          </w:tcPr>
          <w:p w14:paraId="0DBFBEF3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0D275A" w14:textId="77777777" w:rsidR="008030A4" w:rsidRDefault="008030A4" w:rsidP="002267D0">
            <w:pPr>
              <w:rPr>
                <w:rFonts w:ascii="Arial" w:hAnsi="Arial" w:cs="Arial"/>
              </w:rPr>
            </w:pPr>
            <w:r w:rsidRPr="00DD3CC7">
              <w:rPr>
                <w:rFonts w:ascii="Arial" w:hAnsi="Arial" w:cs="Arial"/>
              </w:rPr>
              <w:t>According to TS 33.401 7.2.8.1.1</w:t>
            </w:r>
          </w:p>
          <w:p w14:paraId="63AB6E93" w14:textId="77777777" w:rsidR="008030A4" w:rsidRDefault="008030A4" w:rsidP="002267D0">
            <w:pPr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INCLUDEPICTURE "C:\\Users\\xueqisun\\AppData\\Local\\Temp\\ksohtml17376\\wps1.jpg" \* MERGEFORMATINET </w:instrText>
            </w:r>
            <w:r>
              <w:fldChar w:fldCharType="separate"/>
            </w:r>
            <w:r>
              <w:pict w14:anchorId="7C670F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.75pt;height:209.25pt">
                  <v:imagedata r:id="rId13" r:href="rId14"/>
                </v:shape>
              </w:pict>
            </w:r>
            <w:r>
              <w:fldChar w:fldCharType="end"/>
            </w:r>
          </w:p>
          <w:p w14:paraId="42BDF729" w14:textId="77777777" w:rsidR="008030A4" w:rsidRPr="006D5549" w:rsidRDefault="008030A4" w:rsidP="002267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NH associated to NCC=1 is not used to derivate KeNB, </w:t>
            </w:r>
            <w:r w:rsidRPr="008030A4">
              <w:rPr>
                <w:rFonts w:ascii="Arial" w:hAnsi="Arial" w:cs="Arial"/>
              </w:rPr>
              <w:t xml:space="preserve">so {NH, NCC=2} </w:t>
            </w:r>
            <w:r>
              <w:rPr>
                <w:rFonts w:ascii="Arial" w:hAnsi="Arial" w:cs="Arial"/>
              </w:rPr>
              <w:t>should be</w:t>
            </w:r>
            <w:r w:rsidRPr="008030A4">
              <w:rPr>
                <w:rFonts w:ascii="Arial" w:hAnsi="Arial" w:cs="Arial"/>
              </w:rPr>
              <w:t xml:space="preserve"> used</w:t>
            </w:r>
          </w:p>
        </w:tc>
      </w:tr>
      <w:tr w:rsidR="008030A4" w14:paraId="157D178D" w14:textId="77777777" w:rsidTr="002267D0">
        <w:tc>
          <w:tcPr>
            <w:tcW w:w="1985" w:type="dxa"/>
          </w:tcPr>
          <w:p w14:paraId="333987FA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225631" w14:textId="77777777" w:rsidR="008030A4" w:rsidRDefault="006D5549" w:rsidP="002267D0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Set NCC to 2 before handover</w:t>
            </w:r>
          </w:p>
          <w:p w14:paraId="5D515D81" w14:textId="77777777" w:rsidR="00AD4D87" w:rsidRDefault="00AD4D87" w:rsidP="002267D0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/>
              </w:rPr>
              <w:t xml:space="preserve">Close test loop for </w:t>
            </w:r>
            <w:r w:rsidRPr="006D5549">
              <w:t>TEST_LOOPModeB_ON</w:t>
            </w:r>
          </w:p>
        </w:tc>
      </w:tr>
      <w:tr w:rsidR="008030A4" w14:paraId="762FD870" w14:textId="77777777" w:rsidTr="002267D0">
        <w:tc>
          <w:tcPr>
            <w:tcW w:w="1985" w:type="dxa"/>
          </w:tcPr>
          <w:p w14:paraId="7AFD2F18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04B8BB" w14:textId="77777777" w:rsidR="008030A4" w:rsidRDefault="008030A4" w:rsidP="002267D0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DF53BC">
              <w:rPr>
                <w:rFonts w:ascii="Arial" w:hAnsi="Arial" w:cs="Arial"/>
                <w:lang w:val="en-GB" w:eastAsia="en-GB"/>
              </w:rPr>
              <w:t>IRAT_Handover_NR5GC_EUTRA</w:t>
            </w:r>
          </w:p>
        </w:tc>
      </w:tr>
      <w:tr w:rsidR="008030A4" w14:paraId="4ADEDA9D" w14:textId="77777777" w:rsidTr="002267D0">
        <w:tc>
          <w:tcPr>
            <w:tcW w:w="1985" w:type="dxa"/>
          </w:tcPr>
          <w:p w14:paraId="248F4038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5DD1" w14:textId="77777777" w:rsidR="008030A4" w:rsidRDefault="008030A4" w:rsidP="002267D0">
            <w:pPr>
              <w:rPr>
                <w:rFonts w:ascii="Arial" w:hAnsi="Arial"/>
                <w:highlight w:val="cyan"/>
              </w:rPr>
            </w:pPr>
          </w:p>
        </w:tc>
      </w:tr>
    </w:tbl>
    <w:p w14:paraId="6275A202" w14:textId="77777777" w:rsidR="008030A4" w:rsidRDefault="008030A4" w:rsidP="008030A4">
      <w:pPr>
        <w:rPr>
          <w:lang w:val="en-GB" w:eastAsia="en-GB"/>
        </w:rPr>
      </w:pPr>
    </w:p>
    <w:p w14:paraId="55D512EC" w14:textId="77777777" w:rsidR="008030A4" w:rsidRDefault="008030A4" w:rsidP="008030A4">
      <w:pPr>
        <w:rPr>
          <w:lang w:val="en-GB" w:eastAsia="en-GB"/>
        </w:rPr>
      </w:pPr>
      <w:r>
        <w:rPr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5C88F6E3" w14:textId="77777777" w:rsidTr="002267D0">
        <w:tc>
          <w:tcPr>
            <w:tcW w:w="9855" w:type="dxa"/>
          </w:tcPr>
          <w:p w14:paraId="6A43CCA9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function fl_TC_8_1_4_2_2_1_NR5GC_EUTRA_TestBody() runs on EUTRA_5GS_PTC</w:t>
            </w:r>
          </w:p>
          <w:p w14:paraId="460F62EF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{</w:t>
            </w:r>
          </w:p>
          <w:p w14:paraId="5753481C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var octetstring v_NR_HOCmd;</w:t>
            </w:r>
          </w:p>
          <w:p w14:paraId="3102397B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lastRenderedPageBreak/>
              <w:t xml:space="preserve">    var EUTRA_SecurityParams_Type v_SecurityParams := f_EUTRA_Security_Get();</w:t>
            </w:r>
          </w:p>
          <w:p w14:paraId="3D63FF52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4046CC3F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@sic R5s201078 sic@ as per 33.401 7.2.8.4.3:</w:t>
            </w:r>
          </w:p>
          <w:p w14:paraId="77167675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the source MME shall increase its locally kept NCC value by one and compute a fresh NH using A.4</w:t>
            </w:r>
          </w:p>
          <w:p w14:paraId="33CB6416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v_SecurityParams.NH := f_EUTRA_NB_Authentication_S12(v_SecurityParams.KDF,</w:t>
            </w:r>
          </w:p>
          <w:p w14:paraId="1CCB63F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v_SecurityParams.KASME,</w:t>
            </w:r>
          </w:p>
          <w:p w14:paraId="41C657D0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v_SecurityParams.NH);</w:t>
            </w:r>
          </w:p>
          <w:p w14:paraId="7123AE09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  <w:r w:rsidRPr="00C82A27">
              <w:rPr>
                <w:highlight w:val="yellow"/>
                <w:lang w:val="en-GB" w:eastAsia="en-GB"/>
              </w:rPr>
              <w:t>v_SecurityParams.NCC := (v_SecurityParams.NCC + 1) mod 4;</w:t>
            </w:r>
          </w:p>
          <w:p w14:paraId="00D8898F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f_EUTRA_Security_Set (v_SecurityParams);</w:t>
            </w:r>
          </w:p>
          <w:p w14:paraId="0E21D0D9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4255DA8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//@siclog "Step 1" siclog@</w:t>
            </w:r>
          </w:p>
          <w:p w14:paraId="72ACDC72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Send latest parameters to NR</w:t>
            </w:r>
          </w:p>
          <w:p w14:paraId="6C91E58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f_EUTRA38_Send_AuthParametersToNR();</w:t>
            </w:r>
          </w:p>
          <w:p w14:paraId="341EEC92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21665B02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f_EUTRA38_SendPduSessionInfoListToNR();</w:t>
            </w:r>
          </w:p>
          <w:p w14:paraId="6EBE178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0D992136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Wait for NR to send back encoded RRC Reconfiguration message</w:t>
            </w:r>
          </w:p>
          <w:p w14:paraId="469BCAA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v_NR_HOCmd := f_EUTRA_NR_WaitForCoOrd_Data(NR, "HO Cmd");</w:t>
            </w:r>
          </w:p>
          <w:p w14:paraId="61B9CDFE" w14:textId="77777777" w:rsidR="008030A4" w:rsidRPr="00C82A27" w:rsidRDefault="008030A4" w:rsidP="002267D0">
            <w:pPr>
              <w:rPr>
                <w:lang w:val="en-GB" w:eastAsia="en-GB"/>
              </w:rPr>
            </w:pPr>
          </w:p>
          <w:p w14:paraId="30207000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SRB.send( cas_SRB1_RrcPdu_REQ( eutra_Cell1, cs_TimingInfo_Now, cs_MobilityFromEutraCommand_Handover( tsc_RRC_TI_Def,</w:t>
            </w:r>
          </w:p>
          <w:p w14:paraId="67758AF6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false,</w:t>
            </w:r>
          </w:p>
          <w:p w14:paraId="2360ECD7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nr,</w:t>
            </w:r>
          </w:p>
          <w:p w14:paraId="586AB60B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v_NR_HOCmd,</w:t>
            </w:r>
          </w:p>
          <w:p w14:paraId="10D697D8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omit)));</w:t>
            </w:r>
          </w:p>
          <w:p w14:paraId="138BF6C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UE now moved to NR</w:t>
            </w:r>
          </w:p>
          <w:p w14:paraId="7B8660A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f_EUTRA_NR_WaitForCoOrd_Trigger (NR, "Postamble");</w:t>
            </w:r>
          </w:p>
          <w:p w14:paraId="6D36708E" w14:textId="77777777" w:rsidR="008030A4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}</w:t>
            </w:r>
          </w:p>
        </w:tc>
      </w:tr>
    </w:tbl>
    <w:p w14:paraId="0D7453AF" w14:textId="77777777" w:rsidR="008030A4" w:rsidRDefault="008030A4" w:rsidP="008030A4">
      <w:pPr>
        <w:rPr>
          <w:lang w:val="en-GB" w:eastAsia="en-GB"/>
        </w:rPr>
      </w:pPr>
    </w:p>
    <w:p w14:paraId="42BB25A9" w14:textId="77777777" w:rsidR="008030A4" w:rsidRDefault="008030A4" w:rsidP="008030A4">
      <w:pPr>
        <w:rPr>
          <w:lang w:val="en-GB" w:eastAsia="en-GB"/>
        </w:rPr>
      </w:pPr>
      <w:r>
        <w:rPr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7CBB494B" w14:textId="77777777" w:rsidTr="002267D0">
        <w:tc>
          <w:tcPr>
            <w:tcW w:w="9855" w:type="dxa"/>
          </w:tcPr>
          <w:p w14:paraId="20A08A01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>function fl_TC_8_1_4_2_2_1_NR5GC_EUTRA_TestBody() runs on EUTRA_5GS_PTC</w:t>
            </w:r>
          </w:p>
          <w:p w14:paraId="49DB186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{</w:t>
            </w:r>
          </w:p>
          <w:p w14:paraId="75436780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var octetstring v_NR_HOCmd;</w:t>
            </w:r>
          </w:p>
          <w:p w14:paraId="35E69C07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var EUTRA_SecurityParams_Type v_SecurityParams := f_EUTRA_Security_Get();</w:t>
            </w:r>
          </w:p>
          <w:p w14:paraId="6AFC7C3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7335B18D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lastRenderedPageBreak/>
              <w:t xml:space="preserve">    // @sic R5s201078 sic@ as per 33.401 7.2.8.4.3:</w:t>
            </w:r>
          </w:p>
          <w:p w14:paraId="6DE96655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the source MME shall increase its locally kept NCC value by one and compute a fresh NH using A.4</w:t>
            </w:r>
          </w:p>
          <w:p w14:paraId="2E07AB50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v_SecurityParams.NH := f_EUTRA_NB_Authentication_S12(v_SecurityParams.KDF,</w:t>
            </w:r>
          </w:p>
          <w:p w14:paraId="7743ED35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v_SecurityParams.KASME,</w:t>
            </w:r>
          </w:p>
          <w:p w14:paraId="03EFFF98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v_SecurityParams.NH);</w:t>
            </w:r>
          </w:p>
          <w:p w14:paraId="292D2F14" w14:textId="77777777" w:rsidR="008030A4" w:rsidRPr="006D5549" w:rsidRDefault="008030A4" w:rsidP="002267D0">
            <w:pPr>
              <w:rPr>
                <w:lang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  <w:r w:rsidRPr="00C82A27">
              <w:rPr>
                <w:highlight w:val="yellow"/>
                <w:lang w:val="en-GB" w:eastAsia="en-GB"/>
              </w:rPr>
              <w:t>v_SecurityParams.NCC := 2</w:t>
            </w:r>
            <w:r w:rsidR="006D5549">
              <w:rPr>
                <w:lang w:eastAsia="en-GB"/>
              </w:rPr>
              <w:t>;</w:t>
            </w:r>
          </w:p>
          <w:p w14:paraId="4573E955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f_EUTRA_Security_Set (v_SecurityParams);</w:t>
            </w:r>
          </w:p>
          <w:p w14:paraId="0ACB3E45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32208F1F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//@siclog "Step 1" siclog@</w:t>
            </w:r>
          </w:p>
          <w:p w14:paraId="261F58A1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Send latest parameters to NR</w:t>
            </w:r>
          </w:p>
          <w:p w14:paraId="1B97CD17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f_EUTRA38_Send_AuthParametersToNR();</w:t>
            </w:r>
          </w:p>
          <w:p w14:paraId="29A3B277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0802412C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f_EUTRA38_SendPduSessionInfoListToNR();</w:t>
            </w:r>
          </w:p>
          <w:p w14:paraId="598AE277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</w:t>
            </w:r>
          </w:p>
          <w:p w14:paraId="401ED2E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Wait for NR to send back encoded RRC Reconfiguration message</w:t>
            </w:r>
          </w:p>
          <w:p w14:paraId="798D1844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v_NR_HOCmd := f_EUTRA_NR_WaitForCoOrd_Data(NR, "HO Cmd");</w:t>
            </w:r>
          </w:p>
          <w:p w14:paraId="34E8E5AF" w14:textId="77777777" w:rsidR="008030A4" w:rsidRPr="00C82A27" w:rsidRDefault="008030A4" w:rsidP="002267D0">
            <w:pPr>
              <w:rPr>
                <w:lang w:val="en-GB" w:eastAsia="en-GB"/>
              </w:rPr>
            </w:pPr>
          </w:p>
          <w:p w14:paraId="65C0438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SRB.send( cas_SRB1_RrcPdu_REQ( eutra_Cell1, cs_TimingInfo_Now, cs_MobilityFromEutraCommand_Handover( tsc_RRC_TI_Def,</w:t>
            </w:r>
          </w:p>
          <w:p w14:paraId="1BEAE9BC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false,</w:t>
            </w:r>
          </w:p>
          <w:p w14:paraId="1E158F6A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nr,</w:t>
            </w:r>
          </w:p>
          <w:p w14:paraId="3C2B9F3D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v_NR_HOCmd,</w:t>
            </w:r>
          </w:p>
          <w:p w14:paraId="7088B6CE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                                                                                                     omit)));</w:t>
            </w:r>
          </w:p>
          <w:p w14:paraId="47DA0043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// UE now moved to NR</w:t>
            </w:r>
          </w:p>
          <w:p w14:paraId="1148D4E6" w14:textId="77777777" w:rsidR="008030A4" w:rsidRPr="00C82A27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  f_EUTRA_NR_WaitForCoOrd_Trigger (NR, "Postamble");</w:t>
            </w:r>
          </w:p>
          <w:p w14:paraId="321C24C4" w14:textId="77777777" w:rsidR="008030A4" w:rsidRDefault="008030A4" w:rsidP="002267D0">
            <w:pPr>
              <w:rPr>
                <w:lang w:val="en-GB" w:eastAsia="en-GB"/>
              </w:rPr>
            </w:pPr>
            <w:r w:rsidRPr="00C82A27">
              <w:rPr>
                <w:lang w:val="en-GB" w:eastAsia="en-GB"/>
              </w:rPr>
              <w:t xml:space="preserve">  }</w:t>
            </w:r>
          </w:p>
        </w:tc>
      </w:tr>
    </w:tbl>
    <w:p w14:paraId="37F7B723" w14:textId="77777777" w:rsidR="008030A4" w:rsidRDefault="008030A4" w:rsidP="008030A4">
      <w:pPr>
        <w:rPr>
          <w:lang w:val="en-GB" w:eastAsia="en-GB"/>
        </w:rPr>
      </w:pPr>
    </w:p>
    <w:p w14:paraId="35397AFA" w14:textId="77777777" w:rsidR="008030A4" w:rsidRDefault="008030A4" w:rsidP="008030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57884879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030A4" w14:paraId="67D74AF0" w14:textId="77777777" w:rsidTr="002267D0">
        <w:trPr>
          <w:trHeight w:val="447"/>
        </w:trPr>
        <w:tc>
          <w:tcPr>
            <w:tcW w:w="1985" w:type="dxa"/>
          </w:tcPr>
          <w:p w14:paraId="792FAAAC" w14:textId="77777777" w:rsidR="008030A4" w:rsidRDefault="008030A4" w:rsidP="0022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4B3913B" w14:textId="77777777" w:rsidR="008030A4" w:rsidRDefault="008030A4" w:rsidP="002267D0">
            <w:pPr>
              <w:spacing w:after="0"/>
            </w:pPr>
            <w:r w:rsidRPr="00DF53BC">
              <w:t>f_EUTRA38_NR5GC_Preamble</w:t>
            </w:r>
          </w:p>
        </w:tc>
      </w:tr>
      <w:tr w:rsidR="008030A4" w14:paraId="47D1EEA7" w14:textId="77777777" w:rsidTr="00AD4D87">
        <w:trPr>
          <w:trHeight w:val="825"/>
        </w:trPr>
        <w:tc>
          <w:tcPr>
            <w:tcW w:w="1985" w:type="dxa"/>
          </w:tcPr>
          <w:p w14:paraId="4962D678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CA880B" w14:textId="77777777" w:rsidR="008030A4" w:rsidRDefault="006D5549" w:rsidP="002267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loop is not closed for</w:t>
            </w:r>
            <w:r w:rsidR="008030A4">
              <w:rPr>
                <w:rFonts w:ascii="Arial" w:hAnsi="Arial" w:cs="Arial"/>
              </w:rPr>
              <w:t xml:space="preserve"> step</w:t>
            </w:r>
            <w:r>
              <w:rPr>
                <w:rFonts w:ascii="Arial" w:hAnsi="Arial" w:cs="Arial"/>
              </w:rPr>
              <w:t xml:space="preserve">s </w:t>
            </w:r>
            <w:r w:rsidR="008030A4">
              <w:rPr>
                <w:rFonts w:ascii="Arial" w:hAnsi="Arial" w:cs="Arial"/>
              </w:rPr>
              <w:t>8-9</w:t>
            </w:r>
            <w:r>
              <w:rPr>
                <w:rFonts w:ascii="Arial" w:hAnsi="Arial" w:cs="Arial"/>
              </w:rPr>
              <w:t xml:space="preserve">, because the current preamble function does not handle </w:t>
            </w:r>
            <w:r w:rsidRPr="006D5549">
              <w:rPr>
                <w:rFonts w:ascii="Arial" w:hAnsi="Arial" w:cs="Arial"/>
              </w:rPr>
              <w:t>TEST_LOOPModeB_ON</w:t>
            </w:r>
          </w:p>
        </w:tc>
      </w:tr>
      <w:tr w:rsidR="008030A4" w14:paraId="60754903" w14:textId="77777777" w:rsidTr="002267D0">
        <w:tc>
          <w:tcPr>
            <w:tcW w:w="1985" w:type="dxa"/>
          </w:tcPr>
          <w:p w14:paraId="5BBD62CB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83F5B1" w14:textId="77777777" w:rsidR="008030A4" w:rsidRDefault="008030A4" w:rsidP="002267D0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Close test loop for </w:t>
            </w:r>
            <w:r w:rsidRPr="006D5549">
              <w:t>TEST_LOOPModeB_ON</w:t>
            </w:r>
          </w:p>
        </w:tc>
      </w:tr>
      <w:tr w:rsidR="008030A4" w14:paraId="070B6004" w14:textId="77777777" w:rsidTr="002267D0">
        <w:tc>
          <w:tcPr>
            <w:tcW w:w="1985" w:type="dxa"/>
          </w:tcPr>
          <w:p w14:paraId="0E7EDD65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3559" w14:textId="77777777" w:rsidR="008030A4" w:rsidRDefault="008030A4" w:rsidP="002267D0">
            <w:pPr>
              <w:spacing w:after="0"/>
              <w:rPr>
                <w:rFonts w:ascii="Arial" w:hAnsi="Arial" w:cs="Arial"/>
              </w:rPr>
            </w:pPr>
            <w:r w:rsidRPr="00DF53BC">
              <w:rPr>
                <w:rFonts w:ascii="Arial" w:hAnsi="Arial" w:cs="Arial"/>
              </w:rPr>
              <w:t>EUTRA38_NR5GCProcedures</w:t>
            </w:r>
          </w:p>
        </w:tc>
      </w:tr>
      <w:tr w:rsidR="008030A4" w14:paraId="4DD11307" w14:textId="77777777" w:rsidTr="002267D0">
        <w:tc>
          <w:tcPr>
            <w:tcW w:w="1985" w:type="dxa"/>
          </w:tcPr>
          <w:p w14:paraId="5A6F3445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7352B75" w14:textId="77777777" w:rsidR="008030A4" w:rsidRDefault="008030A4" w:rsidP="002267D0">
            <w:pPr>
              <w:rPr>
                <w:rFonts w:ascii="Arial" w:hAnsi="Arial"/>
                <w:highlight w:val="cyan"/>
              </w:rPr>
            </w:pPr>
          </w:p>
        </w:tc>
      </w:tr>
    </w:tbl>
    <w:p w14:paraId="68D3C031" w14:textId="77777777" w:rsidR="008030A4" w:rsidRDefault="008030A4" w:rsidP="008030A4"/>
    <w:p w14:paraId="1E81110A" w14:textId="77777777" w:rsidR="008030A4" w:rsidRDefault="008030A4" w:rsidP="008030A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18C99956" w14:textId="77777777" w:rsidTr="002267D0">
        <w:tc>
          <w:tcPr>
            <w:tcW w:w="9855" w:type="dxa"/>
          </w:tcPr>
          <w:p w14:paraId="58775C10" w14:textId="77777777" w:rsidR="008030A4" w:rsidRDefault="008030A4" w:rsidP="002267D0">
            <w:r>
              <w:t xml:space="preserve">  function f_EUTRA38_NR5GC_Preamble(EUTRA_CellId_Type p_CellId,</w:t>
            </w:r>
          </w:p>
          <w:p w14:paraId="7613AAD3" w14:textId="77777777" w:rsidR="008030A4" w:rsidRDefault="008030A4" w:rsidP="002267D0">
            <w:r>
              <w:t xml:space="preserve">                                   NR_TESTMODE_STATE_Type p_TestModeState,</w:t>
            </w:r>
          </w:p>
          <w:p w14:paraId="6B8D58C3" w14:textId="77777777" w:rsidR="008030A4" w:rsidRDefault="008030A4" w:rsidP="002267D0">
            <w:r>
              <w:t xml:space="preserve">                                   EUTRA_RRC_STATE_Type p_RRC_State,</w:t>
            </w:r>
          </w:p>
          <w:p w14:paraId="28931146" w14:textId="77777777" w:rsidR="008030A4" w:rsidRDefault="008030A4" w:rsidP="002267D0">
            <w:r>
              <w:t xml:space="preserve">                                   RRCConnectionReleaseRequired_Type p_ReleaseConnection := rrcConnectionRelease,</w:t>
            </w:r>
          </w:p>
          <w:p w14:paraId="2D0A7B94" w14:textId="77777777" w:rsidR="008030A4" w:rsidRDefault="008030A4" w:rsidP="002267D0">
            <w:r>
              <w:t xml:space="preserve">                                   template (omit) EPS_NetworkFeatureSupport p_NtwkFeatSupport := cs_EPS_NwkFtSup_NR,</w:t>
            </w:r>
          </w:p>
          <w:p w14:paraId="0633ABBE" w14:textId="77777777" w:rsidR="008030A4" w:rsidRDefault="008030A4" w:rsidP="002267D0">
            <w:r>
              <w:t xml:space="preserve">                                   template (omit) PLMN_List p_EquivalentPlmnList := omit) runs on EUTRA_Multi5GS_PTC</w:t>
            </w:r>
          </w:p>
          <w:p w14:paraId="07505CBD" w14:textId="77777777" w:rsidR="008030A4" w:rsidRDefault="008030A4" w:rsidP="002267D0">
            <w:r>
              <w:t xml:space="preserve">  {</w:t>
            </w:r>
          </w:p>
          <w:p w14:paraId="3102616E" w14:textId="77777777" w:rsidR="008030A4" w:rsidRDefault="008030A4" w:rsidP="002267D0">
            <w:r>
              <w:t xml:space="preserve">    var NR_TESTMODE_STATE_Type v_IdleUpdatedState := p_TestModeState;</w:t>
            </w:r>
          </w:p>
          <w:p w14:paraId="4360773A" w14:textId="77777777" w:rsidR="008030A4" w:rsidRDefault="008030A4" w:rsidP="002267D0">
            <w:r>
              <w:t xml:space="preserve">    var AbsoluteCellPower_Type v_AbsoluteCellPowerLevel := tsc_ServingCellRS_EPRE;</w:t>
            </w:r>
          </w:p>
          <w:p w14:paraId="66CAC3BC" w14:textId="77777777" w:rsidR="008030A4" w:rsidRDefault="008030A4" w:rsidP="002267D0"/>
          <w:p w14:paraId="0BC3F112" w14:textId="77777777" w:rsidR="008030A4" w:rsidRDefault="008030A4" w:rsidP="002267D0">
            <w:r>
              <w:t xml:space="preserve">    select (p_TestModeState) { // @sic R5-204399 sic@</w:t>
            </w:r>
          </w:p>
          <w:p w14:paraId="7703F6FC" w14:textId="77777777" w:rsidR="008030A4" w:rsidRDefault="008030A4" w:rsidP="002267D0">
            <w:r>
              <w:t xml:space="preserve">      case (PING_Or_TESTModeB_ON, PING_Or_TEST_LOOPModeB_ON){</w:t>
            </w:r>
          </w:p>
          <w:p w14:paraId="6E270B45" w14:textId="77777777" w:rsidR="008030A4" w:rsidRDefault="008030A4" w:rsidP="002267D0">
            <w:r>
              <w:t xml:space="preserve">        if (not pc_IP_Ping) { // don't need to activate test mode if using Ping</w:t>
            </w:r>
          </w:p>
          <w:p w14:paraId="6AE83B4B" w14:textId="77777777" w:rsidR="008030A4" w:rsidRDefault="008030A4" w:rsidP="002267D0">
            <w:r>
              <w:t xml:space="preserve">          v_IdleUpdatedState := TESTMode_OFF;</w:t>
            </w:r>
          </w:p>
          <w:p w14:paraId="6A37955E" w14:textId="77777777" w:rsidR="008030A4" w:rsidRDefault="008030A4" w:rsidP="002267D0">
            <w:r>
              <w:t xml:space="preserve">        }</w:t>
            </w:r>
          </w:p>
          <w:p w14:paraId="716A315B" w14:textId="77777777" w:rsidR="008030A4" w:rsidRDefault="008030A4" w:rsidP="002267D0">
            <w:r>
              <w:t xml:space="preserve">      }</w:t>
            </w:r>
          </w:p>
          <w:p w14:paraId="11F453B7" w14:textId="77777777" w:rsidR="008030A4" w:rsidRDefault="008030A4" w:rsidP="002267D0">
            <w:r>
              <w:t xml:space="preserve">    }</w:t>
            </w:r>
          </w:p>
          <w:p w14:paraId="653C5D6F" w14:textId="77777777" w:rsidR="008030A4" w:rsidRDefault="008030A4" w:rsidP="002267D0">
            <w:r>
              <w:t xml:space="preserve">    </w:t>
            </w:r>
          </w:p>
          <w:p w14:paraId="57D94FE0" w14:textId="77777777" w:rsidR="008030A4" w:rsidRDefault="008030A4" w:rsidP="002267D0">
            <w:r>
              <w:t xml:space="preserve">    // Store the value of NetworkFeatureSupport to be used throughout the test</w:t>
            </w:r>
          </w:p>
          <w:p w14:paraId="46DA3B70" w14:textId="77777777" w:rsidR="008030A4" w:rsidRDefault="008030A4" w:rsidP="002267D0">
            <w:r>
              <w:t xml:space="preserve">    f_EUTRA_MobileInfo_SetNetworkFeatureSupport (p_NtwkFeatSupport);</w:t>
            </w:r>
          </w:p>
          <w:p w14:paraId="3D270337" w14:textId="77777777" w:rsidR="008030A4" w:rsidRDefault="008030A4" w:rsidP="002267D0"/>
          <w:p w14:paraId="1CB3326B" w14:textId="77777777" w:rsidR="008030A4" w:rsidRDefault="008030A4" w:rsidP="002267D0">
            <w:r>
              <w:t xml:space="preserve">    f_EUTRA38_MultiPDN_InitialRegistration(p_CellId, // @sic R5-204399 sic@</w:t>
            </w:r>
          </w:p>
          <w:p w14:paraId="21A1F9C1" w14:textId="77777777" w:rsidR="008030A4" w:rsidRDefault="008030A4" w:rsidP="002267D0">
            <w:r>
              <w:t xml:space="preserve">                                           v_IdleUpdatedState,</w:t>
            </w:r>
          </w:p>
          <w:p w14:paraId="5DF73482" w14:textId="77777777" w:rsidR="008030A4" w:rsidRDefault="008030A4" w:rsidP="002267D0">
            <w:r>
              <w:t xml:space="preserve">                                           p_ReleaseConnection,</w:t>
            </w:r>
          </w:p>
          <w:p w14:paraId="6FA63F6F" w14:textId="77777777" w:rsidR="008030A4" w:rsidRDefault="008030A4" w:rsidP="002267D0">
            <w:r>
              <w:t xml:space="preserve">                                           p_EquivalentPlmnList,</w:t>
            </w:r>
          </w:p>
          <w:p w14:paraId="57DC67DB" w14:textId="77777777" w:rsidR="008030A4" w:rsidRDefault="008030A4" w:rsidP="002267D0">
            <w:r>
              <w:t xml:space="preserve">                                           v_AbsoluteCellPowerLevel);</w:t>
            </w:r>
          </w:p>
          <w:p w14:paraId="3D891101" w14:textId="77777777" w:rsidR="008030A4" w:rsidRDefault="008030A4" w:rsidP="002267D0">
            <w:r>
              <w:t xml:space="preserve">    </w:t>
            </w:r>
          </w:p>
          <w:p w14:paraId="4E5E220A" w14:textId="77777777" w:rsidR="008030A4" w:rsidRDefault="008030A4" w:rsidP="002267D0">
            <w:r>
              <w:t xml:space="preserve">    if (p_RRC_State == RRC_CONNECTED) {</w:t>
            </w:r>
          </w:p>
          <w:p w14:paraId="0C4CA8D6" w14:textId="77777777" w:rsidR="008030A4" w:rsidRDefault="008030A4" w:rsidP="002267D0">
            <w:r>
              <w:t xml:space="preserve">      f_EUTRA38_MultiPDN_RbEst_Def(p_CellId);</w:t>
            </w:r>
          </w:p>
          <w:p w14:paraId="73F5CCFE" w14:textId="77777777" w:rsidR="008030A4" w:rsidRDefault="008030A4" w:rsidP="002267D0">
            <w:r>
              <w:t xml:space="preserve">      if (p_TestModeState == PING_Or_TEST_LOOPModeB_ON and not pc_IP_Ping) { // @sic R%s200887 sic@</w:t>
            </w:r>
          </w:p>
          <w:p w14:paraId="37C60F68" w14:textId="77777777" w:rsidR="008030A4" w:rsidRDefault="008030A4" w:rsidP="002267D0">
            <w:r>
              <w:t xml:space="preserve">        f_EUTRA_CloseUE_TestLoopModeB (p_CellId, '00'O);</w:t>
            </w:r>
          </w:p>
          <w:p w14:paraId="4449C83F" w14:textId="77777777" w:rsidR="008030A4" w:rsidRDefault="008030A4" w:rsidP="002267D0">
            <w:r>
              <w:lastRenderedPageBreak/>
              <w:t xml:space="preserve">      }</w:t>
            </w:r>
          </w:p>
          <w:p w14:paraId="5D93ECF4" w14:textId="77777777" w:rsidR="008030A4" w:rsidRDefault="008030A4" w:rsidP="002267D0">
            <w:r>
              <w:t xml:space="preserve">    }</w:t>
            </w:r>
          </w:p>
          <w:p w14:paraId="0EF64534" w14:textId="77777777" w:rsidR="008030A4" w:rsidRDefault="008030A4" w:rsidP="002267D0">
            <w:r>
              <w:t xml:space="preserve">  }</w:t>
            </w:r>
          </w:p>
        </w:tc>
      </w:tr>
    </w:tbl>
    <w:p w14:paraId="090C29A0" w14:textId="77777777" w:rsidR="008030A4" w:rsidRDefault="008030A4" w:rsidP="008030A4"/>
    <w:p w14:paraId="32A58723" w14:textId="77777777" w:rsidR="008030A4" w:rsidRDefault="008030A4" w:rsidP="008030A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7815CD0D" w14:textId="77777777" w:rsidTr="002267D0">
        <w:tc>
          <w:tcPr>
            <w:tcW w:w="9855" w:type="dxa"/>
          </w:tcPr>
          <w:p w14:paraId="133E2368" w14:textId="77777777" w:rsidR="008030A4" w:rsidRDefault="006D5549" w:rsidP="002267D0">
            <w:r>
              <w:t xml:space="preserve">  function f_EUTRA38_NR5GC_Preamble(EUTRA_CellId_Type p_CellId,</w:t>
            </w:r>
          </w:p>
          <w:p w14:paraId="51E11084" w14:textId="77777777" w:rsidR="008030A4" w:rsidRDefault="008030A4" w:rsidP="002267D0">
            <w:r>
              <w:t xml:space="preserve">                                   NR_TESTMODE_STATE_Type p_TestModeState,</w:t>
            </w:r>
          </w:p>
          <w:p w14:paraId="42437996" w14:textId="77777777" w:rsidR="008030A4" w:rsidRDefault="008030A4" w:rsidP="002267D0">
            <w:r>
              <w:t xml:space="preserve">                                   EUTRA_RRC_STATE_Type p_RRC_State,</w:t>
            </w:r>
          </w:p>
          <w:p w14:paraId="319C3CF8" w14:textId="77777777" w:rsidR="008030A4" w:rsidRDefault="008030A4" w:rsidP="002267D0">
            <w:r>
              <w:t xml:space="preserve">                                   RRCConnectionReleaseRequired_Type p_ReleaseConnection := rrcConnectionRelease,</w:t>
            </w:r>
          </w:p>
          <w:p w14:paraId="51DBC8E4" w14:textId="77777777" w:rsidR="008030A4" w:rsidRDefault="008030A4" w:rsidP="002267D0">
            <w:r>
              <w:t xml:space="preserve">                                   template (omit) EPS_NetworkFeatureSupport p_NtwkFeatSupport := cs_EPS_NwkFtSup_NR,</w:t>
            </w:r>
          </w:p>
          <w:p w14:paraId="77B6A1A6" w14:textId="77777777" w:rsidR="008030A4" w:rsidRDefault="008030A4" w:rsidP="002267D0">
            <w:r>
              <w:t xml:space="preserve">                                   template (omit) PLMN_List p_EquivalentPlmnList := omit) runs on EUTRA_Multi5GS_PTC</w:t>
            </w:r>
          </w:p>
          <w:p w14:paraId="346460CE" w14:textId="77777777" w:rsidR="008030A4" w:rsidRDefault="008030A4" w:rsidP="002267D0">
            <w:r>
              <w:t xml:space="preserve">  {</w:t>
            </w:r>
          </w:p>
          <w:p w14:paraId="09E29049" w14:textId="77777777" w:rsidR="008030A4" w:rsidRDefault="008030A4" w:rsidP="002267D0">
            <w:r>
              <w:t xml:space="preserve">    var NR_TESTMODE_STATE_Type v_IdleUpdatedState := p_TestModeState;</w:t>
            </w:r>
          </w:p>
          <w:p w14:paraId="53C60501" w14:textId="77777777" w:rsidR="008030A4" w:rsidRDefault="008030A4" w:rsidP="002267D0">
            <w:r>
              <w:t xml:space="preserve">    var AbsoluteCellPower_Type v_AbsoluteCellPowerLevel := tsc_ServingCellRS_EPRE;</w:t>
            </w:r>
          </w:p>
          <w:p w14:paraId="6EBAD1F3" w14:textId="77777777" w:rsidR="008030A4" w:rsidRDefault="008030A4" w:rsidP="002267D0"/>
          <w:p w14:paraId="10154846" w14:textId="77777777" w:rsidR="008030A4" w:rsidRDefault="008030A4" w:rsidP="002267D0">
            <w:r>
              <w:t xml:space="preserve">    select (p_TestModeState) { // @sic R5-204399 sic@</w:t>
            </w:r>
          </w:p>
          <w:p w14:paraId="1B82559C" w14:textId="77777777" w:rsidR="008030A4" w:rsidRDefault="008030A4" w:rsidP="002267D0">
            <w:r>
              <w:t xml:space="preserve">      case (PING_Or_TESTModeB_ON, PING_Or_TEST_LOOPModeB_ON){</w:t>
            </w:r>
          </w:p>
          <w:p w14:paraId="721B13A4" w14:textId="77777777" w:rsidR="008030A4" w:rsidRDefault="008030A4" w:rsidP="002267D0">
            <w:r>
              <w:t xml:space="preserve">        if (not pc_IP_Ping) { // don't need to activate test mode if using Ping</w:t>
            </w:r>
          </w:p>
          <w:p w14:paraId="13CD6FD8" w14:textId="77777777" w:rsidR="008030A4" w:rsidRDefault="008030A4" w:rsidP="002267D0">
            <w:r>
              <w:t xml:space="preserve">          v_IdleUpdatedState := TESTMode_OFF;</w:t>
            </w:r>
          </w:p>
          <w:p w14:paraId="4B486F49" w14:textId="77777777" w:rsidR="008030A4" w:rsidRDefault="008030A4" w:rsidP="002267D0">
            <w:r>
              <w:t xml:space="preserve">        }</w:t>
            </w:r>
          </w:p>
          <w:p w14:paraId="34E217BD" w14:textId="77777777" w:rsidR="008030A4" w:rsidRDefault="008030A4" w:rsidP="002267D0">
            <w:r>
              <w:t xml:space="preserve">      }</w:t>
            </w:r>
          </w:p>
          <w:p w14:paraId="60B58DCB" w14:textId="77777777" w:rsidR="008030A4" w:rsidRDefault="008030A4" w:rsidP="002267D0">
            <w:r>
              <w:t xml:space="preserve">    }</w:t>
            </w:r>
          </w:p>
          <w:p w14:paraId="300D804F" w14:textId="77777777" w:rsidR="008030A4" w:rsidRDefault="008030A4" w:rsidP="002267D0">
            <w:r>
              <w:t xml:space="preserve">    </w:t>
            </w:r>
          </w:p>
          <w:p w14:paraId="11002F31" w14:textId="77777777" w:rsidR="008030A4" w:rsidRDefault="008030A4" w:rsidP="002267D0">
            <w:r>
              <w:t xml:space="preserve">    // Store the value of NetworkFeatureSupport to be used throughout the test</w:t>
            </w:r>
          </w:p>
          <w:p w14:paraId="4F1F3222" w14:textId="77777777" w:rsidR="008030A4" w:rsidRDefault="008030A4" w:rsidP="002267D0">
            <w:r>
              <w:t xml:space="preserve">    f_EUTRA_MobileInfo_SetNetworkFeatureSupport (p_NtwkFeatSupport);</w:t>
            </w:r>
          </w:p>
          <w:p w14:paraId="7AD31931" w14:textId="77777777" w:rsidR="008030A4" w:rsidRDefault="008030A4" w:rsidP="002267D0"/>
          <w:p w14:paraId="0F7A5AA6" w14:textId="77777777" w:rsidR="008030A4" w:rsidRDefault="008030A4" w:rsidP="002267D0">
            <w:r>
              <w:t xml:space="preserve">    f_EUTRA38_MultiPDN_InitialRegistration(p_CellId, // @sic R5-204399 sic@</w:t>
            </w:r>
          </w:p>
          <w:p w14:paraId="63F450DE" w14:textId="77777777" w:rsidR="008030A4" w:rsidRDefault="008030A4" w:rsidP="002267D0">
            <w:r>
              <w:t xml:space="preserve">                                           v_IdleUpdatedState,</w:t>
            </w:r>
          </w:p>
          <w:p w14:paraId="2ECF4830" w14:textId="77777777" w:rsidR="008030A4" w:rsidRDefault="008030A4" w:rsidP="002267D0">
            <w:r>
              <w:t xml:space="preserve">                                           p_ReleaseConnection,</w:t>
            </w:r>
          </w:p>
          <w:p w14:paraId="611136B9" w14:textId="77777777" w:rsidR="008030A4" w:rsidRDefault="008030A4" w:rsidP="002267D0">
            <w:r>
              <w:t xml:space="preserve">                                           p_EquivalentPlmnList,</w:t>
            </w:r>
          </w:p>
          <w:p w14:paraId="6C6D3683" w14:textId="77777777" w:rsidR="008030A4" w:rsidRDefault="008030A4" w:rsidP="002267D0">
            <w:r>
              <w:t xml:space="preserve">                                           v_AbsoluteCellPowerLevel);</w:t>
            </w:r>
          </w:p>
          <w:p w14:paraId="34D14197" w14:textId="77777777" w:rsidR="008030A4" w:rsidRDefault="008030A4" w:rsidP="002267D0">
            <w:r>
              <w:t xml:space="preserve">    </w:t>
            </w:r>
          </w:p>
          <w:p w14:paraId="5ACE1D63" w14:textId="77777777" w:rsidR="008030A4" w:rsidRDefault="008030A4" w:rsidP="002267D0">
            <w:r>
              <w:t xml:space="preserve">    if (p_RRC_State == RRC_CONNECTED) {</w:t>
            </w:r>
          </w:p>
          <w:p w14:paraId="304A4F82" w14:textId="77777777" w:rsidR="008030A4" w:rsidRDefault="008030A4" w:rsidP="002267D0">
            <w:r>
              <w:t xml:space="preserve">      f_EUTRA38_MultiPDN_RbEst_Def(p_CellId);</w:t>
            </w:r>
          </w:p>
          <w:p w14:paraId="2DD90153" w14:textId="77777777" w:rsidR="008030A4" w:rsidRDefault="008030A4" w:rsidP="002267D0">
            <w:r>
              <w:t xml:space="preserve">      if ((p_TestModeState == PING_Or_TEST_LOOPModeB_ON and not pc_IP_Ping) </w:t>
            </w:r>
            <w:r w:rsidRPr="00DF53BC">
              <w:rPr>
                <w:highlight w:val="yellow"/>
              </w:rPr>
              <w:t xml:space="preserve">or (p_TestModeState == </w:t>
            </w:r>
            <w:r w:rsidRPr="00DF53BC">
              <w:rPr>
                <w:highlight w:val="yellow"/>
              </w:rPr>
              <w:lastRenderedPageBreak/>
              <w:t>TEST_LOOPModeB_ON)</w:t>
            </w:r>
            <w:r>
              <w:t>) { // @sic R%s200887 sic@</w:t>
            </w:r>
          </w:p>
          <w:p w14:paraId="7914917C" w14:textId="77777777" w:rsidR="008030A4" w:rsidRDefault="008030A4" w:rsidP="002267D0">
            <w:r>
              <w:t xml:space="preserve">        f_EUTRA_CloseUE_TestLoopModeB (p_CellId, '00'O);</w:t>
            </w:r>
          </w:p>
          <w:p w14:paraId="251E3510" w14:textId="77777777" w:rsidR="008030A4" w:rsidRDefault="008030A4" w:rsidP="002267D0">
            <w:r>
              <w:t xml:space="preserve">      }</w:t>
            </w:r>
          </w:p>
          <w:p w14:paraId="12E679C3" w14:textId="77777777" w:rsidR="008030A4" w:rsidRDefault="008030A4" w:rsidP="002267D0">
            <w:r>
              <w:t xml:space="preserve">    }</w:t>
            </w:r>
          </w:p>
          <w:p w14:paraId="2ED9E43D" w14:textId="77777777" w:rsidR="008030A4" w:rsidRDefault="008030A4" w:rsidP="002267D0">
            <w:r>
              <w:t xml:space="preserve">  }</w:t>
            </w:r>
          </w:p>
        </w:tc>
      </w:tr>
    </w:tbl>
    <w:p w14:paraId="77686434" w14:textId="77777777" w:rsidR="008030A4" w:rsidRDefault="008030A4" w:rsidP="008030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57884880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030A4" w14:paraId="7C2E1A49" w14:textId="77777777" w:rsidTr="002267D0">
        <w:trPr>
          <w:trHeight w:val="447"/>
        </w:trPr>
        <w:tc>
          <w:tcPr>
            <w:tcW w:w="1985" w:type="dxa"/>
          </w:tcPr>
          <w:p w14:paraId="7AD92216" w14:textId="77777777" w:rsidR="008030A4" w:rsidRDefault="008030A4" w:rsidP="0022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6FDA84A" w14:textId="77777777" w:rsidR="008030A4" w:rsidRDefault="008030A4" w:rsidP="002267D0">
            <w:pPr>
              <w:spacing w:after="0"/>
            </w:pPr>
            <w:r w:rsidRPr="00DF53BC">
              <w:t>f_NR5GC_MappedContextFromS1_InitNAS</w:t>
            </w:r>
          </w:p>
        </w:tc>
      </w:tr>
      <w:tr w:rsidR="008030A4" w14:paraId="0DB443D1" w14:textId="77777777" w:rsidTr="002267D0">
        <w:trPr>
          <w:trHeight w:val="452"/>
        </w:trPr>
        <w:tc>
          <w:tcPr>
            <w:tcW w:w="1985" w:type="dxa"/>
          </w:tcPr>
          <w:p w14:paraId="0FB36905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0D09A16" w14:textId="77777777" w:rsidR="008030A4" w:rsidRPr="00AD4D87" w:rsidRDefault="006D5549" w:rsidP="002267D0">
            <w:pPr>
              <w:rPr>
                <w:rFonts w:ascii="Arial" w:hAnsi="Arial" w:cs="Arial"/>
              </w:rPr>
            </w:pPr>
            <w:r w:rsidRPr="00AD4D87">
              <w:rPr>
                <w:rFonts w:ascii="Arial" w:hAnsi="Arial" w:cs="Arial"/>
                <w:lang w:val="en-SG"/>
              </w:rPr>
              <w:t xml:space="preserve">AS security key </w:t>
            </w:r>
            <w:r w:rsidR="00AD4D87">
              <w:rPr>
                <w:rFonts w:ascii="Arial" w:hAnsi="Arial" w:cs="Arial"/>
                <w:lang w:val="en-SG"/>
              </w:rPr>
              <w:t>configuration</w:t>
            </w:r>
            <w:r w:rsidRPr="00AD4D87">
              <w:rPr>
                <w:rFonts w:ascii="Arial" w:hAnsi="Arial" w:cs="Arial"/>
                <w:lang w:val="en-SG"/>
              </w:rPr>
              <w:t xml:space="preserve"> will also be done later in f_NR5GC_508RRC_InterRAT_HO_ToNR_Common_Steps1_14</w:t>
            </w:r>
            <w:r w:rsidR="00AD4D87">
              <w:rPr>
                <w:rFonts w:ascii="Arial" w:hAnsi="Arial" w:cs="Arial"/>
                <w:lang w:val="en-SG"/>
              </w:rPr>
              <w:t>()</w:t>
            </w:r>
          </w:p>
        </w:tc>
      </w:tr>
      <w:tr w:rsidR="008030A4" w14:paraId="26198A04" w14:textId="77777777" w:rsidTr="002267D0">
        <w:tc>
          <w:tcPr>
            <w:tcW w:w="1985" w:type="dxa"/>
          </w:tcPr>
          <w:p w14:paraId="579A6C49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3911AC" w14:textId="77777777" w:rsidR="008030A4" w:rsidRPr="006D5549" w:rsidRDefault="008030A4" w:rsidP="002267D0">
            <w:pPr>
              <w:pStyle w:val="CRCoverPage"/>
              <w:spacing w:after="0"/>
              <w:rPr>
                <w:lang w:val="en-SG"/>
              </w:rPr>
            </w:pPr>
            <w:r w:rsidRPr="006D5549">
              <w:rPr>
                <w:lang w:val="en-SG"/>
              </w:rPr>
              <w:t>Remove AS security key configur</w:t>
            </w:r>
            <w:r w:rsidR="006D5549" w:rsidRPr="006D5549">
              <w:rPr>
                <w:lang w:val="en-SG"/>
              </w:rPr>
              <w:t>ation</w:t>
            </w:r>
          </w:p>
          <w:p w14:paraId="5A67D590" w14:textId="77777777" w:rsidR="006D5549" w:rsidRPr="006D5549" w:rsidRDefault="006D5549" w:rsidP="002267D0">
            <w:pPr>
              <w:pStyle w:val="CRCoverPage"/>
              <w:spacing w:after="0"/>
              <w:rPr>
                <w:lang w:val="en-SG"/>
              </w:rPr>
            </w:pPr>
          </w:p>
          <w:p w14:paraId="5C78EC99" w14:textId="77777777" w:rsidR="006D5549" w:rsidRPr="006D5549" w:rsidRDefault="006D5549" w:rsidP="002267D0">
            <w:pPr>
              <w:pStyle w:val="CRCoverPage"/>
              <w:spacing w:after="0"/>
              <w:rPr>
                <w:lang w:val="en-SG"/>
              </w:rPr>
            </w:pPr>
            <w:r w:rsidRPr="006D5549">
              <w:rPr>
                <w:b/>
                <w:bCs/>
                <w:lang w:val="en-SG"/>
              </w:rPr>
              <w:t>Note</w:t>
            </w:r>
            <w:r w:rsidRPr="006D5549">
              <w:rPr>
                <w:lang w:val="en-SG"/>
              </w:rPr>
              <w:t xml:space="preserve"> : This change was previously accepted in R5s201078 but not applied</w:t>
            </w:r>
          </w:p>
        </w:tc>
      </w:tr>
      <w:tr w:rsidR="008030A4" w14:paraId="0798BE8F" w14:textId="77777777" w:rsidTr="002267D0">
        <w:tc>
          <w:tcPr>
            <w:tcW w:w="1985" w:type="dxa"/>
          </w:tcPr>
          <w:p w14:paraId="3CD08C87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ABDF0D" w14:textId="77777777" w:rsidR="008030A4" w:rsidRDefault="008030A4" w:rsidP="002267D0">
            <w:pPr>
              <w:spacing w:after="0"/>
              <w:rPr>
                <w:rFonts w:ascii="Arial" w:hAnsi="Arial" w:cs="Arial"/>
              </w:rPr>
            </w:pPr>
            <w:r w:rsidRPr="00DF53BC">
              <w:rPr>
                <w:rFonts w:ascii="Arial" w:hAnsi="Arial" w:cs="Arial"/>
              </w:rPr>
              <w:t>NR5GC_IRAT_CommonFunctions</w:t>
            </w:r>
          </w:p>
        </w:tc>
      </w:tr>
      <w:tr w:rsidR="008030A4" w14:paraId="4556AB62" w14:textId="77777777" w:rsidTr="002267D0">
        <w:tc>
          <w:tcPr>
            <w:tcW w:w="1985" w:type="dxa"/>
          </w:tcPr>
          <w:p w14:paraId="09D31658" w14:textId="77777777" w:rsidR="008030A4" w:rsidRDefault="008030A4" w:rsidP="002267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0CEFC3" w14:textId="77777777" w:rsidR="008030A4" w:rsidRDefault="008030A4" w:rsidP="002267D0">
            <w:pPr>
              <w:rPr>
                <w:rFonts w:ascii="Arial" w:hAnsi="Arial"/>
                <w:highlight w:val="cyan"/>
              </w:rPr>
            </w:pPr>
          </w:p>
        </w:tc>
      </w:tr>
    </w:tbl>
    <w:p w14:paraId="28F9BA81" w14:textId="77777777" w:rsidR="008030A4" w:rsidRDefault="008030A4" w:rsidP="008030A4"/>
    <w:p w14:paraId="0F74A090" w14:textId="77777777" w:rsidR="008030A4" w:rsidRDefault="008030A4" w:rsidP="008030A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02382303" w14:textId="77777777" w:rsidTr="002267D0">
        <w:tc>
          <w:tcPr>
            <w:tcW w:w="9855" w:type="dxa"/>
          </w:tcPr>
          <w:p w14:paraId="0840628C" w14:textId="77777777" w:rsidR="008030A4" w:rsidRDefault="008030A4" w:rsidP="002267D0">
            <w:r>
              <w:t xml:space="preserve">  function f_NR5GC_MappedContextFromS1_InitNAS(NR_CellId_Type p_CellId,</w:t>
            </w:r>
          </w:p>
          <w:p w14:paraId="29114B1C" w14:textId="77777777" w:rsidR="008030A4" w:rsidRDefault="008030A4" w:rsidP="002267D0">
            <w:r>
              <w:t xml:space="preserve">                                               EUTRA_NR_CoOrd_Security_Type p_EUTRA_Auth_Params,</w:t>
            </w:r>
          </w:p>
          <w:p w14:paraId="177B3822" w14:textId="77777777" w:rsidR="008030A4" w:rsidRDefault="008030A4" w:rsidP="002267D0">
            <w:r>
              <w:t xml:space="preserve">                                               boolean p_Handover )  runs on NR5GC_PTC</w:t>
            </w:r>
          </w:p>
          <w:p w14:paraId="6D252459" w14:textId="77777777" w:rsidR="008030A4" w:rsidRDefault="008030A4" w:rsidP="002267D0">
            <w:r>
              <w:t xml:space="preserve">  {</w:t>
            </w:r>
          </w:p>
          <w:p w14:paraId="44F06CC8" w14:textId="77777777" w:rsidR="008030A4" w:rsidRDefault="008030A4" w:rsidP="002267D0">
            <w:r>
              <w:t xml:space="preserve">    var NG_NAS_SecurityParams_Type v_SecurityParams := f_NR5GC_Security_Get();</w:t>
            </w:r>
          </w:p>
          <w:p w14:paraId="568A17A3" w14:textId="77777777" w:rsidR="008030A4" w:rsidRDefault="008030A4" w:rsidP="002267D0">
            <w:r>
              <w:t xml:space="preserve">    var NR_SecurityParams_Type v_RRC_SecurityParams := f_NR_Security_Get();</w:t>
            </w:r>
          </w:p>
          <w:p w14:paraId="0AB9A009" w14:textId="77777777" w:rsidR="008030A4" w:rsidRDefault="008030A4" w:rsidP="002267D0"/>
          <w:p w14:paraId="0E3D2841" w14:textId="77777777" w:rsidR="008030A4" w:rsidRDefault="008030A4" w:rsidP="002267D0">
            <w:r>
              <w:t xml:space="preserve">    if (p_Handover) {</w:t>
            </w:r>
          </w:p>
          <w:p w14:paraId="5B3DF4D1" w14:textId="77777777" w:rsidR="008030A4" w:rsidRDefault="008030A4" w:rsidP="002267D0">
            <w:r>
              <w:t xml:space="preserve">      v_SecurityParams.KAMF := f_NG_Authentication_A15_HO(p_EUTRA_Auth_Params.NH,   // @sic R5s201078 sic@</w:t>
            </w:r>
          </w:p>
          <w:p w14:paraId="72E5E065" w14:textId="77777777" w:rsidR="008030A4" w:rsidRDefault="008030A4" w:rsidP="002267D0">
            <w:r>
              <w:t xml:space="preserve">                                                          p_EUTRA_Auth_Params.Key,</w:t>
            </w:r>
          </w:p>
          <w:p w14:paraId="77DE8729" w14:textId="77777777" w:rsidR="008030A4" w:rsidRDefault="008030A4" w:rsidP="002267D0">
            <w:r>
              <w:t xml:space="preserve">                                                          v_SecurityParams.KDF);</w:t>
            </w:r>
          </w:p>
          <w:p w14:paraId="2EF4357E" w14:textId="77777777" w:rsidR="008030A4" w:rsidRDefault="008030A4" w:rsidP="002267D0">
            <w:r>
              <w:t xml:space="preserve">    } else {</w:t>
            </w:r>
          </w:p>
          <w:p w14:paraId="69B4F784" w14:textId="77777777" w:rsidR="008030A4" w:rsidRDefault="008030A4" w:rsidP="002267D0">
            <w:r>
              <w:t xml:space="preserve">      v_SecurityParams.KAMF := f_NG_Authentication_A15_IdleMode(p_EUTRA_Auth_Params.NASCountUL,</w:t>
            </w:r>
          </w:p>
          <w:p w14:paraId="5E886D80" w14:textId="77777777" w:rsidR="008030A4" w:rsidRDefault="008030A4" w:rsidP="002267D0">
            <w:r>
              <w:t xml:space="preserve">                                                                p_EUTRA_Auth_Params.Key,</w:t>
            </w:r>
          </w:p>
          <w:p w14:paraId="32DDAC94" w14:textId="77777777" w:rsidR="008030A4" w:rsidRDefault="008030A4" w:rsidP="002267D0">
            <w:r>
              <w:t xml:space="preserve">                                                                v_SecurityParams.KDF);</w:t>
            </w:r>
          </w:p>
          <w:p w14:paraId="7D3284E0" w14:textId="77777777" w:rsidR="008030A4" w:rsidRDefault="008030A4" w:rsidP="002267D0">
            <w:r>
              <w:t xml:space="preserve">    }</w:t>
            </w:r>
          </w:p>
          <w:p w14:paraId="162080C9" w14:textId="77777777" w:rsidR="008030A4" w:rsidRDefault="008030A4" w:rsidP="002267D0"/>
          <w:p w14:paraId="77F958C9" w14:textId="77777777" w:rsidR="008030A4" w:rsidRDefault="008030A4" w:rsidP="002267D0">
            <w:r>
              <w:t xml:space="preserve">    // Derives KNASenc key</w:t>
            </w:r>
          </w:p>
          <w:p w14:paraId="33D018F2" w14:textId="77777777" w:rsidR="008030A4" w:rsidRDefault="008030A4" w:rsidP="002267D0">
            <w:r>
              <w:lastRenderedPageBreak/>
              <w:t xml:space="preserve">    v_SecurityParams.NAS_Ciphering.K_NAS := f_NG_Authentication_A8 (tsc_NAS_Enc_Alg,v_SecurityParams.NAS_Ciphering.Algorithm,</w:t>
            </w:r>
          </w:p>
          <w:p w14:paraId="5159D48E" w14:textId="77777777" w:rsidR="008030A4" w:rsidRDefault="008030A4" w:rsidP="002267D0">
            <w:r>
              <w:t xml:space="preserve">                                                                           v_SecurityParams.KAMF,</w:t>
            </w:r>
          </w:p>
          <w:p w14:paraId="7E3C20DA" w14:textId="77777777" w:rsidR="008030A4" w:rsidRDefault="008030A4" w:rsidP="002267D0">
            <w:r>
              <w:t xml:space="preserve">                                                                           v_SecurityParams.KDF);</w:t>
            </w:r>
          </w:p>
          <w:p w14:paraId="63C54028" w14:textId="77777777" w:rsidR="008030A4" w:rsidRDefault="008030A4" w:rsidP="002267D0">
            <w:r>
              <w:t xml:space="preserve">    // Derives KNASint key</w:t>
            </w:r>
          </w:p>
          <w:p w14:paraId="213B2D34" w14:textId="77777777" w:rsidR="008030A4" w:rsidRDefault="008030A4" w:rsidP="002267D0">
            <w:r>
              <w:t xml:space="preserve">    v_SecurityParams.NAS_Integrity.K_NAS := f_NG_Authentication_A8 (tsc_NAS_Int_Alg,v_SecurityParams.NAS_Integrity.Algorithm,</w:t>
            </w:r>
          </w:p>
          <w:p w14:paraId="7641E23A" w14:textId="77777777" w:rsidR="008030A4" w:rsidRDefault="008030A4" w:rsidP="002267D0">
            <w:r>
              <w:t xml:space="preserve">                                                                           v_SecurityParams.KAMF,</w:t>
            </w:r>
          </w:p>
          <w:p w14:paraId="5890D011" w14:textId="77777777" w:rsidR="008030A4" w:rsidRDefault="008030A4" w:rsidP="002267D0">
            <w:r>
              <w:t xml:space="preserve">                                                                           v_SecurityParams.KDF);</w:t>
            </w:r>
          </w:p>
          <w:p w14:paraId="468B05E6" w14:textId="77777777" w:rsidR="008030A4" w:rsidRDefault="008030A4" w:rsidP="002267D0">
            <w:r>
              <w:t xml:space="preserve">                                                                           </w:t>
            </w:r>
          </w:p>
          <w:p w14:paraId="5E6E2DB5" w14:textId="77777777" w:rsidR="008030A4" w:rsidRDefault="008030A4" w:rsidP="002267D0">
            <w:r>
              <w:t xml:space="preserve">    // Now NAS parameters updated, store updated common values in RRC global variable @sic R5s201078 sic@</w:t>
            </w:r>
          </w:p>
          <w:p w14:paraId="43DC5AD6" w14:textId="77777777" w:rsidR="008030A4" w:rsidRDefault="008030A4" w:rsidP="002267D0">
            <w:r>
              <w:t xml:space="preserve">    v_RRC_SecurityParams.KAMF := v_SecurityParams.KAMF;</w:t>
            </w:r>
          </w:p>
          <w:p w14:paraId="779594A9" w14:textId="77777777" w:rsidR="008030A4" w:rsidRDefault="008030A4" w:rsidP="002267D0">
            <w:r>
              <w:t xml:space="preserve">    v_RRC_SecurityParams.KSIamf := v_SecurityParams.KSIamf;</w:t>
            </w:r>
          </w:p>
          <w:p w14:paraId="40751E31" w14:textId="77777777" w:rsidR="008030A4" w:rsidRDefault="008030A4" w:rsidP="002267D0">
            <w:r>
              <w:t xml:space="preserve">    </w:t>
            </w:r>
          </w:p>
          <w:p w14:paraId="68140EF2" w14:textId="77777777" w:rsidR="008030A4" w:rsidRDefault="008030A4" w:rsidP="002267D0">
            <w:r>
              <w:t xml:space="preserve">    // Derive KgNB  @sic R5s201078 sic@</w:t>
            </w:r>
          </w:p>
          <w:p w14:paraId="648E4F40" w14:textId="77777777" w:rsidR="008030A4" w:rsidRDefault="008030A4" w:rsidP="002267D0">
            <w:r>
              <w:t xml:space="preserve">    v_RRC_SecurityParams.KGNB := f_NR_Authentication_A9(v_RRC_SecurityParams.KDF, v_RRC_SecurityParams.KAMF, 'FFFFFFFF'O);</w:t>
            </w:r>
          </w:p>
          <w:p w14:paraId="42833553" w14:textId="77777777" w:rsidR="008030A4" w:rsidRDefault="008030A4" w:rsidP="002267D0">
            <w:r>
              <w:t xml:space="preserve">    </w:t>
            </w:r>
          </w:p>
          <w:p w14:paraId="3EA17A48" w14:textId="77777777" w:rsidR="008030A4" w:rsidRDefault="008030A4" w:rsidP="002267D0">
            <w:r>
              <w:t xml:space="preserve">    // set NH and NCC as per 33.501 cl.8.4.2 point 3  @sic R5s201078 sic@</w:t>
            </w:r>
          </w:p>
          <w:p w14:paraId="53DD00C9" w14:textId="77777777" w:rsidR="008030A4" w:rsidRDefault="008030A4" w:rsidP="002267D0">
            <w:r>
              <w:t xml:space="preserve">    v_RRC_SecurityParams.NH:= v_RRC_SecurityParams.KGNB;</w:t>
            </w:r>
          </w:p>
          <w:p w14:paraId="6073F6AF" w14:textId="77777777" w:rsidR="008030A4" w:rsidRDefault="008030A4" w:rsidP="002267D0">
            <w:r>
              <w:t xml:space="preserve">    v_RRC_SecurityParams.NCC := 0;</w:t>
            </w:r>
          </w:p>
          <w:p w14:paraId="5BCB8558" w14:textId="77777777" w:rsidR="008030A4" w:rsidRDefault="008030A4" w:rsidP="002267D0">
            <w:r>
              <w:t xml:space="preserve">    </w:t>
            </w:r>
          </w:p>
          <w:p w14:paraId="29C75EC8" w14:textId="77777777" w:rsidR="008030A4" w:rsidRDefault="008030A4" w:rsidP="002267D0">
            <w:r>
              <w:t xml:space="preserve">    // Now update the SS</w:t>
            </w:r>
          </w:p>
          <w:p w14:paraId="608BE204" w14:textId="77777777" w:rsidR="008030A4" w:rsidRDefault="008030A4" w:rsidP="002267D0">
            <w:r>
              <w:t xml:space="preserve">    f_SS_NG_NAS_ConfigureSecurity(NASCTRL, v_SecurityParams.NAS_Integrity, v_SecurityParams.NAS_Ciphering);</w:t>
            </w:r>
          </w:p>
          <w:p w14:paraId="716A989B" w14:textId="77777777" w:rsidR="008030A4" w:rsidRDefault="008030A4" w:rsidP="002267D0">
            <w:r>
              <w:t xml:space="preserve">    f_SS_NG_NAS_CountSet(NASCTRL, '00000000'O, omit);</w:t>
            </w:r>
          </w:p>
          <w:p w14:paraId="216D5464" w14:textId="77777777" w:rsidR="008030A4" w:rsidRPr="00DF53BC" w:rsidRDefault="008030A4" w:rsidP="002267D0">
            <w:pPr>
              <w:rPr>
                <w:highlight w:val="yellow"/>
              </w:rPr>
            </w:pPr>
            <w:r>
              <w:t xml:space="preserve">    </w:t>
            </w:r>
            <w:r w:rsidRPr="00DF53BC">
              <w:rPr>
                <w:highlight w:val="yellow"/>
              </w:rPr>
              <w:t>v_RRC_SecurityParams.AS_Ciphering.ActTimeList := f_NR_RRC_CipherActTime_GetCurrent(p_CellId, false);</w:t>
            </w:r>
          </w:p>
          <w:p w14:paraId="7A4B5153" w14:textId="77777777" w:rsidR="008030A4" w:rsidRPr="00DF53BC" w:rsidRDefault="008030A4" w:rsidP="002267D0">
            <w:pPr>
              <w:rPr>
                <w:highlight w:val="yellow"/>
              </w:rPr>
            </w:pPr>
            <w:r w:rsidRPr="00DF53BC">
              <w:rPr>
                <w:highlight w:val="yellow"/>
              </w:rPr>
              <w:t xml:space="preserve">    f_NR_SS_RRC_EnableIntProt_CiphULandDL(p_CellId,</w:t>
            </w:r>
          </w:p>
          <w:p w14:paraId="367BC48E" w14:textId="77777777" w:rsidR="008030A4" w:rsidRPr="00DF53BC" w:rsidRDefault="008030A4" w:rsidP="002267D0">
            <w:pPr>
              <w:rPr>
                <w:highlight w:val="yellow"/>
              </w:rPr>
            </w:pPr>
            <w:r w:rsidRPr="00DF53BC">
              <w:rPr>
                <w:highlight w:val="yellow"/>
              </w:rPr>
              <w:t xml:space="preserve">                                          v_RRC_SecurityParams.AS_Integrity,</w:t>
            </w:r>
          </w:p>
          <w:p w14:paraId="4530488A" w14:textId="77777777" w:rsidR="008030A4" w:rsidRDefault="008030A4" w:rsidP="002267D0">
            <w:r w:rsidRPr="00DF53BC">
              <w:rPr>
                <w:highlight w:val="yellow"/>
              </w:rPr>
              <w:t xml:space="preserve">                                          v_RRC_SecurityParams.AS_Ciphering);</w:t>
            </w:r>
          </w:p>
          <w:p w14:paraId="685B9E83" w14:textId="77777777" w:rsidR="008030A4" w:rsidRDefault="008030A4" w:rsidP="002267D0">
            <w:r>
              <w:t xml:space="preserve">                                          </w:t>
            </w:r>
          </w:p>
          <w:p w14:paraId="1DDCF344" w14:textId="77777777" w:rsidR="008030A4" w:rsidRDefault="008030A4" w:rsidP="002267D0">
            <w:r>
              <w:t xml:space="preserve">    f_NR_Security_Set(v_RRC_SecurityParams);</w:t>
            </w:r>
          </w:p>
          <w:p w14:paraId="406D2BDB" w14:textId="77777777" w:rsidR="008030A4" w:rsidRDefault="008030A4" w:rsidP="002267D0">
            <w:r>
              <w:t xml:space="preserve">    f_NR5GC_Security_Set (v_SecurityParams);</w:t>
            </w:r>
          </w:p>
          <w:p w14:paraId="37383438" w14:textId="77777777" w:rsidR="008030A4" w:rsidRDefault="008030A4" w:rsidP="002267D0">
            <w:r>
              <w:t xml:space="preserve">  }</w:t>
            </w:r>
          </w:p>
        </w:tc>
      </w:tr>
    </w:tbl>
    <w:p w14:paraId="3EA3D553" w14:textId="77777777" w:rsidR="008030A4" w:rsidRDefault="008030A4" w:rsidP="008030A4"/>
    <w:p w14:paraId="2E3BA394" w14:textId="77777777" w:rsidR="008030A4" w:rsidRDefault="008030A4" w:rsidP="008030A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8030A4" w14:paraId="586B17EC" w14:textId="77777777" w:rsidTr="002267D0">
        <w:tc>
          <w:tcPr>
            <w:tcW w:w="9855" w:type="dxa"/>
          </w:tcPr>
          <w:p w14:paraId="40FF27C0" w14:textId="77777777" w:rsidR="008030A4" w:rsidRDefault="008030A4" w:rsidP="002267D0">
            <w:r>
              <w:lastRenderedPageBreak/>
              <w:t>function f_NR5GC_MappedContextFromS1_InitNAS(NR_CellId_Type p_CellId,</w:t>
            </w:r>
          </w:p>
          <w:p w14:paraId="17A4D96D" w14:textId="77777777" w:rsidR="008030A4" w:rsidRDefault="008030A4" w:rsidP="002267D0">
            <w:r>
              <w:t xml:space="preserve">                                               EUTRA_NR_CoOrd_Security_Type p_EUTRA_Auth_Params,</w:t>
            </w:r>
          </w:p>
          <w:p w14:paraId="2A35FAEC" w14:textId="77777777" w:rsidR="008030A4" w:rsidRDefault="008030A4" w:rsidP="002267D0">
            <w:r>
              <w:t xml:space="preserve">                                               boolean p_Handover )  runs on NR5GC_PTC</w:t>
            </w:r>
          </w:p>
          <w:p w14:paraId="73E7FEC8" w14:textId="77777777" w:rsidR="008030A4" w:rsidRDefault="008030A4" w:rsidP="002267D0">
            <w:r>
              <w:t xml:space="preserve">  {</w:t>
            </w:r>
          </w:p>
          <w:p w14:paraId="262630B3" w14:textId="77777777" w:rsidR="008030A4" w:rsidRDefault="008030A4" w:rsidP="002267D0">
            <w:r>
              <w:t xml:space="preserve">    var NG_NAS_SecurityParams_Type v_SecurityParams := f_NR5GC_Security_Get();</w:t>
            </w:r>
          </w:p>
          <w:p w14:paraId="22270830" w14:textId="77777777" w:rsidR="008030A4" w:rsidRDefault="008030A4" w:rsidP="002267D0">
            <w:r>
              <w:t xml:space="preserve">    var NR_SecurityParams_Type v_RRC_SecurityParams := f_NR_Security_Get();</w:t>
            </w:r>
          </w:p>
          <w:p w14:paraId="4E71E603" w14:textId="77777777" w:rsidR="008030A4" w:rsidRDefault="008030A4" w:rsidP="002267D0"/>
          <w:p w14:paraId="0291F35C" w14:textId="77777777" w:rsidR="008030A4" w:rsidRDefault="008030A4" w:rsidP="002267D0">
            <w:r>
              <w:t xml:space="preserve">    if (p_Handover) {</w:t>
            </w:r>
          </w:p>
          <w:p w14:paraId="3431C3F9" w14:textId="77777777" w:rsidR="008030A4" w:rsidRDefault="008030A4" w:rsidP="002267D0">
            <w:r>
              <w:t xml:space="preserve">      v_SecurityParams.KAMF := f_NG_Authentication_A15_HO(p_EUTRA_Auth_Params.NH,   // @sic R5s201078 sic@</w:t>
            </w:r>
          </w:p>
          <w:p w14:paraId="74380019" w14:textId="77777777" w:rsidR="008030A4" w:rsidRDefault="008030A4" w:rsidP="002267D0">
            <w:r>
              <w:t xml:space="preserve">                                                          p_EUTRA_Auth_Params.Key,</w:t>
            </w:r>
          </w:p>
          <w:p w14:paraId="2368AB5B" w14:textId="77777777" w:rsidR="008030A4" w:rsidRDefault="008030A4" w:rsidP="002267D0">
            <w:r>
              <w:t xml:space="preserve">                                                          v_SecurityParams.KDF);</w:t>
            </w:r>
          </w:p>
          <w:p w14:paraId="018287AC" w14:textId="77777777" w:rsidR="008030A4" w:rsidRDefault="008030A4" w:rsidP="002267D0">
            <w:r>
              <w:t xml:space="preserve">    } else {</w:t>
            </w:r>
          </w:p>
          <w:p w14:paraId="079B7B26" w14:textId="77777777" w:rsidR="008030A4" w:rsidRDefault="008030A4" w:rsidP="002267D0">
            <w:r>
              <w:t xml:space="preserve">      v_SecurityParams.KAMF := f_NG_Authentication_A15_IdleMode(p_EUTRA_Auth_Params.NASCountUL,</w:t>
            </w:r>
          </w:p>
          <w:p w14:paraId="72D013FB" w14:textId="77777777" w:rsidR="008030A4" w:rsidRDefault="008030A4" w:rsidP="002267D0">
            <w:r>
              <w:t xml:space="preserve">                                                                p_EUTRA_Auth_Params.Key,</w:t>
            </w:r>
          </w:p>
          <w:p w14:paraId="339B6BD9" w14:textId="77777777" w:rsidR="008030A4" w:rsidRDefault="008030A4" w:rsidP="002267D0">
            <w:r>
              <w:t xml:space="preserve">                                                                v_SecurityParams.KDF);</w:t>
            </w:r>
          </w:p>
          <w:p w14:paraId="6C853607" w14:textId="77777777" w:rsidR="008030A4" w:rsidRDefault="008030A4" w:rsidP="002267D0">
            <w:r>
              <w:t xml:space="preserve">    }</w:t>
            </w:r>
          </w:p>
          <w:p w14:paraId="4D768E59" w14:textId="77777777" w:rsidR="008030A4" w:rsidRDefault="008030A4" w:rsidP="002267D0"/>
          <w:p w14:paraId="583FC412" w14:textId="77777777" w:rsidR="008030A4" w:rsidRDefault="008030A4" w:rsidP="002267D0">
            <w:r>
              <w:t xml:space="preserve">    // Derives KNASenc key</w:t>
            </w:r>
          </w:p>
          <w:p w14:paraId="2151DB48" w14:textId="77777777" w:rsidR="008030A4" w:rsidRDefault="008030A4" w:rsidP="002267D0">
            <w:r>
              <w:t xml:space="preserve">    v_SecurityParams.NAS_Ciphering.K_NAS := f_NG_Authentication_A8 (tsc_NAS_Enc_Alg,v_SecurityParams.NAS_Ciphering.Algorithm,</w:t>
            </w:r>
          </w:p>
          <w:p w14:paraId="5C560C7B" w14:textId="77777777" w:rsidR="008030A4" w:rsidRDefault="008030A4" w:rsidP="002267D0">
            <w:r>
              <w:t xml:space="preserve">                                                                           v_SecurityParams.KAMF,</w:t>
            </w:r>
          </w:p>
          <w:p w14:paraId="6C29B4C8" w14:textId="77777777" w:rsidR="008030A4" w:rsidRDefault="008030A4" w:rsidP="002267D0">
            <w:r>
              <w:t xml:space="preserve">                                                                           v_SecurityParams.KDF);</w:t>
            </w:r>
          </w:p>
          <w:p w14:paraId="17093E4A" w14:textId="77777777" w:rsidR="008030A4" w:rsidRDefault="008030A4" w:rsidP="002267D0">
            <w:r>
              <w:t xml:space="preserve">    // Derives KNASint key</w:t>
            </w:r>
          </w:p>
          <w:p w14:paraId="58A76A6F" w14:textId="77777777" w:rsidR="008030A4" w:rsidRDefault="008030A4" w:rsidP="002267D0">
            <w:r>
              <w:t xml:space="preserve">    v_SecurityParams.NAS_Integrity.K_NAS := f_NG_Authentication_A8 (tsc_NAS_Int_Alg,v_SecurityParams.NAS_Integrity.Algorithm,</w:t>
            </w:r>
          </w:p>
          <w:p w14:paraId="29AAFE17" w14:textId="77777777" w:rsidR="008030A4" w:rsidRDefault="008030A4" w:rsidP="002267D0">
            <w:r>
              <w:t xml:space="preserve">                                                                           v_SecurityParams.KAMF,</w:t>
            </w:r>
          </w:p>
          <w:p w14:paraId="1FE28310" w14:textId="77777777" w:rsidR="008030A4" w:rsidRDefault="008030A4" w:rsidP="002267D0">
            <w:r>
              <w:t xml:space="preserve">                                                                           v_SecurityParams.KDF);</w:t>
            </w:r>
          </w:p>
          <w:p w14:paraId="4FCAB3F6" w14:textId="77777777" w:rsidR="008030A4" w:rsidRDefault="008030A4" w:rsidP="002267D0">
            <w:r>
              <w:t xml:space="preserve">                                                                           </w:t>
            </w:r>
          </w:p>
          <w:p w14:paraId="2E66B238" w14:textId="77777777" w:rsidR="008030A4" w:rsidRDefault="008030A4" w:rsidP="002267D0">
            <w:r>
              <w:t xml:space="preserve">    // Now NAS parameters updated, store updated common values in RRC global variable @sic R5s201078 sic@</w:t>
            </w:r>
          </w:p>
          <w:p w14:paraId="34CFDD9E" w14:textId="77777777" w:rsidR="008030A4" w:rsidRDefault="008030A4" w:rsidP="002267D0">
            <w:r>
              <w:t xml:space="preserve">    v_RRC_SecurityParams.KAMF := v_SecurityParams.KAMF;</w:t>
            </w:r>
          </w:p>
          <w:p w14:paraId="2575D6FC" w14:textId="77777777" w:rsidR="008030A4" w:rsidRDefault="008030A4" w:rsidP="002267D0">
            <w:r>
              <w:t xml:space="preserve">    v_RRC_SecurityParams.KSIamf := v_SecurityParams.KSIamf;</w:t>
            </w:r>
          </w:p>
          <w:p w14:paraId="34C53A32" w14:textId="77777777" w:rsidR="008030A4" w:rsidRDefault="008030A4" w:rsidP="002267D0">
            <w:r>
              <w:t xml:space="preserve">    </w:t>
            </w:r>
          </w:p>
          <w:p w14:paraId="0D564FEE" w14:textId="77777777" w:rsidR="008030A4" w:rsidRDefault="008030A4" w:rsidP="002267D0">
            <w:r>
              <w:t xml:space="preserve">    // Derive KgNB  @sic R5s201078 sic@</w:t>
            </w:r>
          </w:p>
          <w:p w14:paraId="4345270A" w14:textId="77777777" w:rsidR="008030A4" w:rsidRDefault="008030A4" w:rsidP="002267D0">
            <w:r>
              <w:t xml:space="preserve">    v_RRC_SecurityParams.KGNB := f_NR_Authentication_A9(v_RRC_SecurityParams.KDF, v_RRC_SecurityParams.KAMF, 'FFFFFFFF'O);</w:t>
            </w:r>
          </w:p>
          <w:p w14:paraId="4EF792B5" w14:textId="77777777" w:rsidR="008030A4" w:rsidRDefault="008030A4" w:rsidP="002267D0">
            <w:r>
              <w:lastRenderedPageBreak/>
              <w:t xml:space="preserve">    </w:t>
            </w:r>
          </w:p>
          <w:p w14:paraId="0AC40F0F" w14:textId="77777777" w:rsidR="008030A4" w:rsidRDefault="008030A4" w:rsidP="002267D0">
            <w:r>
              <w:t xml:space="preserve">    // set NH and NCC as per 33.501 cl.8.4.2 point 3  @sic R5s201078 sic@</w:t>
            </w:r>
          </w:p>
          <w:p w14:paraId="1E827C1B" w14:textId="77777777" w:rsidR="008030A4" w:rsidRDefault="008030A4" w:rsidP="002267D0">
            <w:r>
              <w:t xml:space="preserve">    v_RRC_SecurityParams.NH:= v_RRC_SecurityParams.KGNB;</w:t>
            </w:r>
          </w:p>
          <w:p w14:paraId="0EDFE07E" w14:textId="77777777" w:rsidR="008030A4" w:rsidRDefault="008030A4" w:rsidP="002267D0">
            <w:r>
              <w:t xml:space="preserve">    v_RRC_SecurityParams.NCC := 0;</w:t>
            </w:r>
          </w:p>
          <w:p w14:paraId="3DB3FC98" w14:textId="77777777" w:rsidR="008030A4" w:rsidRDefault="008030A4" w:rsidP="002267D0">
            <w:r>
              <w:t xml:space="preserve">    </w:t>
            </w:r>
          </w:p>
          <w:p w14:paraId="3CEE1D40" w14:textId="77777777" w:rsidR="008030A4" w:rsidRDefault="008030A4" w:rsidP="002267D0">
            <w:r>
              <w:t xml:space="preserve">    // Now update the SS</w:t>
            </w:r>
          </w:p>
          <w:p w14:paraId="15E4E569" w14:textId="77777777" w:rsidR="008030A4" w:rsidRDefault="008030A4" w:rsidP="002267D0">
            <w:r>
              <w:t xml:space="preserve">    f_SS_NG_NAS_ConfigureSecurity(NASCTRL, v_SecurityParams.NAS_Integrity, v_SecurityParams.NAS_Ciphering);</w:t>
            </w:r>
          </w:p>
          <w:p w14:paraId="0941B9BA" w14:textId="77777777" w:rsidR="008030A4" w:rsidRDefault="008030A4" w:rsidP="002267D0">
            <w:r>
              <w:t xml:space="preserve">    f_SS_NG_NAS_CountSet(NASCTRL, '00000000'O, omit);</w:t>
            </w:r>
          </w:p>
          <w:p w14:paraId="397EBA1C" w14:textId="77777777" w:rsidR="008030A4" w:rsidRDefault="008030A4" w:rsidP="002267D0">
            <w:r>
              <w:t xml:space="preserve">    </w:t>
            </w:r>
          </w:p>
          <w:p w14:paraId="4DB69E16" w14:textId="77777777" w:rsidR="008030A4" w:rsidRPr="00DF53BC" w:rsidRDefault="008030A4" w:rsidP="002267D0">
            <w:pPr>
              <w:rPr>
                <w:highlight w:val="yellow"/>
              </w:rPr>
            </w:pPr>
            <w:r>
              <w:t xml:space="preserve">    </w:t>
            </w:r>
            <w:r w:rsidRPr="00DF53BC">
              <w:rPr>
                <w:highlight w:val="yellow"/>
              </w:rPr>
              <w:t>/*</w:t>
            </w:r>
            <w:r>
              <w:rPr>
                <w:highlight w:val="yellow"/>
              </w:rPr>
              <w:t xml:space="preserve">  REMOVE</w:t>
            </w:r>
            <w:r w:rsidR="00AD4D87">
              <w:rPr>
                <w:highlight w:val="yellow"/>
              </w:rPr>
              <w:t>D</w:t>
            </w:r>
            <w:r>
              <w:rPr>
                <w:highlight w:val="yellow"/>
              </w:rPr>
              <w:t xml:space="preserve">  </w:t>
            </w:r>
            <w:r w:rsidRPr="00DF53BC">
              <w:rPr>
                <w:highlight w:val="yellow"/>
              </w:rPr>
              <w:t>v_RRC_SecurityParams.AS_Ciphering.ActTimeList := f_NR_RRC_CipherActTime_GetCurrent(p_CellId, false);</w:t>
            </w:r>
          </w:p>
          <w:p w14:paraId="71DB8AA1" w14:textId="77777777" w:rsidR="008030A4" w:rsidRPr="00DF53BC" w:rsidRDefault="008030A4" w:rsidP="002267D0">
            <w:pPr>
              <w:rPr>
                <w:highlight w:val="yellow"/>
              </w:rPr>
            </w:pPr>
            <w:r w:rsidRPr="00DF53BC">
              <w:rPr>
                <w:highlight w:val="yellow"/>
              </w:rPr>
              <w:t xml:space="preserve">    f_NR_SS_RRC_EnableIntProt_CiphULandDL(p_CellId,</w:t>
            </w:r>
          </w:p>
          <w:p w14:paraId="0E623E20" w14:textId="77777777" w:rsidR="008030A4" w:rsidRPr="00DF53BC" w:rsidRDefault="008030A4" w:rsidP="002267D0">
            <w:pPr>
              <w:rPr>
                <w:highlight w:val="yellow"/>
              </w:rPr>
            </w:pPr>
            <w:r w:rsidRPr="00DF53BC">
              <w:rPr>
                <w:highlight w:val="yellow"/>
              </w:rPr>
              <w:t xml:space="preserve">                                          v_RRC_SecurityParams.AS_Integrity,</w:t>
            </w:r>
          </w:p>
          <w:p w14:paraId="69F5FA02" w14:textId="77777777" w:rsidR="008030A4" w:rsidRPr="00DF53BC" w:rsidRDefault="008030A4" w:rsidP="002267D0">
            <w:pPr>
              <w:rPr>
                <w:highlight w:val="yellow"/>
              </w:rPr>
            </w:pPr>
            <w:r w:rsidRPr="00DF53BC">
              <w:rPr>
                <w:highlight w:val="yellow"/>
              </w:rPr>
              <w:t xml:space="preserve">                                          v_RRC_SecurityParams.AS_Ciphering);</w:t>
            </w:r>
          </w:p>
          <w:p w14:paraId="1C851B43" w14:textId="77777777" w:rsidR="008030A4" w:rsidRDefault="008030A4" w:rsidP="002267D0">
            <w:r w:rsidRPr="00DF53BC">
              <w:rPr>
                <w:highlight w:val="yellow"/>
              </w:rPr>
              <w:t xml:space="preserve">    */</w:t>
            </w:r>
            <w:r>
              <w:t xml:space="preserve">                                      </w:t>
            </w:r>
          </w:p>
          <w:p w14:paraId="39738878" w14:textId="77777777" w:rsidR="008030A4" w:rsidRDefault="008030A4" w:rsidP="002267D0">
            <w:r>
              <w:t xml:space="preserve">    f_NR_Security_Set(v_RRC_SecurityParams);</w:t>
            </w:r>
          </w:p>
          <w:p w14:paraId="2047471A" w14:textId="77777777" w:rsidR="008030A4" w:rsidRDefault="008030A4" w:rsidP="002267D0">
            <w:r>
              <w:t xml:space="preserve">    f_NR5GC_Security_Set (v_SecurityParams);</w:t>
            </w:r>
          </w:p>
          <w:p w14:paraId="697F6C50" w14:textId="77777777" w:rsidR="008030A4" w:rsidRDefault="008030A4" w:rsidP="002267D0">
            <w:r>
              <w:t xml:space="preserve">  }</w:t>
            </w:r>
          </w:p>
        </w:tc>
      </w:tr>
      <w:bookmarkEnd w:id="10"/>
    </w:tbl>
    <w:p w14:paraId="1F8190ED" w14:textId="77777777" w:rsidR="008030A4" w:rsidRPr="00C82A27" w:rsidRDefault="008030A4" w:rsidP="008030A4"/>
    <w:p w14:paraId="48A1A5EB" w14:textId="77777777" w:rsidR="008030A4" w:rsidRPr="008030A4" w:rsidRDefault="008030A4" w:rsidP="008030A4"/>
    <w:sectPr w:rsidR="008030A4" w:rsidRPr="008030A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C5490" w14:textId="77777777" w:rsidR="002A4325" w:rsidRDefault="002A4325">
      <w:r>
        <w:separator/>
      </w:r>
    </w:p>
  </w:endnote>
  <w:endnote w:type="continuationSeparator" w:id="0">
    <w:p w14:paraId="70E421CE" w14:textId="77777777" w:rsidR="002A4325" w:rsidRDefault="002A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20C03" w14:textId="77777777" w:rsidR="002A4325" w:rsidRDefault="002A4325">
      <w:r>
        <w:separator/>
      </w:r>
    </w:p>
  </w:footnote>
  <w:footnote w:type="continuationSeparator" w:id="0">
    <w:p w14:paraId="6A1A9AE4" w14:textId="77777777" w:rsidR="002A4325" w:rsidRDefault="002A4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798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BD6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247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D796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07CDF"/>
    <w:multiLevelType w:val="hybridMultilevel"/>
    <w:tmpl w:val="84CE3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F6040"/>
    <w:multiLevelType w:val="hybridMultilevel"/>
    <w:tmpl w:val="BFA24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2"/>
  </w:num>
  <w:num w:numId="6">
    <w:abstractNumId w:val="32"/>
  </w:num>
  <w:num w:numId="7">
    <w:abstractNumId w:val="22"/>
  </w:num>
  <w:num w:numId="8">
    <w:abstractNumId w:val="28"/>
  </w:num>
  <w:num w:numId="9">
    <w:abstractNumId w:val="27"/>
  </w:num>
  <w:num w:numId="10">
    <w:abstractNumId w:val="13"/>
  </w:num>
  <w:num w:numId="11">
    <w:abstractNumId w:val="10"/>
  </w:num>
  <w:num w:numId="12">
    <w:abstractNumId w:val="15"/>
  </w:num>
  <w:num w:numId="13">
    <w:abstractNumId w:val="31"/>
  </w:num>
  <w:num w:numId="14">
    <w:abstractNumId w:val="18"/>
  </w:num>
  <w:num w:numId="15">
    <w:abstractNumId w:val="26"/>
  </w:num>
  <w:num w:numId="16">
    <w:abstractNumId w:val="25"/>
  </w:num>
  <w:num w:numId="17">
    <w:abstractNumId w:val="4"/>
  </w:num>
  <w:num w:numId="18">
    <w:abstractNumId w:val="33"/>
  </w:num>
  <w:num w:numId="19">
    <w:abstractNumId w:val="20"/>
  </w:num>
  <w:num w:numId="20">
    <w:abstractNumId w:val="19"/>
  </w:num>
  <w:num w:numId="21">
    <w:abstractNumId w:val="1"/>
  </w:num>
  <w:num w:numId="22">
    <w:abstractNumId w:val="14"/>
  </w:num>
  <w:num w:numId="23">
    <w:abstractNumId w:val="0"/>
  </w:num>
  <w:num w:numId="24">
    <w:abstractNumId w:val="12"/>
  </w:num>
  <w:num w:numId="25">
    <w:abstractNumId w:val="9"/>
  </w:num>
  <w:num w:numId="26">
    <w:abstractNumId w:val="8"/>
  </w:num>
  <w:num w:numId="27">
    <w:abstractNumId w:val="3"/>
  </w:num>
  <w:num w:numId="28">
    <w:abstractNumId w:val="17"/>
  </w:num>
  <w:num w:numId="29">
    <w:abstractNumId w:val="34"/>
  </w:num>
  <w:num w:numId="30">
    <w:abstractNumId w:val="5"/>
  </w:num>
  <w:num w:numId="31">
    <w:abstractNumId w:val="29"/>
  </w:num>
  <w:num w:numId="32">
    <w:abstractNumId w:val="30"/>
  </w:num>
  <w:num w:numId="33">
    <w:abstractNumId w:val="16"/>
  </w:num>
  <w:num w:numId="34">
    <w:abstractNumId w:val="23"/>
  </w:num>
  <w:num w:numId="35">
    <w:abstractNumId w:val="21"/>
    <w:lvlOverride w:ilvl="1">
      <w:startOverride w:val="1"/>
    </w:lvlOverride>
  </w:num>
  <w:num w:numId="36">
    <w:abstractNumId w:val="24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29DF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47E67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267D0"/>
    <w:rsid w:val="00247F82"/>
    <w:rsid w:val="0026004D"/>
    <w:rsid w:val="002640DD"/>
    <w:rsid w:val="00275D12"/>
    <w:rsid w:val="00284FEB"/>
    <w:rsid w:val="002860C4"/>
    <w:rsid w:val="00296A37"/>
    <w:rsid w:val="002A4325"/>
    <w:rsid w:val="002B5741"/>
    <w:rsid w:val="002B61F1"/>
    <w:rsid w:val="002D362B"/>
    <w:rsid w:val="002D5B27"/>
    <w:rsid w:val="002E472E"/>
    <w:rsid w:val="002E59F1"/>
    <w:rsid w:val="002F4451"/>
    <w:rsid w:val="00305409"/>
    <w:rsid w:val="003104B8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D5549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30A4"/>
    <w:rsid w:val="008040A8"/>
    <w:rsid w:val="008071F1"/>
    <w:rsid w:val="008279FA"/>
    <w:rsid w:val="0084759C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D4D87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BE5A42"/>
    <w:rsid w:val="00C13CC4"/>
    <w:rsid w:val="00C462F9"/>
    <w:rsid w:val="00C66BA2"/>
    <w:rsid w:val="00C95985"/>
    <w:rsid w:val="00CA5B40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950A2"/>
    <w:rsid w:val="00DC457A"/>
    <w:rsid w:val="00DC6131"/>
    <w:rsid w:val="00DE0C97"/>
    <w:rsid w:val="00DE34CF"/>
    <w:rsid w:val="00DE7626"/>
    <w:rsid w:val="00DF6B4E"/>
    <w:rsid w:val="00E13F3D"/>
    <w:rsid w:val="00E145DE"/>
    <w:rsid w:val="00E1524F"/>
    <w:rsid w:val="00E259B2"/>
    <w:rsid w:val="00E34898"/>
    <w:rsid w:val="00E747BE"/>
    <w:rsid w:val="00E769B0"/>
    <w:rsid w:val="00E92D19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245AFBA"/>
  <w15:docId w15:val="{BCC346DF-A516-4231-A5DC-50F3A384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8030A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file:///C:\Users\xueqisun\AppData\Local\Temp\ksohtml17376\wps1.jp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BC9E7-4143-4057-947D-0FC3710DE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2513</Words>
  <Characters>14329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16809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2021-02-08T11:52:00Z</dcterms:created>
  <dcterms:modified xsi:type="dcterms:W3CDTF">2021-02-08T11:52:00Z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