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D6208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5CB9">
        <w:fldChar w:fldCharType="begin"/>
      </w:r>
      <w:r w:rsidR="00EB5CB9">
        <w:instrText xml:space="preserve"> DOCPROPERTY  Tdoc#  \* MERGEFORMAT </w:instrText>
      </w:r>
      <w:r w:rsidR="00EB5CB9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EB5CB9">
        <w:rPr>
          <w:b/>
          <w:i/>
          <w:noProof/>
          <w:sz w:val="28"/>
        </w:rPr>
        <w:fldChar w:fldCharType="end"/>
      </w:r>
      <w:r w:rsidR="00521D4F">
        <w:rPr>
          <w:b/>
          <w:i/>
          <w:noProof/>
          <w:sz w:val="28"/>
        </w:rPr>
        <w:t>112</w:t>
      </w:r>
    </w:p>
    <w:p w14:paraId="5D6FC58C" w14:textId="307A0302" w:rsidR="001A09A3" w:rsidRDefault="00EB5CB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DBA9801" w:rsidR="001E41F3" w:rsidRPr="00410371" w:rsidRDefault="00521D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FDABDDB" w:rsidR="001E41F3" w:rsidRPr="00410371" w:rsidRDefault="002A77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1D4F">
              <w:rPr>
                <w:b/>
                <w:noProof/>
                <w:sz w:val="28"/>
              </w:rPr>
              <w:t>665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C2A0A30" w:rsidR="001E41F3" w:rsidRDefault="00521D4F" w:rsidP="00715499">
            <w:pPr>
              <w:pStyle w:val="CRCoverPage"/>
              <w:spacing w:after="0"/>
            </w:pPr>
            <w:r w:rsidRPr="00521D4F">
              <w:t>Corrections for 5GS IMS SMS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3B3D60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37961" w14:textId="77777777" w:rsidR="001E41F3" w:rsidRDefault="002A77E4" w:rsidP="002A77E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2A77E4">
              <w:rPr>
                <w:noProof/>
              </w:rPr>
              <w:t>The TP-MMS field should be set to 0 for all segments according to the agreed prose (34.229-5 tables 9.4.3.3.-1, 9.4.3.3-5 and 9.4.3.3-6)</w:t>
            </w:r>
          </w:p>
          <w:p w14:paraId="31CF31DE" w14:textId="77777777" w:rsidR="002A77E4" w:rsidRDefault="002A77E4" w:rsidP="002A77E4">
            <w:pPr>
              <w:pStyle w:val="CRCoverPage"/>
              <w:spacing w:after="0"/>
              <w:rPr>
                <w:noProof/>
              </w:rPr>
            </w:pPr>
          </w:p>
          <w:p w14:paraId="5CC9551D" w14:textId="77CC2A1C" w:rsidR="002A77E4" w:rsidRDefault="002A77E4" w:rsidP="002A77E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2A77E4">
              <w:rPr>
                <w:noProof/>
              </w:rPr>
              <w:t>Following implementation of agreed prose CR R5-205345, TTCN implementation of SMS DELIVERY REPORT is incorrect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4C37F" w14:textId="72BCB134" w:rsidR="002A77E4" w:rsidRDefault="002A77E4" w:rsidP="002A77E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Change setting of TP-MMS to 0</w:t>
            </w:r>
          </w:p>
          <w:p w14:paraId="4BE6FE18" w14:textId="77777777" w:rsidR="002A77E4" w:rsidRDefault="002A77E4" w:rsidP="002A77E4">
            <w:pPr>
              <w:pStyle w:val="CRCoverPage"/>
              <w:spacing w:after="0"/>
              <w:ind w:left="720"/>
              <w:rPr>
                <w:rFonts w:eastAsia="SimSun" w:cs="Arial"/>
                <w:color w:val="000000"/>
                <w:lang w:eastAsia="zh-CN"/>
              </w:rPr>
            </w:pPr>
          </w:p>
          <w:p w14:paraId="0AE6CE1B" w14:textId="77AEAF43" w:rsidR="002A77E4" w:rsidRDefault="002A77E4" w:rsidP="002A77E4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2A77E4">
              <w:rPr>
                <w:rFonts w:eastAsia="SimSun" w:cs="Arial"/>
                <w:color w:val="000000"/>
                <w:lang w:eastAsia="zh-CN"/>
              </w:rPr>
              <w:t xml:space="preserve">Correct the template so that expected value of </w:t>
            </w:r>
            <w:proofErr w:type="spellStart"/>
            <w:r w:rsidRPr="002A77E4">
              <w:rPr>
                <w:rFonts w:eastAsia="SimSun" w:cs="Arial"/>
                <w:color w:val="000000"/>
                <w:lang w:eastAsia="zh-CN"/>
              </w:rPr>
              <w:t>tp_Param</w:t>
            </w:r>
            <w:r>
              <w:rPr>
                <w:rFonts w:eastAsia="SimSun" w:cs="Arial"/>
                <w:color w:val="000000"/>
                <w:lang w:eastAsia="zh-CN"/>
              </w:rPr>
              <w:t>e</w:t>
            </w:r>
            <w:r w:rsidRPr="002A77E4">
              <w:rPr>
                <w:rFonts w:eastAsia="SimSun" w:cs="Arial"/>
                <w:color w:val="000000"/>
                <w:lang w:eastAsia="zh-CN"/>
              </w:rPr>
              <w:t>terIndicator</w:t>
            </w:r>
            <w:proofErr w:type="spellEnd"/>
            <w:r w:rsidRPr="002A77E4">
              <w:rPr>
                <w:rFonts w:eastAsia="SimSun" w:cs="Arial"/>
                <w:color w:val="000000"/>
                <w:lang w:eastAsia="zh-CN"/>
              </w:rPr>
              <w:t xml:space="preserve"> corresponds to ‘00000000’B and </w:t>
            </w:r>
            <w:proofErr w:type="spellStart"/>
            <w:r w:rsidRPr="002A77E4">
              <w:rPr>
                <w:rFonts w:eastAsia="SimSun" w:cs="Arial"/>
                <w:color w:val="000000"/>
                <w:lang w:eastAsia="zh-CN"/>
              </w:rPr>
              <w:t>tp_ProtocolIdentifier</w:t>
            </w:r>
            <w:proofErr w:type="spellEnd"/>
            <w:r w:rsidRPr="002A77E4">
              <w:rPr>
                <w:rFonts w:eastAsia="SimSun" w:cs="Arial"/>
                <w:color w:val="000000"/>
                <w:lang w:eastAsia="zh-CN"/>
              </w:rPr>
              <w:t xml:space="preserve"> is allowed omitted.</w:t>
            </w:r>
          </w:p>
          <w:p w14:paraId="171ADF2A" w14:textId="6BE1A30B" w:rsidR="001E41F3" w:rsidRDefault="001E41F3" w:rsidP="002A77E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FC77F2" w:rsidR="001E41F3" w:rsidRDefault="00F7019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</w:t>
            </w:r>
            <w:r w:rsidR="00521D4F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2D85F4" w:rsidR="001E41F3" w:rsidRDefault="00521D4F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</w:t>
            </w:r>
            <w:r w:rsidR="003529E6">
              <w:rPr>
                <w:noProof/>
              </w:rPr>
              <w:t>.NR5GC</w:t>
            </w:r>
            <w:r>
              <w:rPr>
                <w:noProof/>
              </w:rPr>
              <w:t>, 9.4</w:t>
            </w:r>
            <w:r w:rsidR="003529E6">
              <w:rPr>
                <w:noProof/>
              </w:rPr>
              <w:t>.NR5GC</w:t>
            </w:r>
            <w:bookmarkStart w:id="1" w:name="_GoBack"/>
            <w:bookmarkEnd w:id="1"/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8704F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239A4B4" w:rsidR="001E41F3" w:rsidRDefault="00521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79A5D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FFE168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6B7F485A" w14:textId="251C7845" w:rsidR="006678AA" w:rsidRDefault="006678AA" w:rsidP="006678A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678AA" w14:paraId="7EC4B810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BBA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8C1" w14:textId="7DC90EC7" w:rsidR="006678AA" w:rsidRPr="00B81209" w:rsidRDefault="006678AA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B81209">
              <w:rPr>
                <w:rFonts w:ascii="Arial" w:hAnsi="Arial" w:cs="Arial"/>
                <w:lang w:val="en-US" w:eastAsia="de-DE"/>
              </w:rPr>
              <w:t xml:space="preserve">Template </w:t>
            </w:r>
            <w:proofErr w:type="spellStart"/>
            <w:r w:rsidRPr="00B81209">
              <w:rPr>
                <w:rFonts w:ascii="Arial" w:hAnsi="Arial" w:cs="Arial"/>
                <w:lang w:val="en-US" w:eastAsia="de-DE"/>
              </w:rPr>
              <w:t>cs_SMS_DELIVER_ConcSMS</w:t>
            </w:r>
            <w:proofErr w:type="spellEnd"/>
          </w:p>
        </w:tc>
      </w:tr>
      <w:tr w:rsidR="006678AA" w14:paraId="4D141C0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A01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064" w14:textId="2548E19B" w:rsidR="006678AA" w:rsidRDefault="006678AA" w:rsidP="002A77E4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</w:p>
        </w:tc>
      </w:tr>
      <w:tr w:rsidR="006678AA" w14:paraId="0A875397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7735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F81E" w14:textId="77777777" w:rsidR="00B81209" w:rsidRDefault="00B81209" w:rsidP="00B81209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>Change setting of TP-MMS to 0</w:t>
            </w:r>
          </w:p>
          <w:p w14:paraId="0516ABC0" w14:textId="77777777" w:rsidR="006678AA" w:rsidRDefault="006678AA" w:rsidP="006678AA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5394B241" w14:textId="694BA5BB" w:rsidR="00B81209" w:rsidRDefault="00B81209" w:rsidP="006678AA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B81209">
              <w:rPr>
                <w:rFonts w:eastAsia="SimSun" w:cs="Arial"/>
                <w:b/>
                <w:bCs/>
                <w:lang w:val="en-US" w:eastAsia="zh-CN"/>
              </w:rPr>
              <w:t>Note</w:t>
            </w:r>
            <w:r>
              <w:rPr>
                <w:rFonts w:eastAsia="SimSun" w:cs="Arial"/>
                <w:lang w:val="en-US" w:eastAsia="zh-CN"/>
              </w:rPr>
              <w:t xml:space="preserve"> : This change was previously proposed and accepted as part of R5s201329 but not implemented.</w:t>
            </w:r>
          </w:p>
        </w:tc>
      </w:tr>
      <w:tr w:rsidR="006678AA" w14:paraId="36B3F3F0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7185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AE7E" w14:textId="23B4D87C" w:rsidR="006678AA" w:rsidRDefault="006678AA" w:rsidP="0002507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IMS_SMS_Messages.ttcn</w:t>
            </w:r>
            <w:proofErr w:type="spellEnd"/>
          </w:p>
        </w:tc>
      </w:tr>
      <w:tr w:rsidR="006678AA" w14:paraId="631851F3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1B3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FCC1" w14:textId="77777777" w:rsidR="006678AA" w:rsidRDefault="006678AA" w:rsidP="0002507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0CCF50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017A0975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327DAB24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18B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template (value)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SMS_DELIVER_Type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cs_SMS_DELIVER_ConcSMS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octetstring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p_Digits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7C64A36E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O1_Type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p_MsgRef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3BDE9E5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O1_Type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p_SN_SMS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) :=</w:t>
            </w:r>
          </w:p>
          <w:p w14:paraId="666D07F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{ /* @status    APPROVED (IMS) */</w:t>
            </w:r>
          </w:p>
          <w:p w14:paraId="7FD71D1D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tP_ReplyPath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'0'B,</w:t>
            </w:r>
          </w:p>
          <w:p w14:paraId="7A84DCF0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tP_UserDataHeaderIndicator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'1'B, // concatenated SMS</w:t>
            </w:r>
          </w:p>
          <w:p w14:paraId="561CE9AF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tP_StatusReportIndication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'0'B,</w:t>
            </w:r>
          </w:p>
          <w:p w14:paraId="2E3DBA37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spare2 := '00'B,</w:t>
            </w:r>
          </w:p>
          <w:p w14:paraId="111D8914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tP_MoreMessagesToSend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'</w:t>
            </w:r>
            <w:r w:rsidRPr="006678AA">
              <w:rPr>
                <w:rFonts w:ascii="Courier New" w:hAnsi="Courier New" w:cs="Courier New"/>
                <w:highlight w:val="yellow"/>
                <w:lang w:val="en-US" w:eastAsia="de-DE"/>
              </w:rPr>
              <w:t>1</w:t>
            </w:r>
            <w:r w:rsidRPr="006678AA">
              <w:rPr>
                <w:rFonts w:ascii="Courier New" w:hAnsi="Courier New" w:cs="Courier New"/>
                <w:lang w:val="en-US" w:eastAsia="de-DE"/>
              </w:rPr>
              <w:t>'B, // @sic R5s201329 sic@</w:t>
            </w:r>
          </w:p>
          <w:p w14:paraId="3BFA2A8A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tP_MessageTypeIndicator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tsc_MT_SMS_DELIVER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073EB419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tP_OriginatingAddress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cs_TP_Address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p_Digits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),</w:t>
            </w:r>
          </w:p>
          <w:p w14:paraId="0B8FCCE5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tP_ProtocolIdentifier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cs_TP_ProtocolIdentifier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26B42E4E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tP_DataCodingScheme_Type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cs_TP_DataCodingScheme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</w:t>
            </w:r>
          </w:p>
          <w:p w14:paraId="69613A41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tP_ServiceCentreTimeStamp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f_BCD_TimestampWithTimezone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(),</w:t>
            </w:r>
          </w:p>
          <w:p w14:paraId="5204BA3C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tP_UserDataLength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int2oct(160,1), // as the user data are septets the overall length is provided in septets</w:t>
            </w:r>
          </w:p>
          <w:p w14:paraId="1A697BD9" w14:textId="77777777" w:rsidR="006678AA" w:rsidRP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 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tP_UserData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:=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f_TP_UserDataWithHeader_Encode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cs_TP_UserDataHeader_ConcSMS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 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p_MsgRef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p_SN_SMS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 f_CharPacking_IA5toGsm7Bit_WithFiller(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tsc_FoxShort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 xml:space="preserve">, </w:t>
            </w:r>
            <w:proofErr w:type="spellStart"/>
            <w:r w:rsidRPr="006678AA">
              <w:rPr>
                <w:rFonts w:ascii="Courier New" w:hAnsi="Courier New" w:cs="Courier New"/>
                <w:lang w:val="en-US" w:eastAsia="de-DE"/>
              </w:rPr>
              <w:t>SMS_Packing</w:t>
            </w:r>
            <w:proofErr w:type="spellEnd"/>
            <w:r w:rsidRPr="006678AA">
              <w:rPr>
                <w:rFonts w:ascii="Courier New" w:hAnsi="Courier New" w:cs="Courier New"/>
                <w:lang w:val="en-US" w:eastAsia="de-DE"/>
              </w:rPr>
              <w:t>, 1))) // @sic R5s201446 sic@</w:t>
            </w:r>
          </w:p>
          <w:p w14:paraId="51E81780" w14:textId="5BC0E476" w:rsidR="006678AA" w:rsidRDefault="006678AA" w:rsidP="006678A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 w:rsidRPr="006678AA">
              <w:rPr>
                <w:rFonts w:ascii="Courier New" w:hAnsi="Courier New" w:cs="Courier New"/>
                <w:lang w:val="en-US" w:eastAsia="de-DE"/>
              </w:rPr>
              <w:t xml:space="preserve">  };</w:t>
            </w:r>
          </w:p>
          <w:p w14:paraId="0054062D" w14:textId="7334F6AC" w:rsidR="006678AA" w:rsidRDefault="006678AA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</w:p>
        </w:tc>
      </w:tr>
    </w:tbl>
    <w:p w14:paraId="1A1B3FCD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226B546C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0A926883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6940A1B8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7F0" w14:textId="78EC9C1A" w:rsidR="006678AA" w:rsidRDefault="006678AA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Style w:val="HTMLCode"/>
              </w:rPr>
              <w:t xml:space="preserve">template (value) </w:t>
            </w:r>
            <w:proofErr w:type="spellStart"/>
            <w:r>
              <w:rPr>
                <w:rStyle w:val="HTMLCode"/>
              </w:rPr>
              <w:t>SMS_DELIVER_Type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cs_SMS_DELIVER_ConcSMS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octetstring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p_Digits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p_MsgRef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O1_Type </w:t>
            </w:r>
            <w:proofErr w:type="spellStart"/>
            <w:r>
              <w:rPr>
                <w:rStyle w:val="HTMLCode"/>
              </w:rPr>
              <w:t>p_SN_SMS</w:t>
            </w:r>
            <w:proofErr w:type="spellEnd"/>
            <w:r>
              <w:rPr>
                <w:rStyle w:val="HTMLCode"/>
              </w:rPr>
              <w:t>) :=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 /* @status APPROVED (IMS) */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lastRenderedPageBreak/>
              <w:t>tP_ReplyPath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tP_UserDataHeaderIndicator</w:t>
            </w:r>
            <w:proofErr w:type="spellEnd"/>
            <w:r>
              <w:rPr>
                <w:rStyle w:val="HTMLCode"/>
              </w:rPr>
              <w:t xml:space="preserve"> := '1'B, // concatenated SMS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tP_StatusReportIndication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spare2 := '00'B,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tP_MoreMessagesToSend</w:t>
            </w:r>
            <w:proofErr w:type="spellEnd"/>
            <w:r>
              <w:rPr>
                <w:rStyle w:val="HTMLCode"/>
              </w:rPr>
              <w:t xml:space="preserve"> := '</w:t>
            </w:r>
            <w:r w:rsidRPr="006678AA">
              <w:rPr>
                <w:rStyle w:val="HTMLCode"/>
                <w:highlight w:val="yellow"/>
              </w:rPr>
              <w:t>0</w:t>
            </w:r>
            <w:r>
              <w:rPr>
                <w:rStyle w:val="HTMLCode"/>
              </w:rPr>
              <w:t>'B, // @sic R5s201329 sic@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tP_MessageTypeIndicator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tsc_MT_SMS_DELIVER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tP_OriginatingAddress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cs_TP_Address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p_Digits</w:t>
            </w:r>
            <w:proofErr w:type="spellEnd"/>
            <w:r>
              <w:rPr>
                <w:rStyle w:val="HTMLCode"/>
              </w:rPr>
              <w:t>),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tP_ProtocolIdentifier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cs_TP_ProtocolIdentifier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tP_DataCodingScheme_Type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cs_TP_DataCodingScheme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tP_ServiceCentreTimeStamp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f_BCD_TimestampWithTimezone</w:t>
            </w:r>
            <w:proofErr w:type="spellEnd"/>
            <w:r>
              <w:rPr>
                <w:rStyle w:val="HTMLCode"/>
              </w:rPr>
              <w:t>(),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tP_UserDataLength</w:t>
            </w:r>
            <w:proofErr w:type="spellEnd"/>
            <w:r>
              <w:rPr>
                <w:rStyle w:val="HTMLCode"/>
              </w:rPr>
              <w:t xml:space="preserve"> := int2oct(160,1), // as the user data are septets the overall length is provided in septets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f_TP_UserDataWithHeader_Encode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cs_TP_UserDataHeader_ConcSMS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p_MsgRef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p_SN_SMS</w:t>
            </w:r>
            <w:proofErr w:type="spellEnd"/>
            <w:r>
              <w:rPr>
                <w:rStyle w:val="HTMLCode"/>
              </w:rPr>
              <w:t>, f_CharPacking_IA5toGsm7Bit_WithFiller(</w:t>
            </w:r>
            <w:proofErr w:type="spellStart"/>
            <w:r>
              <w:rPr>
                <w:rStyle w:val="HTMLCode"/>
              </w:rPr>
              <w:t>tsc_FoxShort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SMS_Packing</w:t>
            </w:r>
            <w:proofErr w:type="spellEnd"/>
            <w:r>
              <w:rPr>
                <w:rStyle w:val="HTMLCode"/>
              </w:rPr>
              <w:t>, 1))) // @sic R5s201446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6F890062" w14:textId="77777777" w:rsidR="006678AA" w:rsidRDefault="006678AA" w:rsidP="006678AA"/>
    <w:p w14:paraId="3069A189" w14:textId="2A523DDC" w:rsidR="006678AA" w:rsidRDefault="006678AA" w:rsidP="006678A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r>
        <w:rPr>
          <w:rFonts w:cs="Arial"/>
          <w:b/>
        </w:rPr>
        <w:t>Change 2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6678AA" w14:paraId="44A8ED97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DA56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FFB8" w14:textId="77777777" w:rsidR="006678AA" w:rsidRPr="00B81209" w:rsidRDefault="006678AA" w:rsidP="0002507A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B81209">
              <w:rPr>
                <w:rFonts w:ascii="Arial" w:hAnsi="Arial" w:cs="Arial"/>
                <w:lang w:val="en-US" w:eastAsia="de-DE"/>
              </w:rPr>
              <w:t xml:space="preserve">Template </w:t>
            </w:r>
            <w:proofErr w:type="spellStart"/>
            <w:r w:rsidRPr="00B81209">
              <w:rPr>
                <w:rFonts w:ascii="Arial" w:hAnsi="Arial" w:cs="Arial"/>
                <w:lang w:val="en-US" w:eastAsia="de-DE"/>
              </w:rPr>
              <w:t>cs_SMS_DELIVER_ConcSMS</w:t>
            </w:r>
            <w:proofErr w:type="spellEnd"/>
          </w:p>
        </w:tc>
      </w:tr>
      <w:tr w:rsidR="006678AA" w14:paraId="0655B5C3" w14:textId="77777777" w:rsidTr="0002507A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917" w14:textId="77777777" w:rsidR="006678AA" w:rsidRDefault="006678AA" w:rsidP="0002507A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B11" w14:textId="11E4FB23" w:rsidR="00B81209" w:rsidRPr="002A77E4" w:rsidRDefault="00B81209" w:rsidP="00B8120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2A77E4">
              <w:rPr>
                <w:rFonts w:cs="Arial"/>
                <w:color w:val="000000"/>
                <w:lang w:val="en-US"/>
              </w:rPr>
              <w:t>Following implementation of agreed prose CR R5-205345, TTCN implementation of SMS DELIVERY REPORT is incorrect:</w:t>
            </w:r>
          </w:p>
          <w:p w14:paraId="18833294" w14:textId="7C380877" w:rsidR="00B81209" w:rsidRPr="002A77E4" w:rsidRDefault="00B81209" w:rsidP="00B8120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  <w:p w14:paraId="0CA9BFFC" w14:textId="385D53BC" w:rsidR="00B81209" w:rsidRPr="002A77E4" w:rsidRDefault="00B81209" w:rsidP="00B81209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  <w:r w:rsidRPr="002A77E4">
              <w:rPr>
                <w:rFonts w:cs="Arial"/>
                <w:color w:val="000000"/>
                <w:lang w:val="en-US"/>
              </w:rPr>
              <w:t>The agreed prose has:</w:t>
            </w:r>
          </w:p>
          <w:p w14:paraId="3E232C2E" w14:textId="77777777" w:rsidR="00B81209" w:rsidRPr="00B81209" w:rsidRDefault="00B81209" w:rsidP="00B81209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8"/>
              <w:gridCol w:w="874"/>
              <w:gridCol w:w="4796"/>
              <w:gridCol w:w="746"/>
              <w:gridCol w:w="1440"/>
            </w:tblGrid>
            <w:tr w:rsidR="00B81209" w14:paraId="7ECF61AB" w14:textId="77777777" w:rsidTr="00B81209">
              <w:trPr>
                <w:cantSplit/>
                <w:tblHeader/>
                <w:jc w:val="center"/>
              </w:trPr>
              <w:tc>
                <w:tcPr>
                  <w:tcW w:w="17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384A3B3B" w14:textId="77777777" w:rsidR="00B81209" w:rsidRDefault="00B81209" w:rsidP="00B81209">
                  <w:pPr>
                    <w:pStyle w:val="TAH"/>
                  </w:pPr>
                  <w:r>
                    <w:t>Message-body</w:t>
                  </w:r>
                </w:p>
              </w:tc>
              <w:tc>
                <w:tcPr>
                  <w:tcW w:w="87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</w:tcPr>
                <w:p w14:paraId="12CF0A3F" w14:textId="77777777" w:rsidR="00B81209" w:rsidRDefault="00B81209" w:rsidP="00B81209">
                  <w:pPr>
                    <w:pStyle w:val="TAH"/>
                    <w:rPr>
                      <w:b w:val="0"/>
                    </w:rPr>
                  </w:pPr>
                </w:p>
              </w:tc>
              <w:tc>
                <w:tcPr>
                  <w:tcW w:w="47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</w:tcPr>
                <w:p w14:paraId="2BC8D520" w14:textId="77777777" w:rsidR="00B81209" w:rsidRDefault="00B81209" w:rsidP="00B81209">
                  <w:pPr>
                    <w:pStyle w:val="TAH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  <w:snapToGrid w:val="0"/>
                    </w:rPr>
                    <w:t xml:space="preserve">RP-ACK message </w:t>
                  </w:r>
                  <w:r>
                    <w:rPr>
                      <w:b w:val="0"/>
                      <w:bCs/>
                    </w:rPr>
                    <w:t>with RP</w:t>
                  </w:r>
                  <w:r>
                    <w:rPr>
                      <w:b w:val="0"/>
                      <w:bCs/>
                    </w:rPr>
                    <w:noBreakHyphen/>
                    <w:t>User Data including SMS-DELIVERY-REPORT:</w:t>
                  </w:r>
                </w:p>
                <w:p w14:paraId="52A4F5FB" w14:textId="77777777" w:rsidR="00B81209" w:rsidRDefault="00B81209" w:rsidP="00B81209">
                  <w:pPr>
                    <w:pStyle w:val="TAH"/>
                    <w:jc w:val="left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br/>
                    <w:t>                TP-MTI=‘00’B (SMS-DELIVERY-REPORT)</w:t>
                  </w:r>
                  <w:r>
                    <w:rPr>
                      <w:b w:val="0"/>
                      <w:bCs/>
                    </w:rPr>
                    <w:br/>
                    <w:t xml:space="preserve">                </w:t>
                  </w:r>
                  <w:r>
                    <w:t>TP-PI=‘00000000’B</w:t>
                  </w:r>
                  <w:r>
                    <w:rPr>
                      <w:b w:val="0"/>
                      <w:bCs/>
                    </w:rPr>
                    <w:br/>
                    <w:t>                TP-SCTS=set by the SS (encoded as specified in TS 23.040 clause 9.2.3.11)</w:t>
                  </w:r>
                </w:p>
                <w:p w14:paraId="1D7D715B" w14:textId="77777777" w:rsidR="00B81209" w:rsidRDefault="00B81209" w:rsidP="00B81209">
                  <w:pPr>
                    <w:pStyle w:val="TAH"/>
                    <w:rPr>
                      <w:b w:val="0"/>
                      <w:bCs/>
                      <w:lang w:eastAsia="en-GB"/>
                    </w:rPr>
                  </w:pPr>
                </w:p>
              </w:tc>
              <w:tc>
                <w:tcPr>
                  <w:tcW w:w="7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</w:tcPr>
                <w:p w14:paraId="70727B5C" w14:textId="77777777" w:rsidR="00B81209" w:rsidRDefault="00B81209" w:rsidP="00B81209">
                  <w:pPr>
                    <w:pStyle w:val="TAH"/>
                    <w:rPr>
                      <w:b w:val="0"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15" w:type="dxa"/>
                  </w:tcMar>
                  <w:hideMark/>
                </w:tcPr>
                <w:p w14:paraId="72F36750" w14:textId="77777777" w:rsidR="00B81209" w:rsidRDefault="00B81209" w:rsidP="00B81209">
                  <w:pPr>
                    <w:pStyle w:val="TAH"/>
                    <w:rPr>
                      <w:b w:val="0"/>
                      <w:bCs/>
                    </w:rPr>
                  </w:pPr>
                  <w:r>
                    <w:rPr>
                      <w:b w:val="0"/>
                      <w:bCs/>
                    </w:rPr>
                    <w:t>TS 24.011 [92]</w:t>
                  </w:r>
                </w:p>
              </w:tc>
            </w:tr>
          </w:tbl>
          <w:p w14:paraId="74E2D5D4" w14:textId="4F675BB5" w:rsidR="00B81209" w:rsidRDefault="00B81209" w:rsidP="00B81209">
            <w:pP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</w:p>
          <w:p w14:paraId="4B35FDA7" w14:textId="52EEDD88" w:rsidR="00B81209" w:rsidRPr="00B81209" w:rsidRDefault="00B81209" w:rsidP="00B81209">
            <w:pP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Here TP-PI corresponds to “</w:t>
            </w:r>
            <w:proofErr w:type="spellStart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tP_ParamterIndicator</w:t>
            </w:r>
            <w:proofErr w:type="spellEnd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”</w:t>
            </w:r>
            <w:r w:rsidR="002A77E4"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 xml:space="preserve">, not </w:t>
            </w:r>
            <w:proofErr w:type="spellStart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tP_ProtocolIdentifier</w:t>
            </w:r>
            <w:proofErr w:type="spellEnd"/>
            <w:r>
              <w:rPr>
                <w:rFonts w:ascii="Calibri" w:eastAsiaTheme="minorHAnsi" w:hAnsi="Calibri" w:cs="Calibri"/>
                <w:sz w:val="22"/>
                <w:szCs w:val="22"/>
                <w:lang w:val="en-US"/>
              </w:rPr>
              <w:t>.</w:t>
            </w:r>
          </w:p>
          <w:p w14:paraId="2E90DC07" w14:textId="4910C849" w:rsidR="00B81209" w:rsidRDefault="00B81209" w:rsidP="0002507A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</w:p>
        </w:tc>
      </w:tr>
      <w:tr w:rsidR="006678AA" w14:paraId="151D3A0F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BCAE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395" w14:textId="6DE9EF16" w:rsidR="006678AA" w:rsidRDefault="00B81209" w:rsidP="0002507A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Correct the template so </w:t>
            </w:r>
            <w:r w:rsidR="002A77E4">
              <w:rPr>
                <w:rFonts w:eastAsia="SimSun" w:cs="Arial"/>
                <w:lang w:val="en-US" w:eastAsia="zh-CN"/>
              </w:rPr>
              <w:t xml:space="preserve">that expected value of </w:t>
            </w:r>
            <w:proofErr w:type="spellStart"/>
            <w:r w:rsidR="002A77E4">
              <w:rPr>
                <w:rFonts w:eastAsia="SimSun" w:cs="Arial"/>
                <w:lang w:val="en-US" w:eastAsia="zh-CN"/>
              </w:rPr>
              <w:t>tp_ParamterIndicator</w:t>
            </w:r>
            <w:proofErr w:type="spellEnd"/>
            <w:r w:rsidR="002A77E4">
              <w:rPr>
                <w:rFonts w:eastAsia="SimSun" w:cs="Arial"/>
                <w:lang w:val="en-US" w:eastAsia="zh-CN"/>
              </w:rPr>
              <w:t xml:space="preserve"> corresponds to ‘00000000’B and </w:t>
            </w:r>
            <w:proofErr w:type="spellStart"/>
            <w:r w:rsidR="002A77E4">
              <w:rPr>
                <w:rFonts w:eastAsia="SimSun" w:cs="Arial"/>
                <w:lang w:val="en-US" w:eastAsia="zh-CN"/>
              </w:rPr>
              <w:t>tp_ProtocolIdentifier</w:t>
            </w:r>
            <w:proofErr w:type="spellEnd"/>
            <w:r w:rsidR="002A77E4">
              <w:rPr>
                <w:rFonts w:eastAsia="SimSun" w:cs="Arial"/>
                <w:lang w:val="en-US" w:eastAsia="zh-CN"/>
              </w:rPr>
              <w:t xml:space="preserve"> is allowed omitted.</w:t>
            </w:r>
          </w:p>
        </w:tc>
      </w:tr>
      <w:tr w:rsidR="006678AA" w14:paraId="1DA44C99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FE7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9B37" w14:textId="7FF8EAD6" w:rsidR="006678AA" w:rsidRDefault="006678AA" w:rsidP="0002507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SMS_Templates.ttcn</w:t>
            </w:r>
            <w:proofErr w:type="spellEnd"/>
          </w:p>
        </w:tc>
      </w:tr>
      <w:tr w:rsidR="006678AA" w14:paraId="6F77A6BB" w14:textId="77777777" w:rsidTr="0002507A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453A" w14:textId="77777777" w:rsidR="006678AA" w:rsidRDefault="006678AA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8C07" w14:textId="77777777" w:rsidR="006678AA" w:rsidRDefault="006678AA" w:rsidP="0002507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C444AFE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42FDE43D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413E9AB9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649D" w14:textId="4FB5B331" w:rsidR="006678AA" w:rsidRDefault="00B81209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Style w:val="HTMLCode"/>
              </w:rPr>
              <w:t xml:space="preserve">template (present) </w:t>
            </w:r>
            <w:proofErr w:type="spellStart"/>
            <w:r>
              <w:rPr>
                <w:rStyle w:val="HTMLCode"/>
              </w:rPr>
              <w:t>SMS_DELIVER_REPORT_Type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cr_SMS_DELIVER_REPORT</w:t>
            </w:r>
            <w:proofErr w:type="spellEnd"/>
            <w:r>
              <w:rPr>
                <w:rStyle w:val="HTMLCode"/>
              </w:rPr>
              <w:t xml:space="preserve"> :=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 /* @status APPROVED (IMS)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spare1 := '0'B,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tP_UserDataHeaderIndicator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spare4 := '0000'B,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tP_MessageTypeIndicator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tsc_MT_SMS_DELIVER_REPORT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tP_FailureCause</w:t>
            </w:r>
            <w:proofErr w:type="spellEnd"/>
            <w:r>
              <w:rPr>
                <w:rStyle w:val="HTMLCode"/>
              </w:rPr>
              <w:t xml:space="preserve"> := omit,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tP_ParameterIndicator</w:t>
            </w:r>
            <w:proofErr w:type="spellEnd"/>
            <w:r>
              <w:rPr>
                <w:rStyle w:val="HTMLCode"/>
              </w:rPr>
              <w:t xml:space="preserve"> := </w:t>
            </w:r>
            <w:r w:rsidRPr="00B81209">
              <w:rPr>
                <w:rStyle w:val="HTMLCode"/>
                <w:highlight w:val="yellow"/>
              </w:rPr>
              <w:t>?</w:t>
            </w:r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tP_ProtocolIdentifier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 w:rsidRPr="00B81209">
              <w:rPr>
                <w:rStyle w:val="HTMLCode"/>
                <w:highlight w:val="yellow"/>
              </w:rPr>
              <w:t>cr_TP_ProtocolIdentifier</w:t>
            </w:r>
            <w:proofErr w:type="spellEnd"/>
            <w:r>
              <w:rPr>
                <w:rStyle w:val="HTMLCode"/>
              </w:rPr>
              <w:t>, // @sic R5-205345 sic@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tP_DataCodingScheme_Type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tP_UserDataLength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</w:t>
            </w:r>
            <w:proofErr w:type="spellEnd"/>
            <w:r>
              <w:rPr>
                <w:rStyle w:val="HTMLCode"/>
              </w:rPr>
              <w:t xml:space="preserve"> := *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19C2942F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58BB94E8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</w:p>
    <w:p w14:paraId="2F4C6D36" w14:textId="77777777" w:rsidR="006678AA" w:rsidRDefault="006678AA" w:rsidP="006678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678AA" w14:paraId="6E14B208" w14:textId="77777777" w:rsidTr="0002507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7DCC" w14:textId="5551CDD1" w:rsidR="006678AA" w:rsidRDefault="00B81209" w:rsidP="0002507A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Style w:val="HTMLCode"/>
              </w:rPr>
              <w:t xml:space="preserve">template (present) </w:t>
            </w:r>
            <w:proofErr w:type="spellStart"/>
            <w:r>
              <w:rPr>
                <w:rStyle w:val="HTMLCode"/>
              </w:rPr>
              <w:t>SMS_DELIVER_REPORT_Type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cr_SMS_DELIVER_REPORT</w:t>
            </w:r>
            <w:proofErr w:type="spellEnd"/>
            <w:r>
              <w:rPr>
                <w:rStyle w:val="HTMLCode"/>
              </w:rPr>
              <w:t xml:space="preserve"> :=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 /* @status APPROVED (IMS) 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spare1 := '0'B,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tP_UserDataHeaderIndicator</w:t>
            </w:r>
            <w:proofErr w:type="spellEnd"/>
            <w:r>
              <w:rPr>
                <w:rStyle w:val="HTMLCode"/>
              </w:rPr>
              <w:t xml:space="preserve"> := '0'B,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spare4 := '0000'B,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tP_MessageTypeIndicator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tsc_MT_SMS_DELIVER_REPORT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tP_FailureCause</w:t>
            </w:r>
            <w:proofErr w:type="spellEnd"/>
            <w:r>
              <w:rPr>
                <w:rStyle w:val="HTMLCode"/>
              </w:rPr>
              <w:t xml:space="preserve"> := omit,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tP_ParameterIndicator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 w:rsidRPr="00B81209">
              <w:rPr>
                <w:rStyle w:val="HTMLCode"/>
                <w:highlight w:val="yellow"/>
              </w:rPr>
              <w:t>cs_TP_ParameterIndicator</w:t>
            </w:r>
            <w:proofErr w:type="spellEnd"/>
            <w:r w:rsidRPr="00B81209">
              <w:rPr>
                <w:rStyle w:val="HTMLCode"/>
                <w:highlight w:val="yellow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tP_ProtocolIdentifier</w:t>
            </w:r>
            <w:proofErr w:type="spellEnd"/>
            <w:r>
              <w:rPr>
                <w:rStyle w:val="HTMLCode"/>
              </w:rPr>
              <w:t xml:space="preserve"> := </w:t>
            </w:r>
            <w:r w:rsidRPr="00B81209">
              <w:rPr>
                <w:rStyle w:val="HTMLCode"/>
                <w:highlight w:val="yellow"/>
              </w:rPr>
              <w:t>*</w:t>
            </w:r>
            <w:r>
              <w:rPr>
                <w:rStyle w:val="HTMLCode"/>
              </w:rPr>
              <w:t xml:space="preserve">, // @sic R5-205345 sic@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tP_DataCodingScheme_Type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tP_UserDataLength</w:t>
            </w:r>
            <w:proofErr w:type="spellEnd"/>
            <w:r>
              <w:rPr>
                <w:rStyle w:val="HTMLCode"/>
              </w:rPr>
              <w:t xml:space="preserve"> := *,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tP_UserData</w:t>
            </w:r>
            <w:proofErr w:type="spellEnd"/>
            <w:r>
              <w:rPr>
                <w:rStyle w:val="HTMLCode"/>
              </w:rPr>
              <w:t xml:space="preserve"> := *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};</w:t>
            </w:r>
          </w:p>
        </w:tc>
      </w:tr>
    </w:tbl>
    <w:p w14:paraId="2AFEBC37" w14:textId="77777777" w:rsidR="006678AA" w:rsidRDefault="006678AA" w:rsidP="006678AA"/>
    <w:p w14:paraId="51B22762" w14:textId="3A9DB03F" w:rsidR="00F7019E" w:rsidRDefault="00F7019E" w:rsidP="00F7019E"/>
    <w:sectPr w:rsidR="00F70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FB9D3" w14:textId="77777777" w:rsidR="00EB5CB9" w:rsidRDefault="00EB5CB9">
      <w:r>
        <w:separator/>
      </w:r>
    </w:p>
  </w:endnote>
  <w:endnote w:type="continuationSeparator" w:id="0">
    <w:p w14:paraId="1C081889" w14:textId="77777777" w:rsidR="00EB5CB9" w:rsidRDefault="00EB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D6D0C" w14:textId="77777777" w:rsidR="00EB5CB9" w:rsidRDefault="00EB5CB9">
      <w:r>
        <w:separator/>
      </w:r>
    </w:p>
  </w:footnote>
  <w:footnote w:type="continuationSeparator" w:id="0">
    <w:p w14:paraId="1DCD7FA7" w14:textId="77777777" w:rsidR="00EB5CB9" w:rsidRDefault="00EB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2450372"/>
    <w:multiLevelType w:val="singleLevel"/>
    <w:tmpl w:val="42450372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46BEE06"/>
    <w:multiLevelType w:val="singleLevel"/>
    <w:tmpl w:val="446BEE06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4A387EE6"/>
    <w:multiLevelType w:val="hybridMultilevel"/>
    <w:tmpl w:val="82C2C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40176B"/>
    <w:multiLevelType w:val="hybridMultilevel"/>
    <w:tmpl w:val="94A89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420C5F"/>
    <w:multiLevelType w:val="hybridMultilevel"/>
    <w:tmpl w:val="39E6B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E41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4FEB"/>
    <w:rsid w:val="002860C4"/>
    <w:rsid w:val="002A77E4"/>
    <w:rsid w:val="002B5741"/>
    <w:rsid w:val="002D362B"/>
    <w:rsid w:val="002D39A7"/>
    <w:rsid w:val="002E472E"/>
    <w:rsid w:val="002F6BAD"/>
    <w:rsid w:val="00305409"/>
    <w:rsid w:val="00317F09"/>
    <w:rsid w:val="00344D50"/>
    <w:rsid w:val="003529E6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21D4F"/>
    <w:rsid w:val="00547111"/>
    <w:rsid w:val="00566776"/>
    <w:rsid w:val="00592D74"/>
    <w:rsid w:val="005E2C44"/>
    <w:rsid w:val="00600564"/>
    <w:rsid w:val="00621188"/>
    <w:rsid w:val="006257ED"/>
    <w:rsid w:val="00665C47"/>
    <w:rsid w:val="006678AA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81209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B5CB9"/>
    <w:rsid w:val="00EE7D7C"/>
    <w:rsid w:val="00F25D98"/>
    <w:rsid w:val="00F300FB"/>
    <w:rsid w:val="00F7019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6678AA"/>
    <w:rPr>
      <w:rFonts w:ascii="Courier New" w:eastAsia="Times New Roman" w:hAnsi="Courier New" w:cs="Courier New"/>
      <w:sz w:val="20"/>
      <w:szCs w:val="20"/>
    </w:rPr>
  </w:style>
  <w:style w:type="character" w:customStyle="1" w:styleId="TAHCar">
    <w:name w:val="TAH Car"/>
    <w:basedOn w:val="DefaultParagraphFont"/>
    <w:link w:val="TAH"/>
    <w:locked/>
    <w:rsid w:val="00B81209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0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CD2FB-2C94-4FCF-9293-3A08220A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5</Pages>
  <Words>992</Words>
  <Characters>5656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17</cp:revision>
  <cp:lastPrinted>1900-01-01T00:00:00Z</cp:lastPrinted>
  <dcterms:created xsi:type="dcterms:W3CDTF">2020-12-08T10:56:00Z</dcterms:created>
  <dcterms:modified xsi:type="dcterms:W3CDTF">2021-01-08T09:30:00Z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