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5566B3F2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A113B">
        <w:rPr>
          <w:noProof/>
        </w:rPr>
        <w:t>5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4056D61D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DA7423">
              <w:rPr>
                <w:rFonts w:ascii="Arial" w:hAnsi="Arial"/>
                <w:b/>
                <w:sz w:val="24"/>
              </w:rPr>
              <w:t>4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DA7423">
              <w:rPr>
                <w:rFonts w:ascii="Arial" w:hAnsi="Arial"/>
                <w:b/>
                <w:sz w:val="24"/>
              </w:rPr>
              <w:t>6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5E72C6">
              <w:rPr>
                <w:rFonts w:ascii="Arial" w:hAnsi="Arial"/>
                <w:b/>
                <w:sz w:val="24"/>
              </w:rPr>
              <w:t>5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662EE2">
              <w:rPr>
                <w:rFonts w:ascii="Arial" w:hAnsi="Arial"/>
                <w:b/>
                <w:sz w:val="24"/>
              </w:rPr>
              <w:t>24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45E18D4D" w:rsidR="00961A38" w:rsidRPr="005E72C6" w:rsidRDefault="00ED56CA" w:rsidP="007355B9">
            <w:pPr>
              <w:pStyle w:val="TAL"/>
              <w:spacing w:before="60"/>
              <w:rPr>
                <w:highlight w:val="yellow"/>
              </w:rPr>
            </w:pPr>
            <w:r w:rsidRPr="006A113B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D005ED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June</w:t>
            </w:r>
            <w:r w:rsidR="0041658E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6A113B" w:rsidRPr="006A113B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3F0A73D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- 24.281: Release 18, June 2024 + C1-244708</w:t>
            </w:r>
          </w:p>
          <w:p w14:paraId="424C906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- 24.282: Release 18, June 2024 + C1-244710</w:t>
            </w:r>
          </w:p>
          <w:p w14:paraId="0E4D6118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- 24.379: Release 18, June 2024 + C1-244709</w:t>
            </w:r>
          </w:p>
          <w:p w14:paraId="499291B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- 24.481: Release 18, June 2024 + C1-244205</w:t>
            </w:r>
          </w:p>
          <w:p w14:paraId="16EDC618" w14:textId="77777777" w:rsid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- 24.484: Release 18, June 2024 + C1-244203 + C1-244206</w:t>
            </w:r>
          </w:p>
          <w:p w14:paraId="4CF0E0B0" w14:textId="050DC9FB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- 38.331, Release 18, December 2024</w:t>
            </w:r>
          </w:p>
          <w:p w14:paraId="0FAD6FC5" w14:textId="56B8313D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- 36.331, Release 18, December 2024</w:t>
            </w:r>
          </w:p>
          <w:p w14:paraId="2A4A8412" w14:textId="3929AF3A" w:rsidR="005E72C6" w:rsidRPr="00A2229E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- 37.355, Release 18, December 2024</w:t>
            </w:r>
          </w:p>
          <w:p w14:paraId="464B7BA1" w14:textId="77777777" w:rsidR="00CB46C0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Others: Release 18, June 2024</w:t>
            </w:r>
          </w:p>
          <w:p w14:paraId="6CB55AA3" w14:textId="3AD556AB" w:rsidR="00A2229E" w:rsidRPr="009C446D" w:rsidRDefault="00A2229E" w:rsidP="00A2229E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42B12DEF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9E675A">
              <w:rPr>
                <w:sz w:val="20"/>
                <w:lang w:val="pt-BR"/>
              </w:rPr>
              <w:t>i</w:t>
            </w:r>
            <w:r w:rsidR="00662EE2">
              <w:rPr>
                <w:sz w:val="20"/>
                <w:lang w:val="pt-BR"/>
              </w:rPr>
              <w:t>6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9E675A">
              <w:rPr>
                <w:sz w:val="20"/>
                <w:szCs w:val="20"/>
                <w:lang w:val="pt-BR"/>
              </w:rPr>
              <w:t>i</w:t>
            </w:r>
            <w:r w:rsidR="00662EE2">
              <w:rPr>
                <w:sz w:val="20"/>
                <w:szCs w:val="20"/>
                <w:lang w:val="pt-BR"/>
              </w:rPr>
              <w:t>6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D005ED">
              <w:rPr>
                <w:sz w:val="20"/>
                <w:lang w:val="pt-BR"/>
              </w:rPr>
              <w:t>5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662EE2">
              <w:rPr>
                <w:sz w:val="20"/>
                <w:lang w:val="pt-BR"/>
              </w:rPr>
              <w:t>j0</w:t>
            </w:r>
            <w:r w:rsidR="00D005ED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662EE2">
              <w:rPr>
                <w:sz w:val="20"/>
                <w:lang w:val="pt-BR"/>
              </w:rPr>
              <w:t>j0</w:t>
            </w:r>
            <w:r w:rsidR="00A27A69">
              <w:rPr>
                <w:sz w:val="20"/>
                <w:lang w:val="pt-BR"/>
              </w:rPr>
              <w:t>0</w:t>
            </w:r>
          </w:p>
          <w:p w14:paraId="232D4A53" w14:textId="05F14A5E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320FB67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662EE2">
              <w:rPr>
                <w:sz w:val="20"/>
                <w:lang w:val="pt-BR"/>
              </w:rPr>
              <w:t>8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38D40362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31635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31635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316351">
              <w:rPr>
                <w:snapToGrid w:val="0"/>
                <w:color w:val="000000"/>
                <w:sz w:val="20"/>
                <w:lang w:val="pt-BR" w:eastAsia="de-DE"/>
              </w:rPr>
              <w:t>00</w:t>
            </w:r>
          </w:p>
          <w:p w14:paraId="030111BC" w14:textId="7E975E6E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16351">
              <w:rPr>
                <w:sz w:val="20"/>
                <w:lang w:val="pt-BR"/>
              </w:rPr>
              <w:t>i</w:t>
            </w:r>
            <w:r w:rsidR="00662EE2">
              <w:rPr>
                <w:sz w:val="20"/>
                <w:lang w:val="pt-BR"/>
              </w:rPr>
              <w:t>1</w:t>
            </w:r>
            <w:r w:rsidRPr="00DB0F31">
              <w:rPr>
                <w:sz w:val="20"/>
                <w:lang w:val="pt-BR"/>
              </w:rPr>
              <w:t>0, 37571-3-</w:t>
            </w:r>
            <w:r w:rsidR="00316351">
              <w:rPr>
                <w:sz w:val="20"/>
                <w:lang w:val="pt-BR"/>
              </w:rPr>
              <w:t>i</w:t>
            </w:r>
            <w:r w:rsidR="00662EE2">
              <w:rPr>
                <w:sz w:val="20"/>
                <w:lang w:val="pt-BR"/>
              </w:rPr>
              <w:t>1</w:t>
            </w:r>
            <w:r w:rsidRPr="00DB0F31">
              <w:rPr>
                <w:sz w:val="20"/>
                <w:lang w:val="pt-BR"/>
              </w:rPr>
              <w:t>0, 37571-5-</w:t>
            </w:r>
            <w:r w:rsidR="00316351">
              <w:rPr>
                <w:sz w:val="20"/>
                <w:lang w:val="pt-BR"/>
              </w:rPr>
              <w:t>i0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09D9A878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316351">
              <w:rPr>
                <w:sz w:val="20"/>
                <w:lang w:val="pt-BR"/>
              </w:rPr>
              <w:t>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579-1-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2EE2">
              <w:rPr>
                <w:sz w:val="20"/>
                <w:lang w:val="pt-BR"/>
              </w:rPr>
              <w:t>1</w:t>
            </w:r>
            <w:r w:rsidR="00316351" w:rsidRPr="00316351">
              <w:rPr>
                <w:sz w:val="20"/>
                <w:lang w:val="pt-BR"/>
              </w:rPr>
              <w:t>0</w:t>
            </w:r>
            <w:r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579-2-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2EE2">
              <w:rPr>
                <w:sz w:val="20"/>
                <w:lang w:val="pt-BR"/>
              </w:rPr>
              <w:t>1</w:t>
            </w:r>
            <w:r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579-4-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2EE2">
              <w:rPr>
                <w:sz w:val="20"/>
                <w:lang w:val="pt-BR"/>
              </w:rPr>
              <w:t>1</w:t>
            </w:r>
            <w:r w:rsidRPr="00316351">
              <w:rPr>
                <w:sz w:val="20"/>
                <w:lang w:val="pt-BR"/>
              </w:rPr>
              <w:t>0</w:t>
            </w:r>
            <w:r w:rsidR="00C32A48"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6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2EE2">
              <w:rPr>
                <w:sz w:val="20"/>
                <w:lang w:val="pt-BR"/>
              </w:rPr>
              <w:t>1</w:t>
            </w:r>
            <w:r w:rsidR="00C32A48"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662EE2">
              <w:rPr>
                <w:sz w:val="20"/>
                <w:lang w:val="pt-BR"/>
              </w:rPr>
              <w:t>1</w:t>
            </w:r>
            <w:r w:rsidR="00C575F0" w:rsidRPr="0031635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C75BD71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579-5-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662EE2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lastRenderedPageBreak/>
              <w:t>GCF WI / PTCRB RFT references:</w:t>
            </w:r>
          </w:p>
        </w:tc>
        <w:tc>
          <w:tcPr>
            <w:tcW w:w="6773" w:type="dxa"/>
          </w:tcPr>
          <w:p w14:paraId="5B03F39E" w14:textId="38325AB5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625D28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625D28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625D28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625D28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625D28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625D28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625D28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625D28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625D28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625D28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625D28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625D28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625D28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625D28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625D28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625D28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>, -540, -541</w:t>
            </w:r>
            <w:r w:rsidR="00753447" w:rsidRPr="00625D28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8615AF">
              <w:rPr>
                <w:snapToGrid w:val="0"/>
                <w:color w:val="000000"/>
                <w:sz w:val="20"/>
                <w:lang w:eastAsia="de-DE"/>
              </w:rPr>
              <w:t xml:space="preserve"> -544, -549,</w:t>
            </w:r>
            <w:r w:rsidR="00753447" w:rsidRPr="00625D28">
              <w:rPr>
                <w:snapToGrid w:val="0"/>
                <w:color w:val="000000"/>
                <w:sz w:val="20"/>
                <w:lang w:eastAsia="de-DE"/>
              </w:rPr>
              <w:t xml:space="preserve"> -551</w:t>
            </w:r>
            <w:r w:rsidR="008615AF">
              <w:rPr>
                <w:snapToGrid w:val="0"/>
                <w:color w:val="000000"/>
                <w:sz w:val="20"/>
                <w:lang w:eastAsia="de-DE"/>
              </w:rPr>
              <w:t>, -552</w:t>
            </w:r>
          </w:p>
          <w:p w14:paraId="41A5E7CA" w14:textId="20D08930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625D28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625D28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625D28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625D28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625D28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625D28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625D28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625D28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625D28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625D28">
              <w:rPr>
                <w:snapToGrid w:val="0"/>
                <w:color w:val="000000"/>
                <w:sz w:val="20"/>
                <w:lang w:eastAsia="de-DE"/>
              </w:rPr>
              <w:t>, -339, -340</w:t>
            </w:r>
            <w:r w:rsidR="00535EA1" w:rsidRPr="00625D28">
              <w:rPr>
                <w:snapToGrid w:val="0"/>
                <w:color w:val="000000"/>
                <w:sz w:val="20"/>
                <w:lang w:eastAsia="de-DE"/>
              </w:rPr>
              <w:t>, -341, -342</w:t>
            </w:r>
            <w:r w:rsidR="006B6421">
              <w:rPr>
                <w:snapToGrid w:val="0"/>
                <w:color w:val="000000"/>
                <w:sz w:val="20"/>
                <w:lang w:eastAsia="de-DE"/>
              </w:rPr>
              <w:t>, -345</w:t>
            </w:r>
          </w:p>
          <w:p w14:paraId="14B9FFBC" w14:textId="14F4DCD9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625D28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80FEBE5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6B6421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D2124A" w:rsidRPr="00625D28">
              <w:rPr>
                <w:snapToGrid w:val="0"/>
                <w:color w:val="000000"/>
                <w:sz w:val="20"/>
                <w:lang w:eastAsia="de-DE"/>
              </w:rPr>
              <w:t>-505</w:t>
            </w:r>
            <w:r w:rsidR="0020751D" w:rsidRPr="00625D28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="006B6421">
              <w:rPr>
                <w:snapToGrid w:val="0"/>
                <w:color w:val="000000"/>
                <w:sz w:val="20"/>
                <w:lang w:eastAsia="de-DE"/>
              </w:rPr>
              <w:t>, -558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625D28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625D28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625D28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625D28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625D2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625D28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625D2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625D28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7D1B1605" w:rsidR="00497D25" w:rsidRPr="00E6032E" w:rsidRDefault="00235AFB" w:rsidP="00602350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235AF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R5-251932, R5-251935, R5-251937, R5-251941, R5-251942, R5-251943, R5-251947, R5-251949, R5-251950, R5-251951, R5-251954, R5-251955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235AF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R5-251968, R5-252033, R5-252045, R5-252057, R5-252116, R5-252149, R5-252150, R5-252160, R5-252163, R5-252166, R5-252220, R5-252244, R5-252291, R5-252306, R5-252331, R5-252334, R5-252342, R5-252348, R5-252350, R5-252351, R5-252353, R5-252372, R5-252475, R5-252476, R5-252521, R5-252601, R5-252622, R5-252623, R5-252639, R5-252646, R5-252682, R5-252685, R5-252733, R5-252796, R5-252809, R5-252921, R5-252925, R5-253045, R5-253046, R5-253049, R5-253053, R5-253054, R5-253055, R5-253056, R5-253058, R5-253059, R5-253062, R5-253063, R5-253064, R5-253065, R5-253066, R5-253069, R5-253070, R5-253071, R5-253073, R5-253074, R5-253076, R5-253078, R5-253079, R5-253080, R5-253083, R5-253084, R5-253086, R5-253088, R5-253093, R5-253094, R5-253095, R5-253107, R5-253108, R5-253110, R5-253112, R5-253117, R5-253118, R5-253122, R5-253123, R5-253124, R5-253125, R5-253126, R5-253127, R5-253129, R5-253130, R5-253131, R5-253155, R5-253156, R5-253158, R5-253160, R5-253161, R5-253162, R5-253168</w:t>
            </w:r>
            <w:r w:rsidR="00B34E4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="00B34E4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(partially implemented)</w:t>
            </w:r>
            <w:r w:rsidRPr="00235AF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R5-253169, R5-253171, R5-253172, R5-253173, R5-253174, R5-253175, R5-253176, R5-253177, R5-253178</w:t>
            </w:r>
            <w:r w:rsidR="00B34E4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="00B34E4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(partially implemented)</w:t>
            </w:r>
            <w:r w:rsidRPr="00235AF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R5-253180, R5-253185, R5-253186, R5-253187, R5-253189, R5-253191, R5-253194, R5-253195, R5-253196, R5-253198, R5-253201, R5-253215, R5-253216, R5-253218, R5-253219, R5-253230, R5-253244, R5-253411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 xml:space="preserve">Prose CRs no impact (implemented already or no </w:t>
            </w:r>
            <w:proofErr w:type="spellStart"/>
            <w:r w:rsidRPr="00531139"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r w:rsidRPr="00531139"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773" w:type="dxa"/>
          </w:tcPr>
          <w:p w14:paraId="64F5D677" w14:textId="775E43D4" w:rsidR="000F474E" w:rsidRPr="00C45364" w:rsidRDefault="00235AFB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235AFB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R5-251927, R5-251931, R5-251933, R5-251936, R5-251938, R5-251939, R5-251940, R5-251944, R5-251952, R5-251956, R5-251957, R5-251962, R5-252040, R5-252064, R5-252088, R5-252093, R5-252102, R5-252108, R5-252151, R5-252209, R5-252213, R5-252214, R5-252215, R5-252216, R5-252219, R5-252221, R5-252223, R5-252224, R5-252225, R5-252226, R5-252227, R5-252228, R5-252230, R5-252232, R5-252233, R5-252252, R5-252253, R5-252259, R5-252260, R5-252271, R5-252286, R5-252304, R5-252325, R5-252326, R5-252472, R5-252473, R5-252513, R5-252584, R5-252594, R5-252597, R5-252625, R5-252626, R5-252627, R5-252628, R5-252629, R5-252630, R5-252631, R5-252632, R5-252634, R5-252635, R5-252637, R5-252640, R5-252641, R5-252717, R5-252734, R5-252812, </w:t>
            </w:r>
            <w:r w:rsidRPr="00235AFB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R5-252863, R5-252875, R5-252966, R5-253029, R5-253030, R5-253031, R5-253042, R5-253051, R5-253052, R5-253057, R5-253060, R5-253075, R5-253077, R5-253085, R5-253120, R5-253121, R5-253128, R5-253133, R5-253142, R5-253153, R5-253193, R5-253217, R5-253401, R5-253402, R5-253403, R5-253407, R5-253412, R5-253415, R5-253436, R5-253481, R5-253596, R5-253640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3678DFF" w14:textId="77777777" w:rsidR="00043E61" w:rsidRDefault="009A30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R5s250098 (NR_FR1 10.1.2.3.NR5GC), </w:t>
            </w:r>
          </w:p>
          <w:p w14:paraId="2FF6E499" w14:textId="77777777" w:rsidR="007A777F" w:rsidRDefault="009A30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R5s250100 (NR_FR1 7.1.2.3.9a.NR5GC), </w:t>
            </w:r>
          </w:p>
          <w:p w14:paraId="5BAB7688" w14:textId="77777777" w:rsidR="007A777F" w:rsidRDefault="009A30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R5s250105 (NR_FR1 6.7.1.2.NR5GC), </w:t>
            </w:r>
          </w:p>
          <w:p w14:paraId="034B8227" w14:textId="77777777" w:rsidR="007A777F" w:rsidRDefault="009A30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R5s250107 (NR_FR1 7.1.2.2.5a.NR5GC), </w:t>
            </w:r>
          </w:p>
          <w:p w14:paraId="3C9601F8" w14:textId="77777777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R5s250168 (NR_FR1 9.4.1.1.NR5GC), </w:t>
            </w:r>
          </w:p>
          <w:p w14:paraId="61D66B1F" w14:textId="77777777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R5s250170 (NR_FR1 9.4.1.3.NR5GC), </w:t>
            </w:r>
          </w:p>
          <w:p w14:paraId="3130E720" w14:textId="77777777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R5s250189 (NR_FR1 10.1.3.3.NR5GC), </w:t>
            </w:r>
          </w:p>
          <w:p w14:paraId="3C1F9183" w14:textId="77777777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R5s250191 (NR_FR1 7.1.3.5.1a.NR5GC), </w:t>
            </w:r>
          </w:p>
          <w:p w14:paraId="221E3518" w14:textId="77777777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R5s250193 (NR_FR1 6.7.1.3.NR5GC), </w:t>
            </w:r>
          </w:p>
          <w:p w14:paraId="7BE79FC6" w14:textId="424D51FD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>R5s250197 (NR_FR1 8.1.1.1a.1.NR5GC)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</w:p>
          <w:p w14:paraId="3864E82B" w14:textId="182F32FE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>R5s250221 (NR_FR1 8.1.1.1a.2.NR5GC)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(partially implemented)</w:t>
            </w:r>
          </w:p>
          <w:p w14:paraId="43184EED" w14:textId="77777777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29C5594" w14:textId="65C40952" w:rsidR="007A777F" w:rsidRDefault="007A777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R5s250102 (LTE_SAE 13.5.2c), </w:t>
            </w:r>
            <w:r w:rsidR="009A30BF"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R5s250117 (LTE_SAE 13.5.1d), </w:t>
            </w:r>
          </w:p>
          <w:p w14:paraId="0BE24969" w14:textId="2CA680D5" w:rsidR="007A777F" w:rsidRDefault="009A30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R5s250119 (LTE_SAE 13.5.3b), R5s250121 (LTE_SAE 13.5.4a), </w:t>
            </w:r>
          </w:p>
          <w:p w14:paraId="0551F608" w14:textId="2927403D" w:rsidR="007A777F" w:rsidRDefault="009A30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>R5s250160 (LTE_SAE 8.1.2.7a),</w:t>
            </w:r>
            <w:r w:rsidR="007A777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R5s250178 (LTE_SAE 8.1.2.9a), R5s250180 (LTE_SAE 13.5.3c), R5s250182 (LTE_SAE 13.5.5a), R5s250184 (LTE_SAE 13.5.6a), R5s250187 (LTE_SAE 13.5.2d), </w:t>
            </w:r>
          </w:p>
          <w:p w14:paraId="60563F63" w14:textId="77777777" w:rsidR="007A777F" w:rsidRDefault="007A777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36BD21F3" w14:textId="77777777" w:rsidR="007A777F" w:rsidRDefault="007A777F" w:rsidP="007A777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A30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R5s250205 (IMS 21.19), </w:t>
            </w:r>
          </w:p>
          <w:p w14:paraId="4365ABF6" w14:textId="77777777" w:rsidR="009A30BF" w:rsidRDefault="009A30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7604414F" w14:textId="77777777" w:rsidR="0026386A" w:rsidRPr="007858DB" w:rsidRDefault="0026386A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3FB578D6" w14:textId="77777777" w:rsidR="007A777F" w:rsidRDefault="009A30B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9A30BF">
              <w:rPr>
                <w:rFonts w:ascii="Arial" w:hAnsi="Arial" w:cs="Arial"/>
                <w:color w:val="000000"/>
                <w:lang w:val="pt-BR"/>
              </w:rPr>
              <w:t xml:space="preserve">R5s250163 (IMS 21.22), R5s250165 (IMS 21.23), </w:t>
            </w:r>
          </w:p>
          <w:p w14:paraId="575712E3" w14:textId="61D83D53" w:rsidR="00C638C0" w:rsidRDefault="009A30B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9A30BF">
              <w:rPr>
                <w:rFonts w:ascii="Arial" w:hAnsi="Arial" w:cs="Arial"/>
                <w:color w:val="000000"/>
                <w:lang w:val="pt-BR"/>
              </w:rPr>
              <w:t>R5s250207 (IMS 21.20), R5s250209 (IMS 21.21)</w:t>
            </w:r>
          </w:p>
          <w:p w14:paraId="297137AB" w14:textId="77777777" w:rsidR="009A30BF" w:rsidRPr="007858DB" w:rsidRDefault="009A30B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101702A9" w14:textId="686F4353" w:rsidR="003102E9" w:rsidRDefault="009A30BF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9A30BF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R5s250074, R5s250076, R5s250090, R5s250091, R5s250092, R5s250095, R5s250097, R5s250104, R5s250109, R5s250110, R5s250112, R5s250113, R5s250114, R5s250115, R5s250116, R5s250123, R5s250125, R5s250130, R5s250138, R5s250153, R5s250154, R5s250157, R5s250158, R5s250159, R5s250162, R5s250167, R5s250172, R5s250175, R5s250176, R5s250177, R5s250186, R5s250195, R5s250196, R5s250200, R5s250201, R5s250211, R5s250212, R5s250227, R5s250228</w:t>
            </w:r>
          </w:p>
          <w:p w14:paraId="0BF042F7" w14:textId="77777777" w:rsidR="009A30BF" w:rsidRPr="007858DB" w:rsidRDefault="009A30BF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D2D3E98" w14:textId="77777777" w:rsidR="00882A85" w:rsidRDefault="009A30BF" w:rsidP="002607FA">
            <w:pPr>
              <w:spacing w:after="0"/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-</w:t>
            </w:r>
            <w:r w:rsidR="00C638C0" w:rsidRPr="00C638C0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 xml:space="preserve"> </w:t>
            </w:r>
          </w:p>
          <w:p w14:paraId="0D7B069F" w14:textId="3F940AE0" w:rsidR="009A30BF" w:rsidRPr="007858DB" w:rsidRDefault="009A30BF" w:rsidP="002607FA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6C2B02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7D7E5035" w14:textId="3397A132" w:rsidR="004B4CEC" w:rsidRPr="00532047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6C2B02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r w:rsidR="006C2B02" w:rsidRPr="006C2B0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6C2B02" w:rsidRPr="006C2B0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6C2B02" w:rsidRPr="006C2B02">
              <w:rPr>
                <w:rFonts w:ascii="Arial" w:hAnsi="Arial" w:cs="Arial"/>
                <w:u w:val="single"/>
                <w:lang w:val="en-US"/>
              </w:rPr>
              <w:t xml:space="preserve"> Ph2 Rel-18</w:t>
            </w:r>
            <w:r w:rsidR="006C2B02" w:rsidRPr="006C2B02">
              <w:rPr>
                <w:rFonts w:ascii="Arial" w:hAnsi="Arial" w:cs="Arial"/>
                <w:lang w:val="en-US"/>
              </w:rPr>
              <w:t>: 7.1.1.</w:t>
            </w:r>
            <w:r w:rsidR="00532047">
              <w:rPr>
                <w:rFonts w:ascii="Arial" w:hAnsi="Arial" w:cs="Arial"/>
                <w:lang w:val="en-US"/>
              </w:rPr>
              <w:t>3</w:t>
            </w:r>
            <w:r w:rsidR="006C2B02" w:rsidRPr="006C2B02">
              <w:rPr>
                <w:rFonts w:ascii="Arial" w:hAnsi="Arial" w:cs="Arial"/>
                <w:lang w:val="en-US"/>
              </w:rPr>
              <w:t>.22</w:t>
            </w:r>
            <w:r w:rsidR="006C2B02" w:rsidRPr="006C2B02">
              <w:rPr>
                <w:rFonts w:ascii="Arial" w:hAnsi="Arial" w:cs="Arial"/>
                <w:lang w:val="en-US"/>
              </w:rPr>
              <w:br/>
            </w:r>
            <w:r w:rsidR="00532047">
              <w:rPr>
                <w:rFonts w:ascii="Arial" w:hAnsi="Arial" w:cs="Arial"/>
                <w:b/>
                <w:bCs/>
                <w:lang w:val="en-US"/>
              </w:rPr>
              <w:br/>
            </w:r>
            <w:r w:rsidR="004B4CEC">
              <w:rPr>
                <w:rFonts w:ascii="Arial" w:hAnsi="Arial" w:cs="Arial"/>
                <w:b/>
                <w:bCs/>
                <w:lang w:val="en-US"/>
              </w:rPr>
              <w:t>IMS_EUTRA</w:t>
            </w:r>
            <w:r w:rsidR="004B4CEC" w:rsidRPr="006C2B02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="004B4CEC"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 w:rsidR="004B4CEC" w:rsidRPr="004B4CEC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="004B4CEC" w:rsidRPr="004B4CEC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="004B4CEC">
              <w:rPr>
                <w:rFonts w:ascii="Arial" w:hAnsi="Arial" w:cs="Arial"/>
                <w:lang w:val="en-US"/>
              </w:rPr>
              <w:t xml:space="preserve">: </w:t>
            </w:r>
            <w:r w:rsidR="004B4CEC" w:rsidRPr="004B4CEC">
              <w:rPr>
                <w:rFonts w:ascii="Arial" w:hAnsi="Arial" w:cs="Arial"/>
                <w:lang w:val="en-US"/>
              </w:rPr>
              <w:t>21.2</w:t>
            </w:r>
            <w:r w:rsidR="00532047">
              <w:rPr>
                <w:rFonts w:ascii="Arial" w:hAnsi="Arial" w:cs="Arial"/>
                <w:lang w:val="en-US"/>
              </w:rPr>
              <w:t>7</w:t>
            </w:r>
            <w:r w:rsidR="004B4CEC" w:rsidRPr="004B4CEC">
              <w:rPr>
                <w:rFonts w:ascii="Arial" w:hAnsi="Arial" w:cs="Arial"/>
                <w:lang w:val="en-US"/>
              </w:rPr>
              <w:t>, 21.2</w:t>
            </w:r>
            <w:r w:rsidR="00532047">
              <w:rPr>
                <w:rFonts w:ascii="Arial" w:hAnsi="Arial" w:cs="Arial"/>
                <w:lang w:val="en-US"/>
              </w:rPr>
              <w:t>8</w:t>
            </w:r>
            <w:r w:rsidR="004B4CEC" w:rsidRPr="004B4CEC">
              <w:rPr>
                <w:rFonts w:ascii="Arial" w:hAnsi="Arial" w:cs="Arial"/>
                <w:lang w:val="en-US"/>
              </w:rPr>
              <w:t>, 21.</w:t>
            </w:r>
            <w:r w:rsidR="00532047">
              <w:rPr>
                <w:rFonts w:ascii="Arial" w:hAnsi="Arial" w:cs="Arial"/>
                <w:lang w:val="en-US"/>
              </w:rPr>
              <w:t>30</w:t>
            </w:r>
          </w:p>
          <w:p w14:paraId="5C2E758E" w14:textId="3BEAA6D1" w:rsidR="00853D45" w:rsidRDefault="00853D45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IMS_NR5GC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 w:rsidR="00532047" w:rsidRPr="004B4CEC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="00532047" w:rsidRPr="004B4CEC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="00532047">
              <w:rPr>
                <w:rFonts w:ascii="Arial" w:hAnsi="Arial" w:cs="Arial"/>
                <w:lang w:val="en-US"/>
              </w:rPr>
              <w:t xml:space="preserve">: </w:t>
            </w:r>
            <w:r w:rsidR="00532047" w:rsidRPr="00532047">
              <w:rPr>
                <w:rFonts w:ascii="Arial" w:hAnsi="Arial" w:cs="Arial"/>
                <w:lang w:val="en-US"/>
              </w:rPr>
              <w:t>11.7, 11.8, 11.9, 11.10, 11.11, 11.12, 11.13, 11.14, 11.15, 11.16, 11.18</w:t>
            </w:r>
          </w:p>
          <w:p w14:paraId="4E223BE3" w14:textId="38F13BE3" w:rsidR="00ED2A18" w:rsidRPr="00853D45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853D45">
              <w:rPr>
                <w:rFonts w:ascii="Arial" w:hAnsi="Arial" w:cs="Arial"/>
                <w:b/>
                <w:bCs/>
                <w:lang w:val="en-US"/>
              </w:rPr>
              <w:lastRenderedPageBreak/>
              <w:t>NBIOT test suite</w:t>
            </w:r>
            <w:r w:rsidRPr="00853D45">
              <w:rPr>
                <w:rFonts w:ascii="Arial" w:hAnsi="Arial" w:cs="Arial"/>
                <w:b/>
                <w:bCs/>
                <w:lang w:val="en-US"/>
              </w:rPr>
              <w:br/>
            </w:r>
            <w:r w:rsidR="00463895" w:rsidRPr="00853D45">
              <w:rPr>
                <w:rFonts w:ascii="Arial" w:hAnsi="Arial" w:cs="Arial"/>
                <w:u w:val="single"/>
                <w:lang w:val="fr-FR"/>
              </w:rPr>
              <w:t xml:space="preserve">NTN </w:t>
            </w:r>
            <w:r w:rsidR="00905315" w:rsidRPr="00853D45">
              <w:rPr>
                <w:rFonts w:ascii="Arial" w:hAnsi="Arial" w:cs="Arial"/>
                <w:u w:val="single"/>
                <w:lang w:val="fr-FR"/>
              </w:rPr>
              <w:t>Rel-1</w:t>
            </w:r>
            <w:r w:rsidR="00532047">
              <w:rPr>
                <w:rFonts w:ascii="Arial" w:hAnsi="Arial" w:cs="Arial"/>
                <w:u w:val="single"/>
                <w:lang w:val="fr-FR"/>
              </w:rPr>
              <w:t>7</w:t>
            </w:r>
            <w:r w:rsidRPr="00853D45">
              <w:rPr>
                <w:rFonts w:ascii="Arial" w:hAnsi="Arial" w:cs="Arial"/>
                <w:lang w:val="fr-FR"/>
              </w:rPr>
              <w:t xml:space="preserve">: </w:t>
            </w:r>
            <w:r w:rsidR="00463895" w:rsidRPr="00853D45">
              <w:rPr>
                <w:rFonts w:ascii="Arial" w:hAnsi="Arial" w:cs="Arial"/>
                <w:lang w:val="fr-FR"/>
              </w:rPr>
              <w:t>22.</w:t>
            </w:r>
            <w:r w:rsidR="00532047">
              <w:rPr>
                <w:rFonts w:ascii="Arial" w:hAnsi="Arial" w:cs="Arial"/>
                <w:lang w:val="fr-FR"/>
              </w:rPr>
              <w:t>1.4</w:t>
            </w:r>
            <w:r w:rsidR="00532047">
              <w:rPr>
                <w:rFonts w:ascii="Arial" w:hAnsi="Arial" w:cs="Arial"/>
                <w:lang w:val="fr-FR"/>
              </w:rPr>
              <w:br/>
            </w:r>
            <w:r w:rsidR="00532047" w:rsidRPr="00853D45">
              <w:rPr>
                <w:rFonts w:ascii="Arial" w:hAnsi="Arial" w:cs="Arial"/>
                <w:u w:val="single"/>
                <w:lang w:val="fr-FR"/>
              </w:rPr>
              <w:t xml:space="preserve">NTN </w:t>
            </w:r>
            <w:proofErr w:type="spellStart"/>
            <w:r w:rsidR="00532047" w:rsidRPr="00853D45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532047" w:rsidRPr="00853D45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532047" w:rsidRPr="00853D45">
              <w:rPr>
                <w:rFonts w:ascii="Arial" w:hAnsi="Arial" w:cs="Arial"/>
                <w:lang w:val="fr-FR"/>
              </w:rPr>
              <w:t>: 22.</w:t>
            </w:r>
            <w:r w:rsidR="00532047">
              <w:rPr>
                <w:rFonts w:ascii="Arial" w:hAnsi="Arial" w:cs="Arial"/>
                <w:lang w:val="fr-FR"/>
              </w:rPr>
              <w:t>4.31, 22.4.32</w:t>
            </w:r>
          </w:p>
          <w:p w14:paraId="7FA4E8DA" w14:textId="39963860" w:rsidR="00ED2A18" w:rsidRPr="008670D2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8670D2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="00BC05E9" w:rsidRPr="008670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463895" w:rsidRPr="008670D2">
              <w:rPr>
                <w:rFonts w:ascii="Arial" w:hAnsi="Arial" w:cs="Arial"/>
                <w:lang w:val="fr-FR"/>
              </w:rPr>
              <w:br/>
            </w:r>
            <w:proofErr w:type="spellStart"/>
            <w:r w:rsidR="00463895" w:rsidRPr="008670D2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463895" w:rsidRPr="008670D2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CB50E1">
              <w:rPr>
                <w:rFonts w:ascii="Arial" w:hAnsi="Arial" w:cs="Arial"/>
                <w:u w:val="single"/>
                <w:lang w:val="fr-FR"/>
              </w:rPr>
              <w:t xml:space="preserve">NPN </w:t>
            </w:r>
            <w:proofErr w:type="spellStart"/>
            <w:r w:rsidR="00CB50E1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CB50E1">
              <w:rPr>
                <w:rFonts w:ascii="Arial" w:hAnsi="Arial" w:cs="Arial"/>
                <w:u w:val="single"/>
                <w:lang w:val="fr-FR"/>
              </w:rPr>
              <w:t xml:space="preserve"> Ph2 </w:t>
            </w:r>
            <w:r w:rsidR="00463895" w:rsidRPr="008670D2">
              <w:rPr>
                <w:rFonts w:ascii="Arial" w:hAnsi="Arial" w:cs="Arial"/>
                <w:u w:val="single"/>
                <w:lang w:val="fr-FR"/>
              </w:rPr>
              <w:t>Rel-18</w:t>
            </w:r>
            <w:r w:rsidR="00463895" w:rsidRPr="008670D2">
              <w:rPr>
                <w:rFonts w:ascii="Arial" w:hAnsi="Arial" w:cs="Arial"/>
                <w:lang w:val="fr-FR"/>
              </w:rPr>
              <w:t xml:space="preserve">: </w:t>
            </w:r>
            <w:r w:rsidR="00CB50E1" w:rsidRPr="00CB50E1">
              <w:rPr>
                <w:rFonts w:ascii="Arial" w:hAnsi="Arial" w:cs="Arial"/>
                <w:lang w:val="fr-FR"/>
              </w:rPr>
              <w:t>6.5.3.10, 6.5.3.11, 6.5.3.13, 6.5.3.15</w:t>
            </w:r>
            <w:r w:rsidRPr="008670D2">
              <w:rPr>
                <w:rFonts w:ascii="Arial" w:hAnsi="Arial" w:cs="Arial"/>
                <w:lang w:val="fr-FR"/>
              </w:rPr>
              <w:br/>
            </w:r>
            <w:r w:rsidR="000C54F6" w:rsidRPr="008670D2">
              <w:rPr>
                <w:rFonts w:ascii="Arial" w:hAnsi="Arial" w:cs="Arial"/>
                <w:u w:val="single"/>
                <w:lang w:val="en-US"/>
              </w:rPr>
              <w:t xml:space="preserve">MAC </w:t>
            </w:r>
            <w:r w:rsidR="00CB50E1">
              <w:rPr>
                <w:rFonts w:ascii="Arial" w:hAnsi="Arial" w:cs="Arial"/>
                <w:u w:val="single"/>
                <w:lang w:val="en-US"/>
              </w:rPr>
              <w:t>MobEnh2</w:t>
            </w:r>
            <w:r w:rsidR="00365114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8670D2">
              <w:rPr>
                <w:rFonts w:ascii="Arial" w:hAnsi="Arial" w:cs="Arial"/>
                <w:lang w:val="en-US"/>
              </w:rPr>
              <w:t>:</w:t>
            </w:r>
            <w:r w:rsidRPr="008670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CB50E1" w:rsidRPr="00CB50E1">
              <w:rPr>
                <w:rFonts w:ascii="Arial" w:hAnsi="Arial" w:cs="Arial"/>
                <w:lang w:val="fr-FR"/>
              </w:rPr>
              <w:t>7.1.1.1.29, 7.1.1.1.30</w:t>
            </w:r>
            <w:r w:rsidR="00CB50E1">
              <w:rPr>
                <w:rFonts w:ascii="Arial" w:hAnsi="Arial" w:cs="Arial"/>
                <w:lang w:val="fr-FR"/>
              </w:rPr>
              <w:t xml:space="preserve">, </w:t>
            </w:r>
            <w:r w:rsidR="00CB50E1" w:rsidRPr="00CB50E1">
              <w:rPr>
                <w:rFonts w:ascii="Arial" w:hAnsi="Arial" w:cs="Arial"/>
                <w:lang w:val="fr-FR"/>
              </w:rPr>
              <w:t>7.1.1.5.11</w:t>
            </w:r>
            <w:r w:rsidR="00CB50E1">
              <w:rPr>
                <w:rFonts w:ascii="Arial" w:hAnsi="Arial" w:cs="Arial"/>
                <w:lang w:val="fr-FR"/>
              </w:rPr>
              <w:br/>
            </w:r>
            <w:r w:rsidR="00CB50E1" w:rsidRPr="008670D2">
              <w:rPr>
                <w:rFonts w:ascii="Arial" w:hAnsi="Arial" w:cs="Arial"/>
                <w:u w:val="single"/>
                <w:lang w:val="en-US"/>
              </w:rPr>
              <w:t xml:space="preserve">MAC </w:t>
            </w:r>
            <w:r w:rsidR="00CB50E1">
              <w:rPr>
                <w:rFonts w:ascii="Arial" w:hAnsi="Arial" w:cs="Arial"/>
                <w:u w:val="single"/>
                <w:lang w:val="en-US"/>
              </w:rPr>
              <w:t xml:space="preserve">NTN </w:t>
            </w:r>
            <w:proofErr w:type="spellStart"/>
            <w:r w:rsidR="00CB50E1">
              <w:rPr>
                <w:rFonts w:ascii="Arial" w:hAnsi="Arial" w:cs="Arial"/>
                <w:u w:val="single"/>
                <w:lang w:val="en-US"/>
              </w:rPr>
              <w:t>enh</w:t>
            </w:r>
            <w:proofErr w:type="spellEnd"/>
            <w:r w:rsidR="00CB50E1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CB50E1" w:rsidRPr="008670D2">
              <w:rPr>
                <w:rFonts w:ascii="Arial" w:hAnsi="Arial" w:cs="Arial"/>
                <w:lang w:val="en-US"/>
              </w:rPr>
              <w:t>:</w:t>
            </w:r>
            <w:r w:rsidR="00CB50E1" w:rsidRPr="008670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CB50E1" w:rsidRPr="00CB50E1">
              <w:rPr>
                <w:rFonts w:ascii="Arial" w:hAnsi="Arial" w:cs="Arial"/>
                <w:lang w:val="fr-FR"/>
              </w:rPr>
              <w:t>7</w:t>
            </w:r>
            <w:r w:rsidR="00CB50E1">
              <w:rPr>
                <w:rFonts w:ascii="Arial" w:hAnsi="Arial" w:cs="Arial"/>
                <w:lang w:val="fr-FR"/>
              </w:rPr>
              <w:t>.1.1.1.31</w:t>
            </w:r>
            <w:r w:rsidR="00853D45" w:rsidRPr="008670D2">
              <w:rPr>
                <w:rFonts w:ascii="Arial" w:hAnsi="Arial" w:cs="Arial"/>
                <w:lang w:val="fr-FR"/>
              </w:rPr>
              <w:br/>
            </w:r>
            <w:r w:rsidR="00853D45" w:rsidRPr="008670D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CB50E1">
              <w:rPr>
                <w:rFonts w:ascii="Arial" w:hAnsi="Arial" w:cs="Arial"/>
                <w:u w:val="single"/>
                <w:lang w:val="fr-FR"/>
              </w:rPr>
              <w:t>Cov</w:t>
            </w:r>
            <w:r w:rsidR="00853D45" w:rsidRPr="008670D2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CB50E1">
              <w:rPr>
                <w:rFonts w:ascii="Arial" w:hAnsi="Arial" w:cs="Arial"/>
                <w:u w:val="single"/>
                <w:lang w:val="fr-FR"/>
              </w:rPr>
              <w:t xml:space="preserve"> Ph2</w:t>
            </w:r>
            <w:r w:rsidR="00853D45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53D45" w:rsidRPr="008670D2">
              <w:rPr>
                <w:rFonts w:ascii="Arial" w:hAnsi="Arial" w:cs="Arial"/>
                <w:lang w:val="fr-FR"/>
              </w:rPr>
              <w:t xml:space="preserve">: </w:t>
            </w:r>
            <w:r w:rsidR="00CB50E1" w:rsidRPr="00CB50E1">
              <w:rPr>
                <w:rFonts w:ascii="Arial" w:hAnsi="Arial" w:cs="Arial"/>
                <w:lang w:val="fr-FR"/>
              </w:rPr>
              <w:t>7.1.1.3.22</w:t>
            </w:r>
            <w:r w:rsidR="00853D45" w:rsidRPr="008670D2">
              <w:rPr>
                <w:rFonts w:ascii="Arial" w:hAnsi="Arial" w:cs="Arial"/>
                <w:lang w:val="fr-FR"/>
              </w:rPr>
              <w:br/>
            </w:r>
            <w:r w:rsidR="00853D45" w:rsidRPr="008670D2">
              <w:rPr>
                <w:rFonts w:ascii="Arial" w:hAnsi="Arial" w:cs="Arial"/>
                <w:u w:val="single"/>
                <w:lang w:val="fr-FR"/>
              </w:rPr>
              <w:t>MAC NR MC Rel-18</w:t>
            </w:r>
            <w:r w:rsidR="00853D45" w:rsidRPr="008670D2">
              <w:rPr>
                <w:rFonts w:ascii="Arial" w:hAnsi="Arial" w:cs="Arial"/>
                <w:lang w:val="fr-FR"/>
              </w:rPr>
              <w:t xml:space="preserve">: </w:t>
            </w:r>
            <w:r w:rsidR="00CB50E1" w:rsidRPr="00CB50E1">
              <w:rPr>
                <w:rFonts w:ascii="Arial" w:hAnsi="Arial" w:cs="Arial"/>
                <w:lang w:val="fr-FR"/>
              </w:rPr>
              <w:t>7.1.1.3.27.1, 7.1.1.3.27.2, 7.1.1.3.27.3</w:t>
            </w:r>
            <w:r w:rsidR="00CB50E1">
              <w:rPr>
                <w:rFonts w:ascii="Arial" w:hAnsi="Arial" w:cs="Arial"/>
                <w:lang w:val="fr-FR"/>
              </w:rPr>
              <w:t xml:space="preserve">, </w:t>
            </w:r>
            <w:r w:rsidR="00CB50E1" w:rsidRPr="00CB50E1">
              <w:rPr>
                <w:rFonts w:ascii="Arial" w:hAnsi="Arial" w:cs="Arial"/>
                <w:lang w:val="fr-FR"/>
              </w:rPr>
              <w:t>7.1.1.7.4.1, 7.1.1.7.4.2, 7.1.1.7.4.3</w:t>
            </w:r>
            <w:r w:rsidR="000C54F6" w:rsidRPr="008670D2">
              <w:rPr>
                <w:rFonts w:ascii="Arial" w:hAnsi="Arial" w:cs="Arial"/>
                <w:lang w:val="en-US"/>
              </w:rPr>
              <w:br/>
            </w:r>
            <w:r w:rsidR="000C54F6" w:rsidRPr="008670D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8670D2" w:rsidRPr="008670D2">
              <w:rPr>
                <w:rFonts w:ascii="Arial" w:hAnsi="Arial" w:cs="Arial"/>
                <w:u w:val="single"/>
                <w:lang w:val="fr-FR"/>
              </w:rPr>
              <w:t>MT SDT</w:t>
            </w:r>
            <w:r w:rsidR="000C54F6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0C54F6" w:rsidRPr="008670D2">
              <w:rPr>
                <w:rFonts w:ascii="Arial" w:hAnsi="Arial" w:cs="Arial"/>
                <w:lang w:val="fr-FR"/>
              </w:rPr>
              <w:t xml:space="preserve">: </w:t>
            </w:r>
            <w:r w:rsidR="00CB50E1" w:rsidRPr="00CB50E1">
              <w:rPr>
                <w:rFonts w:ascii="Arial" w:hAnsi="Arial" w:cs="Arial"/>
                <w:lang w:val="fr-FR"/>
              </w:rPr>
              <w:t>7.1.1.13.6, 7.1.1.13.8</w:t>
            </w:r>
            <w:r w:rsidR="00CB50E1">
              <w:rPr>
                <w:rFonts w:ascii="Arial" w:hAnsi="Arial" w:cs="Arial"/>
                <w:lang w:val="fr-FR"/>
              </w:rPr>
              <w:br/>
            </w:r>
            <w:r w:rsidR="00CB50E1" w:rsidRPr="008670D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CB50E1">
              <w:rPr>
                <w:rFonts w:ascii="Arial" w:hAnsi="Arial" w:cs="Arial"/>
                <w:u w:val="single"/>
                <w:lang w:val="fr-FR"/>
              </w:rPr>
              <w:t>NetwEnergy</w:t>
            </w:r>
            <w:proofErr w:type="spellEnd"/>
            <w:r w:rsidR="00CB50E1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CB50E1" w:rsidRPr="008670D2">
              <w:rPr>
                <w:rFonts w:ascii="Arial" w:hAnsi="Arial" w:cs="Arial"/>
                <w:lang w:val="fr-FR"/>
              </w:rPr>
              <w:t xml:space="preserve">: </w:t>
            </w:r>
            <w:r w:rsidR="00CB50E1" w:rsidRPr="00CB50E1">
              <w:rPr>
                <w:rFonts w:ascii="Arial" w:hAnsi="Arial" w:cs="Arial"/>
                <w:lang w:val="fr-FR"/>
              </w:rPr>
              <w:t>7.1.1.14.1.1, 7.1.1.14.1.2</w:t>
            </w:r>
            <w:r w:rsidR="008670D2">
              <w:rPr>
                <w:rFonts w:ascii="Arial" w:hAnsi="Arial" w:cs="Arial"/>
                <w:lang w:val="fr-FR"/>
              </w:rPr>
              <w:br/>
            </w:r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RRC MUSIM Dual </w:t>
            </w:r>
            <w:proofErr w:type="spellStart"/>
            <w:r w:rsidR="008670D2" w:rsidRPr="008670D2">
              <w:rPr>
                <w:rFonts w:ascii="Arial" w:hAnsi="Arial" w:cs="Arial"/>
                <w:u w:val="single"/>
                <w:lang w:val="fr-FR"/>
              </w:rPr>
              <w:t>TxRx</w:t>
            </w:r>
            <w:proofErr w:type="spellEnd"/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670D2">
              <w:rPr>
                <w:rFonts w:ascii="Arial" w:hAnsi="Arial" w:cs="Arial"/>
                <w:lang w:val="fr-FR"/>
              </w:rPr>
              <w:t xml:space="preserve">: </w:t>
            </w:r>
            <w:r w:rsidR="008670D2" w:rsidRPr="008670D2">
              <w:rPr>
                <w:rFonts w:ascii="Arial" w:hAnsi="Arial" w:cs="Arial"/>
                <w:lang w:val="fr-FR"/>
              </w:rPr>
              <w:t>8.1.1.</w:t>
            </w:r>
            <w:r w:rsidR="00CB50E1">
              <w:rPr>
                <w:rFonts w:ascii="Arial" w:hAnsi="Arial" w:cs="Arial"/>
                <w:lang w:val="fr-FR"/>
              </w:rPr>
              <w:t>4.10</w:t>
            </w:r>
            <w:r w:rsidR="008670D2">
              <w:rPr>
                <w:rFonts w:ascii="Arial" w:hAnsi="Arial" w:cs="Arial"/>
                <w:lang w:val="fr-FR"/>
              </w:rPr>
              <w:br/>
            </w:r>
            <w:r w:rsidR="00CB50E1">
              <w:rPr>
                <w:rFonts w:ascii="Arial" w:hAnsi="Arial" w:cs="Arial"/>
                <w:u w:val="single"/>
                <w:lang w:val="fr-FR"/>
              </w:rPr>
              <w:t xml:space="preserve">5GMM NTN </w:t>
            </w:r>
            <w:proofErr w:type="spellStart"/>
            <w:r w:rsidR="00CB50E1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670D2" w:rsidRPr="008670D2">
              <w:rPr>
                <w:rFonts w:ascii="Arial" w:hAnsi="Arial" w:cs="Arial"/>
                <w:lang w:val="fr-FR"/>
              </w:rPr>
              <w:t xml:space="preserve">: </w:t>
            </w:r>
            <w:r w:rsidR="00CB50E1">
              <w:rPr>
                <w:rFonts w:ascii="Arial" w:hAnsi="Arial" w:cs="Arial"/>
                <w:lang w:val="fr-FR"/>
              </w:rPr>
              <w:t>9.4.1</w:t>
            </w:r>
            <w:r w:rsidR="008670D2" w:rsidRPr="008670D2">
              <w:rPr>
                <w:rFonts w:ascii="Arial" w:hAnsi="Arial" w:cs="Arial"/>
                <w:lang w:val="fr-FR"/>
              </w:rPr>
              <w:t>.4</w:t>
            </w:r>
          </w:p>
          <w:p w14:paraId="6DE21BD0" w14:textId="7104D35A" w:rsidR="005466B1" w:rsidRPr="000103D6" w:rsidRDefault="00ED2A18" w:rsidP="000103D6">
            <w:pPr>
              <w:pStyle w:val="NormalWeb"/>
              <w:spacing w:after="240" w:afterAutospacing="0"/>
              <w:rPr>
                <w:rFonts w:ascii="Arial" w:hAnsi="Arial" w:cs="Arial"/>
                <w:lang w:val="fr-FR"/>
              </w:rPr>
            </w:pPr>
            <w:r w:rsidRPr="00AB31D1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 w:rsidR="00FF135B" w:rsidRPr="00AB31D1">
              <w:rPr>
                <w:rFonts w:ascii="Arial" w:hAnsi="Arial" w:cs="Arial"/>
                <w:lang w:val="fr-FR"/>
              </w:rPr>
              <w:br/>
            </w:r>
            <w:r w:rsidR="0050371B" w:rsidRPr="006E1A10">
              <w:rPr>
                <w:rFonts w:ascii="Arial" w:hAnsi="Arial" w:cs="Arial"/>
                <w:u w:val="single"/>
                <w:lang w:val="fr-FR"/>
              </w:rPr>
              <w:t xml:space="preserve">RRC </w:t>
            </w:r>
            <w:proofErr w:type="spellStart"/>
            <w:r w:rsidR="0050371B">
              <w:rPr>
                <w:rFonts w:ascii="Arial" w:hAnsi="Arial" w:cs="Arial"/>
                <w:u w:val="single"/>
                <w:lang w:val="fr-FR"/>
              </w:rPr>
              <w:t>feMIMO</w:t>
            </w:r>
            <w:proofErr w:type="spellEnd"/>
            <w:r w:rsidR="0050371B" w:rsidRPr="006E1A10">
              <w:rPr>
                <w:rFonts w:ascii="Arial" w:hAnsi="Arial" w:cs="Arial"/>
                <w:u w:val="single"/>
                <w:lang w:val="fr-FR"/>
              </w:rPr>
              <w:t xml:space="preserve"> Rel-1</w:t>
            </w:r>
            <w:r w:rsidR="0050371B">
              <w:rPr>
                <w:rFonts w:ascii="Arial" w:hAnsi="Arial" w:cs="Arial"/>
                <w:u w:val="single"/>
                <w:lang w:val="fr-FR"/>
              </w:rPr>
              <w:t>7</w:t>
            </w:r>
            <w:r w:rsidR="0050371B" w:rsidRPr="006E1A10">
              <w:rPr>
                <w:rFonts w:ascii="Arial" w:hAnsi="Arial" w:cs="Arial"/>
                <w:lang w:val="fr-FR"/>
              </w:rPr>
              <w:t xml:space="preserve">: </w:t>
            </w:r>
            <w:r w:rsidR="0050371B" w:rsidRPr="0050371B">
              <w:rPr>
                <w:rFonts w:ascii="Arial" w:hAnsi="Arial" w:cs="Arial"/>
                <w:lang w:val="fr-FR"/>
              </w:rPr>
              <w:t>8.1.5.12.1</w:t>
            </w:r>
            <w:r w:rsidR="00A6383E" w:rsidRPr="000103D6">
              <w:rPr>
                <w:rFonts w:ascii="Arial" w:hAnsi="Arial" w:cs="Arial"/>
                <w:lang w:val="en-US"/>
              </w:rPr>
              <w:br/>
            </w:r>
            <w:r w:rsidRPr="000103D6">
              <w:rPr>
                <w:rFonts w:ascii="Arial" w:hAnsi="Arial" w:cs="Arial"/>
                <w:u w:val="single"/>
                <w:lang w:val="en-US"/>
              </w:rPr>
              <w:t xml:space="preserve">NR </w:t>
            </w:r>
            <w:proofErr w:type="spellStart"/>
            <w:r w:rsidRPr="000103D6">
              <w:rPr>
                <w:rFonts w:ascii="Arial" w:hAnsi="Arial" w:cs="Arial"/>
                <w:u w:val="single"/>
                <w:lang w:val="en-US"/>
              </w:rPr>
              <w:t>Sidelink</w:t>
            </w:r>
            <w:proofErr w:type="spellEnd"/>
            <w:r w:rsidR="00D951DA" w:rsidRPr="000103D6">
              <w:rPr>
                <w:rFonts w:ascii="Arial" w:hAnsi="Arial" w:cs="Arial"/>
                <w:u w:val="single"/>
                <w:lang w:val="en-US"/>
              </w:rPr>
              <w:t xml:space="preserve"> Rel-16</w:t>
            </w:r>
            <w:r w:rsidRPr="000103D6">
              <w:rPr>
                <w:rFonts w:ascii="Arial" w:hAnsi="Arial" w:cs="Arial"/>
                <w:lang w:val="en-US"/>
              </w:rPr>
              <w:t xml:space="preserve">: </w:t>
            </w:r>
            <w:r w:rsidR="0050371B" w:rsidRPr="0050371B">
              <w:rPr>
                <w:rFonts w:ascii="Arial" w:hAnsi="Arial" w:cs="Arial"/>
                <w:lang w:val="en-US"/>
              </w:rPr>
              <w:t>12.1.9.1.1, 12.1.9.2.1, 12.1.11.1.1, 12.1.11.1.2</w:t>
            </w:r>
            <w:r w:rsidR="0050371B">
              <w:rPr>
                <w:rFonts w:ascii="Arial" w:hAnsi="Arial" w:cs="Arial"/>
                <w:lang w:val="en-US"/>
              </w:rPr>
              <w:br/>
            </w:r>
            <w:r w:rsidR="0050371B" w:rsidRPr="0050371B">
              <w:rPr>
                <w:rFonts w:ascii="Arial" w:hAnsi="Arial" w:cs="Arial"/>
                <w:u w:val="single"/>
                <w:lang w:val="en-US"/>
              </w:rPr>
              <w:t>MBS Rel-17</w:t>
            </w:r>
            <w:r w:rsidR="0050371B">
              <w:rPr>
                <w:rFonts w:ascii="Arial" w:hAnsi="Arial" w:cs="Arial"/>
                <w:lang w:val="en-US"/>
              </w:rPr>
              <w:t xml:space="preserve">: </w:t>
            </w:r>
            <w:r w:rsidR="0050371B" w:rsidRPr="0050371B">
              <w:rPr>
                <w:rFonts w:ascii="Arial" w:hAnsi="Arial" w:cs="Arial"/>
                <w:lang w:val="en-US"/>
              </w:rPr>
              <w:t>14.1.1.2, 14.1.1.4.1, 14.1.1.4.2, 14.1.1.4.3</w:t>
            </w:r>
          </w:p>
          <w:p w14:paraId="56CFBD6F" w14:textId="694330AE" w:rsidR="007D3034" w:rsidRPr="0057021E" w:rsidRDefault="005021BB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0103D6">
              <w:rPr>
                <w:rFonts w:ascii="Arial" w:hAnsi="Arial" w:cs="Arial"/>
                <w:b/>
                <w:bCs/>
                <w:lang w:val="en-US"/>
              </w:rPr>
              <w:t>POS test suite</w:t>
            </w:r>
            <w:r w:rsidRPr="000103D6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0103D6">
              <w:rPr>
                <w:rFonts w:ascii="Arial" w:hAnsi="Arial" w:cs="Arial"/>
                <w:u w:val="single"/>
                <w:lang w:val="fr-FR"/>
              </w:rPr>
              <w:t>LPP Rel-18</w:t>
            </w:r>
            <w:r w:rsidRPr="000103D6">
              <w:rPr>
                <w:rFonts w:ascii="Arial" w:hAnsi="Arial" w:cs="Arial"/>
                <w:lang w:val="fr-FR"/>
              </w:rPr>
              <w:t xml:space="preserve">: </w:t>
            </w:r>
            <w:r w:rsidR="0057021E" w:rsidRPr="0057021E">
              <w:rPr>
                <w:rFonts w:ascii="Arial" w:hAnsi="Arial" w:cs="Arial"/>
                <w:lang w:val="en-US"/>
              </w:rPr>
              <w:t>9.3.4.6.30s, 9.3.4.6.31s, 9.3.4.6.32s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proofErr w:type="spellStart"/>
            <w:r>
              <w:rPr>
                <w:rFonts w:ascii="Arial" w:hAnsi="Arial"/>
                <w:b/>
              </w:rPr>
              <w:t>compilable</w:t>
            </w:r>
            <w:proofErr w:type="spellEnd"/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EF6D98A" w14:textId="77777777" w:rsidR="0057021E" w:rsidRDefault="0057021E" w:rsidP="000A6AE4">
            <w:pPr>
              <w:pStyle w:val="NormalWeb"/>
              <w:rPr>
                <w:rFonts w:ascii="Arial" w:hAnsi="Arial" w:cs="Arial"/>
                <w:lang w:val="en-US"/>
              </w:rPr>
            </w:pPr>
            <w:r w:rsidRPr="006C2B02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6C2B0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Pr="006C2B0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Pr="006C2B02">
              <w:rPr>
                <w:rFonts w:ascii="Arial" w:hAnsi="Arial" w:cs="Arial"/>
                <w:u w:val="single"/>
                <w:lang w:val="en-US"/>
              </w:rPr>
              <w:t xml:space="preserve"> Ph2 Rel-18</w:t>
            </w:r>
            <w:r w:rsidRPr="006C2B02">
              <w:rPr>
                <w:rFonts w:ascii="Arial" w:hAnsi="Arial" w:cs="Arial"/>
                <w:lang w:val="en-US"/>
              </w:rPr>
              <w:t>: 7.1.1.</w:t>
            </w:r>
            <w:r>
              <w:rPr>
                <w:rFonts w:ascii="Arial" w:hAnsi="Arial" w:cs="Arial"/>
                <w:lang w:val="en-US"/>
              </w:rPr>
              <w:t>1.2</w:t>
            </w:r>
            <w:r>
              <w:rPr>
                <w:rFonts w:ascii="Arial" w:hAnsi="Arial" w:cs="Arial"/>
                <w:lang w:val="en-US"/>
              </w:rPr>
              <w:t>3</w:t>
            </w:r>
          </w:p>
          <w:p w14:paraId="3F045F12" w14:textId="0083FFA8" w:rsidR="0057021E" w:rsidRPr="00532047" w:rsidRDefault="0057021E" w:rsidP="0057021E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IMS_EUTRA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r>
              <w:rPr>
                <w:rFonts w:ascii="Arial" w:hAnsi="Arial" w:cs="Arial"/>
                <w:u w:val="single"/>
                <w:lang w:val="en-US"/>
              </w:rPr>
              <w:t>RTT</w:t>
            </w:r>
            <w:r w:rsidRPr="004B4CEC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>
              <w:rPr>
                <w:rFonts w:ascii="Arial" w:hAnsi="Arial" w:cs="Arial"/>
                <w:u w:val="single"/>
                <w:lang w:val="en-US"/>
              </w:rPr>
              <w:t>5</w:t>
            </w:r>
            <w:r>
              <w:rPr>
                <w:rFonts w:ascii="Arial" w:hAnsi="Arial" w:cs="Arial"/>
                <w:lang w:val="en-US"/>
              </w:rPr>
              <w:t xml:space="preserve">: </w:t>
            </w:r>
            <w:r>
              <w:rPr>
                <w:rFonts w:ascii="Arial" w:hAnsi="Arial" w:cs="Arial"/>
                <w:lang w:val="en-US"/>
              </w:rPr>
              <w:t>17.19</w:t>
            </w:r>
          </w:p>
          <w:p w14:paraId="52440E66" w14:textId="30ECAA19" w:rsidR="000A6AE4" w:rsidRPr="0057021E" w:rsidRDefault="0057021E" w:rsidP="0057021E">
            <w:pPr>
              <w:pStyle w:val="NormalWeb"/>
              <w:spacing w:after="240" w:afterAutospacing="0"/>
              <w:rPr>
                <w:rStyle w:val="Strong"/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IMS_NR5GC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r>
              <w:rPr>
                <w:rFonts w:ascii="Arial" w:hAnsi="Arial" w:cs="Arial"/>
                <w:u w:val="single"/>
                <w:lang w:val="en-US"/>
              </w:rPr>
              <w:t>RTT</w:t>
            </w:r>
            <w:r w:rsidRPr="004B4CEC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>
              <w:rPr>
                <w:rFonts w:ascii="Arial" w:hAnsi="Arial" w:cs="Arial"/>
                <w:u w:val="single"/>
                <w:lang w:val="en-US"/>
              </w:rPr>
              <w:t>5</w:t>
            </w:r>
            <w:r>
              <w:rPr>
                <w:rFonts w:ascii="Arial" w:hAnsi="Arial" w:cs="Arial"/>
                <w:lang w:val="en-US"/>
              </w:rPr>
              <w:t xml:space="preserve">: </w:t>
            </w:r>
            <w:r>
              <w:rPr>
                <w:rFonts w:ascii="Arial" w:hAnsi="Arial" w:cs="Arial"/>
                <w:lang w:val="en-US"/>
              </w:rPr>
              <w:t>7.35</w:t>
            </w:r>
            <w:r>
              <w:rPr>
                <w:rFonts w:ascii="Arial" w:hAnsi="Arial" w:cs="Arial"/>
                <w:lang w:val="en-US"/>
              </w:rPr>
              <w:br/>
            </w:r>
            <w:r w:rsidRPr="006C2B02">
              <w:rPr>
                <w:rFonts w:ascii="Arial" w:hAnsi="Arial" w:cs="Arial"/>
                <w:lang w:val="en-US"/>
              </w:rPr>
              <w:br/>
            </w:r>
            <w:r w:rsidR="009C4FF2" w:rsidRPr="008C56CB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="009C4FF2" w:rsidRPr="008C56CB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6C2B0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Pr="006C2B0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Pr="006C2B02">
              <w:rPr>
                <w:rFonts w:ascii="Arial" w:hAnsi="Arial" w:cs="Arial"/>
                <w:u w:val="single"/>
                <w:lang w:val="en-US"/>
              </w:rPr>
              <w:t xml:space="preserve"> Ph2 Rel-18</w:t>
            </w:r>
            <w:r w:rsidRPr="006C2B02">
              <w:rPr>
                <w:rFonts w:ascii="Arial" w:hAnsi="Arial" w:cs="Arial"/>
                <w:lang w:val="en-US"/>
              </w:rPr>
              <w:t>: 7.1.1.</w:t>
            </w:r>
            <w:r>
              <w:rPr>
                <w:rFonts w:ascii="Arial" w:hAnsi="Arial" w:cs="Arial"/>
                <w:lang w:val="en-US"/>
              </w:rPr>
              <w:t>1.23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0F5AB1D1" w:rsidR="008D448E" w:rsidRPr="008C56CB" w:rsidRDefault="008C56CB" w:rsidP="009C4FF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25D28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 w:eastAsia="en-US"/>
              </w:rPr>
            </w:pPr>
            <w:r w:rsidRPr="008C56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3BB2F75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7F283E2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012A69F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56B09CD4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746AE5A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66583B6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4FEB44D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30628EF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26FA8DC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03489D3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656E327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0181BA9F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1CEB7DD9" w:rsidR="00BB301D" w:rsidRPr="00404A9E" w:rsidRDefault="00BB301D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MCX_EUTRA_IWD_</w:t>
            </w:r>
            <w:r w:rsidR="00296213" w:rsidRPr="00404A9E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C172BF" w:rsidRPr="00404A9E">
              <w:rPr>
                <w:rFonts w:ascii="Arial" w:hAnsi="Arial" w:cs="Arial"/>
              </w:rPr>
              <w:t>.zip</w:t>
            </w:r>
          </w:p>
          <w:p w14:paraId="78CA6A82" w14:textId="04772034" w:rsidR="0053726A" w:rsidRPr="00404A9E" w:rsidRDefault="0053726A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MCX_IPCAN_IWD</w:t>
            </w:r>
            <w:r w:rsidR="00F62BF1" w:rsidRPr="00404A9E">
              <w:rPr>
                <w:rFonts w:ascii="Arial" w:hAnsi="Arial" w:cs="Arial"/>
              </w:rPr>
              <w:t>_</w:t>
            </w:r>
            <w:r w:rsidR="00296213" w:rsidRPr="00404A9E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Pr="00404A9E">
              <w:rPr>
                <w:rFonts w:ascii="Arial" w:hAnsi="Arial" w:cs="Arial"/>
              </w:rPr>
              <w:t>.zip</w:t>
            </w:r>
          </w:p>
          <w:p w14:paraId="7716390B" w14:textId="4EA2A241" w:rsidR="00404A9E" w:rsidRPr="00404A9E" w:rsidRDefault="00404A9E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MCX_NR5GC_IWD_25</w:t>
            </w:r>
            <w:r w:rsidR="00235AFB">
              <w:rPr>
                <w:rFonts w:ascii="Arial" w:hAnsi="Arial" w:cs="Arial"/>
              </w:rPr>
              <w:t>wk24</w:t>
            </w:r>
            <w:r w:rsidRPr="00404A9E">
              <w:rPr>
                <w:rFonts w:ascii="Arial" w:hAnsi="Arial" w:cs="Arial"/>
              </w:rPr>
              <w:t>.zip</w:t>
            </w:r>
          </w:p>
          <w:p w14:paraId="543F722F" w14:textId="79CEC36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2F225D29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lastRenderedPageBreak/>
              <w:t>NR5GC_A_IWD_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01E69CD5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3D7260F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32FA3CD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4861F22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235AFB">
              <w:rPr>
                <w:rFonts w:ascii="Arial" w:hAnsi="Arial" w:cs="Arial"/>
              </w:rPr>
              <w:t>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8C56CB" w:rsidRDefault="009B52A4" w:rsidP="009B52A4">
            <w:pPr>
              <w:spacing w:after="0"/>
              <w:rPr>
                <w:rFonts w:ascii="Arial" w:hAnsi="Arial" w:cs="Arial"/>
              </w:rPr>
            </w:pPr>
            <w:r w:rsidRPr="008C56CB">
              <w:rPr>
                <w:rFonts w:ascii="Arial" w:hAnsi="Arial" w:cs="Arial"/>
              </w:rPr>
              <w:t xml:space="preserve">This delivery </w:t>
            </w:r>
            <w:proofErr w:type="spellStart"/>
            <w:r w:rsidRPr="008C56CB">
              <w:rPr>
                <w:rFonts w:ascii="Arial" w:hAnsi="Arial" w:cs="Arial"/>
              </w:rPr>
              <w:t>analyzed</w:t>
            </w:r>
            <w:proofErr w:type="spellEnd"/>
            <w:r w:rsidRPr="008C56CB">
              <w:rPr>
                <w:rFonts w:ascii="Arial" w:hAnsi="Arial" w:cs="Arial"/>
              </w:rPr>
              <w:t xml:space="preserve"> correctly with:</w:t>
            </w:r>
          </w:p>
          <w:p w14:paraId="2F4C87BD" w14:textId="77777777" w:rsidR="009B52A4" w:rsidRPr="008C56CB" w:rsidRDefault="009B52A4" w:rsidP="009B52A4">
            <w:pPr>
              <w:spacing w:after="0"/>
              <w:rPr>
                <w:rFonts w:ascii="Arial" w:hAnsi="Arial" w:cs="Arial"/>
              </w:rPr>
            </w:pPr>
            <w:r w:rsidRPr="008C56CB">
              <w:rPr>
                <w:rFonts w:ascii="Arial" w:hAnsi="Arial" w:cs="Arial"/>
              </w:rPr>
              <w:t xml:space="preserve">- </w:t>
            </w:r>
            <w:proofErr w:type="spellStart"/>
            <w:r w:rsidRPr="008C56CB">
              <w:rPr>
                <w:rFonts w:ascii="Arial" w:hAnsi="Arial" w:cs="Arial"/>
              </w:rPr>
              <w:t>Devoteam</w:t>
            </w:r>
            <w:proofErr w:type="spellEnd"/>
            <w:r w:rsidRPr="008C56CB">
              <w:rPr>
                <w:rFonts w:ascii="Arial" w:hAnsi="Arial" w:cs="Arial"/>
              </w:rPr>
              <w:t xml:space="preserve"> TTCN-3 Toolbox</w:t>
            </w:r>
          </w:p>
          <w:p w14:paraId="26002F09" w14:textId="77777777" w:rsidR="009B52A4" w:rsidRPr="008C56CB" w:rsidRDefault="009B52A4" w:rsidP="009B52A4">
            <w:pPr>
              <w:spacing w:after="0"/>
              <w:rPr>
                <w:rFonts w:ascii="Arial" w:hAnsi="Arial" w:cs="Arial"/>
              </w:rPr>
            </w:pPr>
            <w:r w:rsidRPr="008C56CB">
              <w:rPr>
                <w:rFonts w:ascii="Arial" w:hAnsi="Arial" w:cs="Arial"/>
              </w:rPr>
              <w:t xml:space="preserve">- </w:t>
            </w:r>
            <w:proofErr w:type="spellStart"/>
            <w:r w:rsidRPr="008C56CB">
              <w:rPr>
                <w:rFonts w:ascii="Arial" w:hAnsi="Arial" w:cs="Arial"/>
              </w:rPr>
              <w:t>Elvior</w:t>
            </w:r>
            <w:proofErr w:type="spellEnd"/>
            <w:r w:rsidRPr="008C56CB">
              <w:rPr>
                <w:rFonts w:ascii="Arial" w:hAnsi="Arial" w:cs="Arial"/>
              </w:rPr>
              <w:t xml:space="preserve"> </w:t>
            </w:r>
            <w:proofErr w:type="spellStart"/>
            <w:r w:rsidRPr="008C56CB">
              <w:rPr>
                <w:rFonts w:ascii="Arial" w:hAnsi="Arial" w:cs="Arial"/>
              </w:rPr>
              <w:t>TestCast</w:t>
            </w:r>
            <w:proofErr w:type="spellEnd"/>
          </w:p>
          <w:p w14:paraId="701929C8" w14:textId="77777777" w:rsidR="009B52A4" w:rsidRPr="008C56CB" w:rsidRDefault="009B52A4" w:rsidP="009B52A4">
            <w:pPr>
              <w:spacing w:after="0"/>
              <w:rPr>
                <w:rFonts w:ascii="Arial" w:hAnsi="Arial" w:cs="Arial"/>
              </w:rPr>
            </w:pPr>
            <w:r w:rsidRPr="008C56CB">
              <w:rPr>
                <w:rFonts w:ascii="Arial" w:hAnsi="Arial" w:cs="Arial"/>
              </w:rPr>
              <w:t>- Ericsson Titan</w:t>
            </w:r>
          </w:p>
          <w:p w14:paraId="759067E9" w14:textId="1064E2BB" w:rsidR="00203A79" w:rsidRPr="00296213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</w:rPr>
              <w:t xml:space="preserve">- Spirent </w:t>
            </w:r>
            <w:proofErr w:type="spellStart"/>
            <w:r w:rsidRPr="008C56CB">
              <w:rPr>
                <w:rFonts w:ascii="Arial" w:hAnsi="Arial" w:cs="Arial"/>
              </w:rPr>
              <w:t>TTworkbench</w:t>
            </w:r>
            <w:proofErr w:type="spellEnd"/>
            <w:r w:rsidRPr="008C56CB">
              <w:rPr>
                <w:rFonts w:ascii="Arial" w:hAnsi="Arial" w:cs="Arial"/>
              </w:rPr>
              <w:t xml:space="preserve">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8E60F" w14:textId="77777777" w:rsidR="00910609" w:rsidRDefault="00910609">
      <w:r>
        <w:separator/>
      </w:r>
    </w:p>
  </w:endnote>
  <w:endnote w:type="continuationSeparator" w:id="0">
    <w:p w14:paraId="4AC8787D" w14:textId="77777777" w:rsidR="00910609" w:rsidRDefault="00910609">
      <w:r>
        <w:continuationSeparator/>
      </w:r>
    </w:p>
  </w:endnote>
  <w:endnote w:type="continuationNotice" w:id="1">
    <w:p w14:paraId="64C5CC44" w14:textId="77777777" w:rsidR="00910609" w:rsidRDefault="009106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A8BD7" w14:textId="77777777" w:rsidR="00910609" w:rsidRDefault="00910609">
      <w:r>
        <w:separator/>
      </w:r>
    </w:p>
  </w:footnote>
  <w:footnote w:type="continuationSeparator" w:id="0">
    <w:p w14:paraId="6508D36C" w14:textId="77777777" w:rsidR="00910609" w:rsidRDefault="00910609">
      <w:r>
        <w:continuationSeparator/>
      </w:r>
    </w:p>
  </w:footnote>
  <w:footnote w:type="continuationNotice" w:id="1">
    <w:p w14:paraId="0B6C9AA2" w14:textId="77777777" w:rsidR="00910609" w:rsidRDefault="009106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3D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6FA7"/>
    <w:rsid w:val="00041E7E"/>
    <w:rsid w:val="00043746"/>
    <w:rsid w:val="00043E61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218F"/>
    <w:rsid w:val="00082696"/>
    <w:rsid w:val="00083D14"/>
    <w:rsid w:val="000843BE"/>
    <w:rsid w:val="00084E01"/>
    <w:rsid w:val="000879B3"/>
    <w:rsid w:val="00087A67"/>
    <w:rsid w:val="00090381"/>
    <w:rsid w:val="00091969"/>
    <w:rsid w:val="0009341B"/>
    <w:rsid w:val="000934DF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617"/>
    <w:rsid w:val="000C1FB7"/>
    <w:rsid w:val="000C3013"/>
    <w:rsid w:val="000C34A3"/>
    <w:rsid w:val="000C3794"/>
    <w:rsid w:val="000C4240"/>
    <w:rsid w:val="000C42D5"/>
    <w:rsid w:val="000C54F6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944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0C2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3EEA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6EE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5913"/>
    <w:rsid w:val="001F5F8B"/>
    <w:rsid w:val="001F61A4"/>
    <w:rsid w:val="002006B7"/>
    <w:rsid w:val="00200AA7"/>
    <w:rsid w:val="00201E91"/>
    <w:rsid w:val="002032F1"/>
    <w:rsid w:val="002033F0"/>
    <w:rsid w:val="00203A79"/>
    <w:rsid w:val="0020571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4698"/>
    <w:rsid w:val="00235AFB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481A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2119"/>
    <w:rsid w:val="00292EE1"/>
    <w:rsid w:val="002945D9"/>
    <w:rsid w:val="00294F33"/>
    <w:rsid w:val="00296213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16CF"/>
    <w:rsid w:val="002B2E63"/>
    <w:rsid w:val="002B2EDA"/>
    <w:rsid w:val="002B3AAB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0922"/>
    <w:rsid w:val="002D1025"/>
    <w:rsid w:val="002D18EC"/>
    <w:rsid w:val="002D1907"/>
    <w:rsid w:val="002D2627"/>
    <w:rsid w:val="002D2C14"/>
    <w:rsid w:val="002D67B7"/>
    <w:rsid w:val="002D7B1D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2E9"/>
    <w:rsid w:val="00310A70"/>
    <w:rsid w:val="00310D8B"/>
    <w:rsid w:val="00310F02"/>
    <w:rsid w:val="0031142E"/>
    <w:rsid w:val="003121D1"/>
    <w:rsid w:val="00312719"/>
    <w:rsid w:val="00313143"/>
    <w:rsid w:val="003146A0"/>
    <w:rsid w:val="00316351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47312"/>
    <w:rsid w:val="0035020D"/>
    <w:rsid w:val="00355850"/>
    <w:rsid w:val="00361868"/>
    <w:rsid w:val="00362A3E"/>
    <w:rsid w:val="00362FCB"/>
    <w:rsid w:val="00363E2F"/>
    <w:rsid w:val="00364782"/>
    <w:rsid w:val="00365114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57A8"/>
    <w:rsid w:val="003D03E6"/>
    <w:rsid w:val="003D2462"/>
    <w:rsid w:val="003D2FB8"/>
    <w:rsid w:val="003D342A"/>
    <w:rsid w:val="003D37A2"/>
    <w:rsid w:val="003D41D1"/>
    <w:rsid w:val="003D67D9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3B9E"/>
    <w:rsid w:val="00404A9E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16B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35D2C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57314"/>
    <w:rsid w:val="0046093A"/>
    <w:rsid w:val="00463623"/>
    <w:rsid w:val="00463895"/>
    <w:rsid w:val="0046412C"/>
    <w:rsid w:val="0046538B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23D"/>
    <w:rsid w:val="00491AE5"/>
    <w:rsid w:val="004923C1"/>
    <w:rsid w:val="00492403"/>
    <w:rsid w:val="004939F1"/>
    <w:rsid w:val="004952A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2D3E"/>
    <w:rsid w:val="004B3CB8"/>
    <w:rsid w:val="004B41A6"/>
    <w:rsid w:val="004B4CEC"/>
    <w:rsid w:val="004B5CAA"/>
    <w:rsid w:val="004C0DC9"/>
    <w:rsid w:val="004C0F9B"/>
    <w:rsid w:val="004C2108"/>
    <w:rsid w:val="004C2654"/>
    <w:rsid w:val="004C6CD0"/>
    <w:rsid w:val="004D0C7E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A5E"/>
    <w:rsid w:val="004F3F17"/>
    <w:rsid w:val="004F4454"/>
    <w:rsid w:val="005019D2"/>
    <w:rsid w:val="005021BB"/>
    <w:rsid w:val="0050299F"/>
    <w:rsid w:val="0050371B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78E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047"/>
    <w:rsid w:val="00532119"/>
    <w:rsid w:val="00533125"/>
    <w:rsid w:val="00533674"/>
    <w:rsid w:val="00533941"/>
    <w:rsid w:val="005342AA"/>
    <w:rsid w:val="00535C2E"/>
    <w:rsid w:val="00535EA1"/>
    <w:rsid w:val="00536870"/>
    <w:rsid w:val="0053726A"/>
    <w:rsid w:val="00537B65"/>
    <w:rsid w:val="0054155C"/>
    <w:rsid w:val="00542E72"/>
    <w:rsid w:val="00544ABF"/>
    <w:rsid w:val="00545812"/>
    <w:rsid w:val="00545CF8"/>
    <w:rsid w:val="005466B1"/>
    <w:rsid w:val="00546731"/>
    <w:rsid w:val="005473A8"/>
    <w:rsid w:val="005508FD"/>
    <w:rsid w:val="0055121A"/>
    <w:rsid w:val="00551B21"/>
    <w:rsid w:val="00552022"/>
    <w:rsid w:val="00553455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21E"/>
    <w:rsid w:val="0057033B"/>
    <w:rsid w:val="00570454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8FD"/>
    <w:rsid w:val="005E44BF"/>
    <w:rsid w:val="005E4D8F"/>
    <w:rsid w:val="005E6295"/>
    <w:rsid w:val="005E62CF"/>
    <w:rsid w:val="005E72C6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0738F"/>
    <w:rsid w:val="00611478"/>
    <w:rsid w:val="00617DDB"/>
    <w:rsid w:val="00622D2E"/>
    <w:rsid w:val="00623491"/>
    <w:rsid w:val="006242CD"/>
    <w:rsid w:val="006243E3"/>
    <w:rsid w:val="00625D28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2EE2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113B"/>
    <w:rsid w:val="006A2235"/>
    <w:rsid w:val="006A2653"/>
    <w:rsid w:val="006A2980"/>
    <w:rsid w:val="006A2D04"/>
    <w:rsid w:val="006A2EFF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421"/>
    <w:rsid w:val="006B6581"/>
    <w:rsid w:val="006B7D8F"/>
    <w:rsid w:val="006C1416"/>
    <w:rsid w:val="006C1E18"/>
    <w:rsid w:val="006C2B02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A10"/>
    <w:rsid w:val="006E1BC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372D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602"/>
    <w:rsid w:val="00747F64"/>
    <w:rsid w:val="00750C5D"/>
    <w:rsid w:val="00753216"/>
    <w:rsid w:val="00753447"/>
    <w:rsid w:val="00754317"/>
    <w:rsid w:val="0075484B"/>
    <w:rsid w:val="00756EAC"/>
    <w:rsid w:val="0075749F"/>
    <w:rsid w:val="007575EB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2B25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77F"/>
    <w:rsid w:val="007A7D9E"/>
    <w:rsid w:val="007B1EE1"/>
    <w:rsid w:val="007B2095"/>
    <w:rsid w:val="007B31A3"/>
    <w:rsid w:val="007B34A5"/>
    <w:rsid w:val="007B3A28"/>
    <w:rsid w:val="007B4B20"/>
    <w:rsid w:val="007B6C9B"/>
    <w:rsid w:val="007B6CE9"/>
    <w:rsid w:val="007B7624"/>
    <w:rsid w:val="007C15FC"/>
    <w:rsid w:val="007C177F"/>
    <w:rsid w:val="007C3FD2"/>
    <w:rsid w:val="007C4E83"/>
    <w:rsid w:val="007C5936"/>
    <w:rsid w:val="007C696D"/>
    <w:rsid w:val="007C7792"/>
    <w:rsid w:val="007D109F"/>
    <w:rsid w:val="007D1FF2"/>
    <w:rsid w:val="007D3034"/>
    <w:rsid w:val="007D3B80"/>
    <w:rsid w:val="007D4932"/>
    <w:rsid w:val="007D5A8E"/>
    <w:rsid w:val="007D5DBC"/>
    <w:rsid w:val="007D5F7A"/>
    <w:rsid w:val="007D6A4B"/>
    <w:rsid w:val="007E06BF"/>
    <w:rsid w:val="007E1493"/>
    <w:rsid w:val="007E3588"/>
    <w:rsid w:val="007E3866"/>
    <w:rsid w:val="007E3CB3"/>
    <w:rsid w:val="007E4294"/>
    <w:rsid w:val="007E447B"/>
    <w:rsid w:val="007E6A2C"/>
    <w:rsid w:val="007E70CD"/>
    <w:rsid w:val="007E7E8F"/>
    <w:rsid w:val="007E7F05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8BA"/>
    <w:rsid w:val="00812E9A"/>
    <w:rsid w:val="00814AE2"/>
    <w:rsid w:val="00816889"/>
    <w:rsid w:val="00820103"/>
    <w:rsid w:val="008211AB"/>
    <w:rsid w:val="00821611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3D45"/>
    <w:rsid w:val="00854E50"/>
    <w:rsid w:val="0085528C"/>
    <w:rsid w:val="008553AC"/>
    <w:rsid w:val="00855F93"/>
    <w:rsid w:val="00857922"/>
    <w:rsid w:val="008615AF"/>
    <w:rsid w:val="00861BCA"/>
    <w:rsid w:val="00862971"/>
    <w:rsid w:val="00862AC8"/>
    <w:rsid w:val="00864255"/>
    <w:rsid w:val="0086499F"/>
    <w:rsid w:val="0086551A"/>
    <w:rsid w:val="00866CFB"/>
    <w:rsid w:val="008670D2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0B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A7F64"/>
    <w:rsid w:val="008B036F"/>
    <w:rsid w:val="008B0BC3"/>
    <w:rsid w:val="008B2E22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56CB"/>
    <w:rsid w:val="008C6EF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33A"/>
    <w:rsid w:val="00910609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3FEA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0763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573"/>
    <w:rsid w:val="009A2B7D"/>
    <w:rsid w:val="009A30BF"/>
    <w:rsid w:val="009A3D41"/>
    <w:rsid w:val="009B12FC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4FF2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29E"/>
    <w:rsid w:val="00A22DE7"/>
    <w:rsid w:val="00A23560"/>
    <w:rsid w:val="00A239EC"/>
    <w:rsid w:val="00A2525A"/>
    <w:rsid w:val="00A2553D"/>
    <w:rsid w:val="00A27878"/>
    <w:rsid w:val="00A27A69"/>
    <w:rsid w:val="00A30D11"/>
    <w:rsid w:val="00A31C29"/>
    <w:rsid w:val="00A31F6B"/>
    <w:rsid w:val="00A33BC7"/>
    <w:rsid w:val="00A3445D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83E"/>
    <w:rsid w:val="00A6393F"/>
    <w:rsid w:val="00A63F74"/>
    <w:rsid w:val="00A6654E"/>
    <w:rsid w:val="00A67B6D"/>
    <w:rsid w:val="00A70C8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97E13"/>
    <w:rsid w:val="00A97FD6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1D1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740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4E44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4CC1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3D6"/>
    <w:rsid w:val="00BE5F3D"/>
    <w:rsid w:val="00BE6F53"/>
    <w:rsid w:val="00BF02D1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1D6B"/>
    <w:rsid w:val="00C52835"/>
    <w:rsid w:val="00C53A23"/>
    <w:rsid w:val="00C54911"/>
    <w:rsid w:val="00C55D3E"/>
    <w:rsid w:val="00C575F0"/>
    <w:rsid w:val="00C57739"/>
    <w:rsid w:val="00C60972"/>
    <w:rsid w:val="00C618FF"/>
    <w:rsid w:val="00C62229"/>
    <w:rsid w:val="00C62BCC"/>
    <w:rsid w:val="00C63805"/>
    <w:rsid w:val="00C638C0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5D85"/>
    <w:rsid w:val="00CA7039"/>
    <w:rsid w:val="00CB09CE"/>
    <w:rsid w:val="00CB1FFD"/>
    <w:rsid w:val="00CB3275"/>
    <w:rsid w:val="00CB378C"/>
    <w:rsid w:val="00CB46C0"/>
    <w:rsid w:val="00CB50E1"/>
    <w:rsid w:val="00CB57A3"/>
    <w:rsid w:val="00CB797E"/>
    <w:rsid w:val="00CB7F33"/>
    <w:rsid w:val="00CC141D"/>
    <w:rsid w:val="00CC3F18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02A0"/>
    <w:rsid w:val="00D2124A"/>
    <w:rsid w:val="00D21967"/>
    <w:rsid w:val="00D21FEF"/>
    <w:rsid w:val="00D232F2"/>
    <w:rsid w:val="00D234BF"/>
    <w:rsid w:val="00D237BD"/>
    <w:rsid w:val="00D26452"/>
    <w:rsid w:val="00D264F8"/>
    <w:rsid w:val="00D2681E"/>
    <w:rsid w:val="00D27C61"/>
    <w:rsid w:val="00D3103C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69A"/>
    <w:rsid w:val="00D51798"/>
    <w:rsid w:val="00D525E2"/>
    <w:rsid w:val="00D53512"/>
    <w:rsid w:val="00D54321"/>
    <w:rsid w:val="00D57FEB"/>
    <w:rsid w:val="00D61082"/>
    <w:rsid w:val="00D616DE"/>
    <w:rsid w:val="00D63081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4918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4D9C"/>
    <w:rsid w:val="00E16C60"/>
    <w:rsid w:val="00E16D4A"/>
    <w:rsid w:val="00E20161"/>
    <w:rsid w:val="00E20DB6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5FB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23FD"/>
    <w:rsid w:val="00E746C5"/>
    <w:rsid w:val="00E756CA"/>
    <w:rsid w:val="00E76DBA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1F0"/>
    <w:rsid w:val="00EA1639"/>
    <w:rsid w:val="00EA1D03"/>
    <w:rsid w:val="00EA3A13"/>
    <w:rsid w:val="00EA439E"/>
    <w:rsid w:val="00EA4F94"/>
    <w:rsid w:val="00EA6E5F"/>
    <w:rsid w:val="00EB24A6"/>
    <w:rsid w:val="00EB2951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6E07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20C8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8762C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13005</TotalTime>
  <Pages>5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517</cp:revision>
  <cp:lastPrinted>2011-06-01T15:10:00Z</cp:lastPrinted>
  <dcterms:created xsi:type="dcterms:W3CDTF">2021-09-16T09:43:00Z</dcterms:created>
  <dcterms:modified xsi:type="dcterms:W3CDTF">2025-06-12T11:07:00Z</dcterms:modified>
</cp:coreProperties>
</file>