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002B32" w14:textId="5BEF6FC3" w:rsidR="00961A38" w:rsidRPr="00531139" w:rsidRDefault="00961A38">
      <w:pPr>
        <w:pStyle w:val="BodyText"/>
        <w:tabs>
          <w:tab w:val="left" w:pos="9072"/>
        </w:tabs>
      </w:pPr>
      <w:r w:rsidRPr="00531139">
        <w:t>3GPP TSG-RAN WG5 interim Working Document</w:t>
      </w:r>
    </w:p>
    <w:p w14:paraId="7A85E1B8" w14:textId="77777777" w:rsidR="00961A38" w:rsidRPr="00531139" w:rsidRDefault="00961A38">
      <w:pPr>
        <w:pStyle w:val="FP"/>
        <w:rPr>
          <w:rFonts w:ascii="Arial" w:hAnsi="Arial"/>
          <w:b/>
          <w:i/>
          <w:noProof/>
        </w:rPr>
      </w:pPr>
      <w:r w:rsidRPr="00531139">
        <w:rPr>
          <w:rFonts w:ascii="Arial" w:hAnsi="Arial"/>
          <w:b/>
          <w:i/>
          <w:noProof/>
        </w:rPr>
        <w:t>Copyright Notification</w:t>
      </w:r>
    </w:p>
    <w:p w14:paraId="7D3157C3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No part may be reproduced except as authorized by written permission.</w:t>
      </w:r>
    </w:p>
    <w:p w14:paraId="6900C0DC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The copyright and the foregoing restriction extend to reproduction in all media.</w:t>
      </w:r>
    </w:p>
    <w:p w14:paraId="5CF39CD9" w14:textId="210ECED1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© 20</w:t>
      </w:r>
      <w:r w:rsidR="00875EAF">
        <w:rPr>
          <w:noProof/>
        </w:rPr>
        <w:t>2</w:t>
      </w:r>
      <w:r w:rsidR="0041658E">
        <w:rPr>
          <w:noProof/>
        </w:rPr>
        <w:t>4</w:t>
      </w:r>
      <w:r w:rsidRPr="00531139">
        <w:rPr>
          <w:noProof/>
        </w:rPr>
        <w:t xml:space="preserve">, 3GPP Organizational Partners (ARIB, ATIS, CCSA, ETSI, </w:t>
      </w:r>
      <w:r w:rsidR="007A3D84" w:rsidRPr="00531139">
        <w:t xml:space="preserve">TSDSI, </w:t>
      </w:r>
      <w:r w:rsidRPr="00531139">
        <w:rPr>
          <w:noProof/>
        </w:rPr>
        <w:t>TTA, TTC).</w:t>
      </w:r>
      <w:bookmarkStart w:id="0" w:name="copyrightaddon"/>
      <w:bookmarkEnd w:id="0"/>
    </w:p>
    <w:p w14:paraId="08D52460" w14:textId="77777777" w:rsidR="00961A38" w:rsidRPr="00531139" w:rsidRDefault="00961A38">
      <w:pPr>
        <w:rPr>
          <w:noProof/>
        </w:rPr>
      </w:pPr>
      <w:r w:rsidRPr="00531139">
        <w:rPr>
          <w:noProof/>
        </w:rPr>
        <w:t>All rights reserved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6773"/>
      </w:tblGrid>
      <w:tr w:rsidR="00961A38" w:rsidRPr="00531139" w14:paraId="20A6CA6C" w14:textId="77777777" w:rsidTr="00EA0FB5">
        <w:trPr>
          <w:cantSplit/>
        </w:trPr>
        <w:tc>
          <w:tcPr>
            <w:tcW w:w="9923" w:type="dxa"/>
            <w:gridSpan w:val="2"/>
          </w:tcPr>
          <w:p w14:paraId="73E12DCB" w14:textId="71BEE425" w:rsidR="00961A38" w:rsidRPr="009C446D" w:rsidRDefault="00961A38" w:rsidP="0093744B">
            <w:pPr>
              <w:tabs>
                <w:tab w:val="left" w:pos="1164"/>
                <w:tab w:val="left" w:pos="1985"/>
              </w:tabs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 w:rsidRPr="009C446D">
              <w:rPr>
                <w:rFonts w:ascii="Arial" w:hAnsi="Arial"/>
                <w:b/>
                <w:sz w:val="24"/>
              </w:rPr>
              <w:t>RAN5 iWD-</w:t>
            </w:r>
            <w:r w:rsidR="00087A67" w:rsidRPr="009C446D">
              <w:rPr>
                <w:rFonts w:ascii="Arial" w:hAnsi="Arial"/>
                <w:b/>
                <w:sz w:val="24"/>
              </w:rPr>
              <w:t>TTCN3</w:t>
            </w:r>
            <w:r w:rsidRPr="009C446D">
              <w:rPr>
                <w:rFonts w:ascii="Arial" w:hAnsi="Arial"/>
                <w:b/>
                <w:sz w:val="24"/>
              </w:rPr>
              <w:t>-B20</w:t>
            </w:r>
            <w:r w:rsidR="001A2B4D">
              <w:rPr>
                <w:rFonts w:ascii="Arial" w:hAnsi="Arial"/>
                <w:b/>
                <w:sz w:val="24"/>
              </w:rPr>
              <w:t>2</w:t>
            </w:r>
            <w:r w:rsidR="00DA7423">
              <w:rPr>
                <w:rFonts w:ascii="Arial" w:hAnsi="Arial"/>
                <w:b/>
                <w:sz w:val="24"/>
              </w:rPr>
              <w:t>4</w:t>
            </w:r>
            <w:r w:rsidR="001A2B4D">
              <w:rPr>
                <w:rFonts w:ascii="Arial" w:hAnsi="Arial"/>
                <w:b/>
                <w:sz w:val="24"/>
              </w:rPr>
              <w:t>-0</w:t>
            </w:r>
            <w:r w:rsidR="00DA7423">
              <w:rPr>
                <w:rFonts w:ascii="Arial" w:hAnsi="Arial"/>
                <w:b/>
                <w:sz w:val="24"/>
              </w:rPr>
              <w:t>6</w:t>
            </w:r>
            <w:r w:rsidRPr="009C446D">
              <w:rPr>
                <w:rFonts w:ascii="Arial" w:hAnsi="Arial"/>
                <w:b/>
                <w:sz w:val="24"/>
              </w:rPr>
              <w:t>_</w:t>
            </w:r>
            <w:r w:rsidR="006328C3" w:rsidRPr="009C446D">
              <w:rPr>
                <w:rFonts w:ascii="Arial" w:hAnsi="Arial"/>
                <w:b/>
                <w:sz w:val="24"/>
              </w:rPr>
              <w:t>D2</w:t>
            </w:r>
            <w:r w:rsidR="0041658E">
              <w:rPr>
                <w:rFonts w:ascii="Arial" w:hAnsi="Arial"/>
                <w:b/>
                <w:sz w:val="24"/>
              </w:rPr>
              <w:t>4</w:t>
            </w:r>
            <w:r w:rsidR="006328C3" w:rsidRPr="009C446D">
              <w:rPr>
                <w:rFonts w:ascii="Arial" w:hAnsi="Arial"/>
                <w:b/>
                <w:sz w:val="24"/>
              </w:rPr>
              <w:t>wk</w:t>
            </w:r>
            <w:r w:rsidR="00A27A69">
              <w:rPr>
                <w:rFonts w:ascii="Arial" w:hAnsi="Arial"/>
                <w:b/>
                <w:sz w:val="24"/>
              </w:rPr>
              <w:t>50</w:t>
            </w:r>
          </w:p>
        </w:tc>
      </w:tr>
      <w:tr w:rsidR="00961A38" w:rsidRPr="00531139" w14:paraId="6C58CB25" w14:textId="77777777" w:rsidTr="00EA0FB5">
        <w:tc>
          <w:tcPr>
            <w:tcW w:w="3150" w:type="dxa"/>
          </w:tcPr>
          <w:p w14:paraId="39B04682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C446D">
              <w:rPr>
                <w:rFonts w:ascii="Arial" w:hAnsi="Arial"/>
                <w:b/>
              </w:rPr>
              <w:t>Purpose of the document:</w:t>
            </w:r>
          </w:p>
        </w:tc>
        <w:tc>
          <w:tcPr>
            <w:tcW w:w="6773" w:type="dxa"/>
          </w:tcPr>
          <w:p w14:paraId="3A8DC8B0" w14:textId="77777777" w:rsidR="00961A38" w:rsidRPr="009C446D" w:rsidRDefault="00961A38">
            <w:pPr>
              <w:pStyle w:val="TAL"/>
              <w:spacing w:before="60"/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TTCN delivery</w:t>
            </w:r>
          </w:p>
        </w:tc>
      </w:tr>
      <w:tr w:rsidR="00961A38" w:rsidRPr="00531139" w14:paraId="6B4B7F40" w14:textId="77777777" w:rsidTr="00EA0FB5">
        <w:tc>
          <w:tcPr>
            <w:tcW w:w="3150" w:type="dxa"/>
          </w:tcPr>
          <w:p w14:paraId="25764806" w14:textId="77777777" w:rsidR="00961A38" w:rsidRPr="00264B79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64B79">
              <w:rPr>
                <w:rFonts w:ascii="Arial" w:hAnsi="Arial"/>
                <w:b/>
              </w:rPr>
              <w:t>Source:</w:t>
            </w:r>
          </w:p>
        </w:tc>
        <w:tc>
          <w:tcPr>
            <w:tcW w:w="6773" w:type="dxa"/>
          </w:tcPr>
          <w:p w14:paraId="45B5D224" w14:textId="121897EC" w:rsidR="00961A38" w:rsidRPr="009C446D" w:rsidRDefault="003F1FD4">
            <w:pPr>
              <w:pStyle w:val="TAL"/>
              <w:spacing w:before="60"/>
              <w:rPr>
                <w:lang w:val="fr-FR"/>
              </w:rPr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3GPP</w:t>
            </w: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 xml:space="preserve"> </w:t>
            </w:r>
            <w:r w:rsidR="00961A38" w:rsidRPr="009C446D">
              <w:rPr>
                <w:snapToGrid w:val="0"/>
                <w:color w:val="000000"/>
                <w:sz w:val="20"/>
                <w:lang w:val="de-DE" w:eastAsia="de-DE"/>
              </w:rPr>
              <w:t>MCC TF160</w:t>
            </w:r>
          </w:p>
        </w:tc>
      </w:tr>
      <w:tr w:rsidR="00961A38" w:rsidRPr="00531139" w14:paraId="25DDF5E8" w14:textId="77777777" w:rsidTr="00EA0FB5">
        <w:tc>
          <w:tcPr>
            <w:tcW w:w="3150" w:type="dxa"/>
          </w:tcPr>
          <w:p w14:paraId="4A5DA1BA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Date:</w:t>
            </w:r>
          </w:p>
        </w:tc>
        <w:tc>
          <w:tcPr>
            <w:tcW w:w="6773" w:type="dxa"/>
          </w:tcPr>
          <w:p w14:paraId="05123092" w14:textId="41F7AA6F" w:rsidR="00961A38" w:rsidRPr="00215F76" w:rsidRDefault="00ED56CA" w:rsidP="007355B9">
            <w:pPr>
              <w:pStyle w:val="TAL"/>
              <w:spacing w:before="60"/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13</w:t>
            </w:r>
            <w:r w:rsidR="00D005ED">
              <w:rPr>
                <w:snapToGrid w:val="0"/>
                <w:color w:val="000000"/>
                <w:sz w:val="20"/>
                <w:lang w:val="de-DE" w:eastAsia="de-DE"/>
              </w:rPr>
              <w:t xml:space="preserve">th </w:t>
            </w:r>
            <w:r w:rsidR="00A27A69">
              <w:rPr>
                <w:snapToGrid w:val="0"/>
                <w:color w:val="000000"/>
                <w:sz w:val="20"/>
                <w:lang w:val="de-DE" w:eastAsia="de-DE"/>
              </w:rPr>
              <w:t>December</w:t>
            </w:r>
            <w:r w:rsidR="0041658E">
              <w:rPr>
                <w:snapToGrid w:val="0"/>
                <w:color w:val="000000"/>
                <w:sz w:val="20"/>
                <w:lang w:val="de-DE" w:eastAsia="de-DE"/>
              </w:rPr>
              <w:t xml:space="preserve"> 2024</w:t>
            </w:r>
          </w:p>
        </w:tc>
      </w:tr>
      <w:tr w:rsidR="00BA3330" w:rsidRPr="00531139" w14:paraId="04630D97" w14:textId="77777777" w:rsidTr="00EA0FB5">
        <w:trPr>
          <w:trHeight w:val="559"/>
        </w:trPr>
        <w:tc>
          <w:tcPr>
            <w:tcW w:w="3150" w:type="dxa"/>
          </w:tcPr>
          <w:p w14:paraId="4F2F86D8" w14:textId="77777777" w:rsidR="00BA3330" w:rsidRPr="009C446D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Core specifications for type definitions baseline:</w:t>
            </w:r>
          </w:p>
        </w:tc>
        <w:tc>
          <w:tcPr>
            <w:tcW w:w="6773" w:type="dxa"/>
          </w:tcPr>
          <w:p w14:paraId="03F0A73D" w14:textId="77777777" w:rsidR="00A2229E" w:rsidRPr="00A2229E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- 24.281: Release 18, June 2024 + C1-244708</w:t>
            </w:r>
          </w:p>
          <w:p w14:paraId="424C906C" w14:textId="77777777" w:rsidR="00A2229E" w:rsidRPr="00A2229E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- 24.282: Release 18, June 2024 + C1-244710</w:t>
            </w:r>
          </w:p>
          <w:p w14:paraId="0E4D6118" w14:textId="77777777" w:rsidR="00A2229E" w:rsidRPr="00A2229E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- 24.379: Release 18, June 2024 + C1-244709</w:t>
            </w:r>
          </w:p>
          <w:p w14:paraId="499291BC" w14:textId="77777777" w:rsidR="00A2229E" w:rsidRPr="00A2229E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- 24.481: Release 18, June 2024 + C1-244205</w:t>
            </w:r>
          </w:p>
          <w:p w14:paraId="16EDC618" w14:textId="77777777" w:rsidR="00A2229E" w:rsidRPr="00A2229E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- 24.484: Release 18, June 2024 + C1-244203 + C1-244206</w:t>
            </w:r>
          </w:p>
          <w:p w14:paraId="464B7BA1" w14:textId="77777777" w:rsidR="00CB46C0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Others: Release 18, June 2024</w:t>
            </w:r>
          </w:p>
          <w:p w14:paraId="6CB55AA3" w14:textId="3AD556AB" w:rsidR="00A2229E" w:rsidRPr="009C446D" w:rsidRDefault="00A2229E" w:rsidP="00A2229E">
            <w:pPr>
              <w:pStyle w:val="TAL"/>
              <w:spacing w:before="60"/>
              <w:rPr>
                <w:sz w:val="20"/>
                <w:szCs w:val="20"/>
                <w:lang w:val="en-US"/>
              </w:rPr>
            </w:pPr>
          </w:p>
        </w:tc>
      </w:tr>
      <w:tr w:rsidR="00BA3330" w:rsidRPr="00531139" w14:paraId="5F6C8EFF" w14:textId="77777777" w:rsidTr="00EA0FB5">
        <w:trPr>
          <w:trHeight w:val="777"/>
        </w:trPr>
        <w:tc>
          <w:tcPr>
            <w:tcW w:w="3150" w:type="dxa"/>
          </w:tcPr>
          <w:p w14:paraId="670CFC65" w14:textId="77777777" w:rsidR="00BA3330" w:rsidRPr="00A96AE5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A96AE5">
              <w:rPr>
                <w:rFonts w:ascii="Arial" w:hAnsi="Arial"/>
                <w:b/>
              </w:rPr>
              <w:t>Prose test specifications:</w:t>
            </w:r>
          </w:p>
        </w:tc>
        <w:tc>
          <w:tcPr>
            <w:tcW w:w="6773" w:type="dxa"/>
          </w:tcPr>
          <w:p w14:paraId="783BA4C6" w14:textId="1FD5D9D0" w:rsidR="00BA3330" w:rsidRPr="00DB0F31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38508-1-</w:t>
            </w:r>
            <w:r w:rsidR="009E675A">
              <w:rPr>
                <w:sz w:val="20"/>
                <w:lang w:val="pt-BR"/>
              </w:rPr>
              <w:t>i</w:t>
            </w:r>
            <w:r w:rsidR="00A27A69">
              <w:rPr>
                <w:sz w:val="20"/>
                <w:lang w:val="pt-BR"/>
              </w:rPr>
              <w:t>4</w:t>
            </w:r>
            <w:r w:rsidR="00310F02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A96AE5">
              <w:rPr>
                <w:sz w:val="20"/>
                <w:szCs w:val="20"/>
                <w:lang w:val="pt-BR"/>
              </w:rPr>
              <w:t>38508-2</w:t>
            </w:r>
            <w:r w:rsidR="00C62229" w:rsidRPr="00A96AE5">
              <w:rPr>
                <w:sz w:val="20"/>
                <w:szCs w:val="20"/>
                <w:lang w:val="pt-BR"/>
              </w:rPr>
              <w:t>-</w:t>
            </w:r>
            <w:r w:rsidR="009E675A">
              <w:rPr>
                <w:sz w:val="20"/>
                <w:szCs w:val="20"/>
                <w:lang w:val="pt-BR"/>
              </w:rPr>
              <w:t>i</w:t>
            </w:r>
            <w:r w:rsidR="00A27A69">
              <w:rPr>
                <w:sz w:val="20"/>
                <w:szCs w:val="20"/>
                <w:lang w:val="pt-BR"/>
              </w:rPr>
              <w:t>4</w:t>
            </w:r>
            <w:r w:rsidR="00FE5FE6">
              <w:rPr>
                <w:sz w:val="20"/>
                <w:szCs w:val="20"/>
                <w:lang w:val="pt-BR"/>
              </w:rPr>
              <w:t>0</w:t>
            </w:r>
            <w:r w:rsidRPr="00A96AE5">
              <w:rPr>
                <w:sz w:val="20"/>
                <w:szCs w:val="20"/>
                <w:lang w:val="pt-BR"/>
              </w:rPr>
              <w:t>, 38509</w:t>
            </w:r>
            <w:r w:rsidRPr="00A96AE5">
              <w:rPr>
                <w:sz w:val="20"/>
                <w:lang w:val="pt-BR"/>
              </w:rPr>
              <w:t>-</w:t>
            </w:r>
            <w:r w:rsidR="000178FC">
              <w:rPr>
                <w:sz w:val="20"/>
                <w:lang w:val="pt-BR"/>
              </w:rPr>
              <w:t>h</w:t>
            </w:r>
            <w:r w:rsidR="00D005ED">
              <w:rPr>
                <w:sz w:val="20"/>
                <w:lang w:val="pt-BR"/>
              </w:rPr>
              <w:t>5</w:t>
            </w:r>
            <w:r w:rsidR="000C7FDB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38523-1-</w:t>
            </w:r>
            <w:r w:rsidR="00A27A69">
              <w:rPr>
                <w:sz w:val="20"/>
                <w:lang w:val="pt-BR"/>
              </w:rPr>
              <w:t>i0</w:t>
            </w:r>
            <w:r w:rsidR="00D005ED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DB0F31">
              <w:rPr>
                <w:sz w:val="20"/>
                <w:lang w:val="pt-BR"/>
              </w:rPr>
              <w:t>38523-2-</w:t>
            </w:r>
            <w:r w:rsidR="00A27A69">
              <w:rPr>
                <w:sz w:val="20"/>
                <w:lang w:val="pt-BR"/>
              </w:rPr>
              <w:t>i00</w:t>
            </w:r>
          </w:p>
          <w:p w14:paraId="232D4A53" w14:textId="07BEFF08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36508-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="00A27A69">
              <w:rPr>
                <w:snapToGrid w:val="0"/>
                <w:color w:val="000000"/>
                <w:sz w:val="20"/>
                <w:lang w:val="pt-BR" w:eastAsia="de-DE"/>
              </w:rPr>
              <w:t>6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36509-</w:t>
            </w:r>
            <w:r w:rsidR="000178FC" w:rsidRPr="00DB0F31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9E675A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36523-1-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="00A27A69">
              <w:rPr>
                <w:snapToGrid w:val="0"/>
                <w:color w:val="000000"/>
                <w:sz w:val="20"/>
                <w:lang w:val="pt-BR" w:eastAsia="de-DE"/>
              </w:rPr>
              <w:t>6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36523-2-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="00A27A69">
              <w:rPr>
                <w:snapToGrid w:val="0"/>
                <w:color w:val="000000"/>
                <w:sz w:val="20"/>
                <w:lang w:val="pt-BR" w:eastAsia="de-DE"/>
              </w:rPr>
              <w:t>6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1B891883" w14:textId="50469B1D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34108-f</w:t>
            </w:r>
            <w:r w:rsidR="00640658" w:rsidRPr="00DB0F31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 xml:space="preserve">0, </w:t>
            </w:r>
            <w:r w:rsidRPr="003818C6">
              <w:rPr>
                <w:snapToGrid w:val="0"/>
                <w:color w:val="000000"/>
                <w:sz w:val="20"/>
                <w:lang w:val="pt-BR" w:eastAsia="de-DE"/>
              </w:rPr>
              <w:t>34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109-</w:t>
            </w:r>
            <w:r w:rsidR="007A4864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 xml:space="preserve">00, </w:t>
            </w:r>
            <w:r w:rsidRPr="00DB0F31">
              <w:rPr>
                <w:sz w:val="20"/>
                <w:lang w:val="pt-BR"/>
              </w:rPr>
              <w:t>34123-1-f</w:t>
            </w:r>
            <w:r w:rsidR="007A4864">
              <w:rPr>
                <w:sz w:val="20"/>
                <w:lang w:val="pt-BR"/>
              </w:rPr>
              <w:t>7</w:t>
            </w:r>
            <w:r w:rsidRPr="00DB0F31">
              <w:rPr>
                <w:sz w:val="20"/>
                <w:lang w:val="pt-BR"/>
              </w:rPr>
              <w:t>0, 34123-2-f</w:t>
            </w:r>
            <w:r w:rsidR="007A4864">
              <w:rPr>
                <w:sz w:val="20"/>
                <w:lang w:val="pt-BR"/>
              </w:rPr>
              <w:t>70</w:t>
            </w:r>
          </w:p>
          <w:p w14:paraId="757E2291" w14:textId="0631991F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34229-1-</w:t>
            </w:r>
            <w:r w:rsidR="007A4864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4F1A5E">
              <w:rPr>
                <w:snapToGrid w:val="0"/>
                <w:color w:val="000000"/>
                <w:sz w:val="20"/>
                <w:lang w:val="pt-BR" w:eastAsia="de-DE"/>
              </w:rPr>
              <w:t>1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34229-2-</w:t>
            </w:r>
            <w:r w:rsidR="007A4864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D2681E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="00640658"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  <w:r w:rsidR="00F05083" w:rsidRPr="00DB0F31">
              <w:rPr>
                <w:snapToGrid w:val="0"/>
                <w:color w:val="000000"/>
                <w:sz w:val="20"/>
                <w:lang w:val="pt-BR" w:eastAsia="de-DE"/>
              </w:rPr>
              <w:t>, 34229-5-</w:t>
            </w:r>
            <w:r w:rsidR="007A4864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D2681E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="00FE5FE6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030111BC" w14:textId="25FBF6DE" w:rsidR="00BA3330" w:rsidRPr="00DB0F31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DB0F31">
              <w:rPr>
                <w:sz w:val="20"/>
                <w:lang w:val="pt-BR"/>
              </w:rPr>
              <w:t>37571-2-</w:t>
            </w:r>
            <w:r w:rsidR="003818C6">
              <w:rPr>
                <w:sz w:val="20"/>
                <w:lang w:val="pt-BR"/>
              </w:rPr>
              <w:t>h</w:t>
            </w:r>
            <w:r w:rsidR="00266972">
              <w:rPr>
                <w:sz w:val="20"/>
                <w:lang w:val="pt-BR"/>
              </w:rPr>
              <w:t>4</w:t>
            </w:r>
            <w:r w:rsidRPr="00DB0F31">
              <w:rPr>
                <w:sz w:val="20"/>
                <w:lang w:val="pt-BR"/>
              </w:rPr>
              <w:t>0, 37571-3-</w:t>
            </w:r>
            <w:r w:rsidR="003818C6">
              <w:rPr>
                <w:sz w:val="20"/>
                <w:lang w:val="pt-BR"/>
              </w:rPr>
              <w:t>h</w:t>
            </w:r>
            <w:r w:rsidR="00266972">
              <w:rPr>
                <w:sz w:val="20"/>
                <w:lang w:val="pt-BR"/>
              </w:rPr>
              <w:t>5</w:t>
            </w:r>
            <w:r w:rsidRPr="00DB0F31">
              <w:rPr>
                <w:sz w:val="20"/>
                <w:lang w:val="pt-BR"/>
              </w:rPr>
              <w:t>0, 37571-5-</w:t>
            </w:r>
            <w:r w:rsidR="003818C6">
              <w:rPr>
                <w:sz w:val="20"/>
                <w:lang w:val="pt-BR"/>
              </w:rPr>
              <w:t>h</w:t>
            </w:r>
            <w:r w:rsidR="00D2681E">
              <w:rPr>
                <w:sz w:val="20"/>
                <w:lang w:val="pt-BR"/>
              </w:rPr>
              <w:t>6</w:t>
            </w:r>
            <w:r w:rsidR="00A96AE5" w:rsidRPr="00DB0F31">
              <w:rPr>
                <w:sz w:val="20"/>
                <w:lang w:val="pt-BR"/>
              </w:rPr>
              <w:t>0</w:t>
            </w:r>
          </w:p>
          <w:p w14:paraId="343C2E7B" w14:textId="0AEFDB7F" w:rsidR="007908E8" w:rsidRPr="00A96AE5" w:rsidRDefault="007908E8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DB0F31">
              <w:rPr>
                <w:sz w:val="20"/>
                <w:lang w:val="pt-BR"/>
              </w:rPr>
              <w:t>36579-1-</w:t>
            </w:r>
            <w:r w:rsidR="003818C6">
              <w:rPr>
                <w:sz w:val="20"/>
                <w:lang w:val="pt-BR"/>
              </w:rPr>
              <w:t>g</w:t>
            </w:r>
            <w:r w:rsidR="00D2681E">
              <w:rPr>
                <w:sz w:val="20"/>
                <w:lang w:val="pt-BR"/>
              </w:rPr>
              <w:t>6</w:t>
            </w:r>
            <w:r w:rsidR="008C14D7" w:rsidRPr="00DB0F31">
              <w:rPr>
                <w:sz w:val="20"/>
                <w:lang w:val="pt-BR"/>
              </w:rPr>
              <w:t>0</w:t>
            </w:r>
            <w:r w:rsidRPr="00DB0F31">
              <w:rPr>
                <w:sz w:val="20"/>
                <w:lang w:val="pt-BR"/>
              </w:rPr>
              <w:t>, 36579-2-</w:t>
            </w:r>
            <w:r w:rsidR="003818C6">
              <w:rPr>
                <w:sz w:val="20"/>
                <w:lang w:val="pt-BR"/>
              </w:rPr>
              <w:t>g</w:t>
            </w:r>
            <w:r w:rsidR="00D2681E">
              <w:rPr>
                <w:sz w:val="20"/>
                <w:lang w:val="pt-BR"/>
              </w:rPr>
              <w:t>6</w:t>
            </w:r>
            <w:r w:rsidRPr="00DB0F31">
              <w:rPr>
                <w:sz w:val="20"/>
                <w:lang w:val="pt-BR"/>
              </w:rPr>
              <w:t>0, 36579-4-</w:t>
            </w:r>
            <w:r w:rsidR="003818C6">
              <w:rPr>
                <w:sz w:val="20"/>
                <w:lang w:val="pt-BR"/>
              </w:rPr>
              <w:t>g</w:t>
            </w:r>
            <w:r w:rsidR="00D2681E">
              <w:rPr>
                <w:sz w:val="20"/>
                <w:lang w:val="pt-BR"/>
              </w:rPr>
              <w:t>6</w:t>
            </w:r>
            <w:r w:rsidRPr="00DB0F31">
              <w:rPr>
                <w:sz w:val="20"/>
                <w:lang w:val="pt-BR"/>
              </w:rPr>
              <w:t>0</w:t>
            </w:r>
            <w:r w:rsidR="00C32A48" w:rsidRPr="00DB0F31">
              <w:rPr>
                <w:sz w:val="20"/>
                <w:lang w:val="pt-BR"/>
              </w:rPr>
              <w:t>, 36579-</w:t>
            </w:r>
            <w:r w:rsidR="002A3103" w:rsidRPr="00DB0F31">
              <w:rPr>
                <w:sz w:val="20"/>
                <w:lang w:val="pt-BR"/>
              </w:rPr>
              <w:t>6</w:t>
            </w:r>
            <w:r w:rsidR="00C32A48" w:rsidRPr="00DB0F31">
              <w:rPr>
                <w:sz w:val="20"/>
                <w:lang w:val="pt-BR"/>
              </w:rPr>
              <w:t>-</w:t>
            </w:r>
            <w:r w:rsidR="003818C6">
              <w:rPr>
                <w:sz w:val="20"/>
                <w:lang w:val="pt-BR"/>
              </w:rPr>
              <w:t>g</w:t>
            </w:r>
            <w:r w:rsidR="00266972">
              <w:rPr>
                <w:sz w:val="20"/>
                <w:lang w:val="pt-BR"/>
              </w:rPr>
              <w:t>5</w:t>
            </w:r>
            <w:r w:rsidR="00C32A48" w:rsidRPr="00DB0F31">
              <w:rPr>
                <w:sz w:val="20"/>
                <w:lang w:val="pt-BR"/>
              </w:rPr>
              <w:t>0, 36579-</w:t>
            </w:r>
            <w:r w:rsidR="002A3103" w:rsidRPr="00DB0F31">
              <w:rPr>
                <w:sz w:val="20"/>
                <w:lang w:val="pt-BR"/>
              </w:rPr>
              <w:t>7</w:t>
            </w:r>
            <w:r w:rsidR="00C32A48" w:rsidRPr="00DB0F31">
              <w:rPr>
                <w:sz w:val="20"/>
                <w:lang w:val="pt-BR"/>
              </w:rPr>
              <w:t>-</w:t>
            </w:r>
            <w:r w:rsidR="00C575F0">
              <w:rPr>
                <w:sz w:val="20"/>
                <w:lang w:val="pt-BR"/>
              </w:rPr>
              <w:t>g</w:t>
            </w:r>
            <w:r w:rsidR="00D2681E">
              <w:rPr>
                <w:sz w:val="20"/>
                <w:lang w:val="pt-BR"/>
              </w:rPr>
              <w:t>5</w:t>
            </w:r>
            <w:r w:rsidR="00C575F0">
              <w:rPr>
                <w:sz w:val="20"/>
                <w:lang w:val="pt-BR"/>
              </w:rPr>
              <w:t>0</w:t>
            </w:r>
          </w:p>
          <w:p w14:paraId="5B1212EA" w14:textId="77777777" w:rsidR="009C4278" w:rsidRPr="00A96AE5" w:rsidRDefault="009C4278" w:rsidP="00C62BCC">
            <w:pPr>
              <w:pStyle w:val="TAL"/>
              <w:spacing w:before="60"/>
              <w:rPr>
                <w:sz w:val="20"/>
                <w:lang w:val="pt-BR"/>
              </w:rPr>
            </w:pPr>
          </w:p>
        </w:tc>
      </w:tr>
      <w:tr w:rsidR="00BA3330" w:rsidRPr="00531139" w14:paraId="084CCCE4" w14:textId="77777777" w:rsidTr="00EA0FB5">
        <w:trPr>
          <w:trHeight w:val="514"/>
        </w:trPr>
        <w:tc>
          <w:tcPr>
            <w:tcW w:w="3150" w:type="dxa"/>
          </w:tcPr>
          <w:p w14:paraId="62B6C45F" w14:textId="77777777" w:rsidR="00BA3330" w:rsidRPr="00224288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24288">
              <w:rPr>
                <w:rFonts w:ascii="Arial" w:hAnsi="Arial"/>
                <w:b/>
              </w:rPr>
              <w:t>TTCN test specifications:</w:t>
            </w:r>
          </w:p>
        </w:tc>
        <w:tc>
          <w:tcPr>
            <w:tcW w:w="6773" w:type="dxa"/>
          </w:tcPr>
          <w:p w14:paraId="18985465" w14:textId="19CDF580" w:rsidR="00BA3330" w:rsidRPr="0022428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38523-3-</w:t>
            </w:r>
            <w:r w:rsidR="00D2681E">
              <w:rPr>
                <w:snapToGrid w:val="0"/>
                <w:color w:val="000000"/>
                <w:sz w:val="20"/>
                <w:lang w:val="de-DE" w:eastAsia="de-DE"/>
              </w:rPr>
              <w:t>i0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36523-3-</w:t>
            </w:r>
            <w:r w:rsidR="00CD57D8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D2681E">
              <w:rPr>
                <w:snapToGrid w:val="0"/>
                <w:color w:val="000000"/>
                <w:sz w:val="20"/>
                <w:lang w:val="de-DE" w:eastAsia="de-DE"/>
              </w:rPr>
              <w:t>5</w:t>
            </w:r>
            <w:r w:rsidR="00CD57D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, 34123-3-</w:t>
            </w:r>
            <w:r w:rsidR="00D2681E">
              <w:rPr>
                <w:snapToGrid w:val="0"/>
                <w:color w:val="000000"/>
                <w:sz w:val="20"/>
                <w:lang w:val="de-DE" w:eastAsia="de-DE"/>
              </w:rPr>
              <w:t>i0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34229-3-</w:t>
            </w:r>
            <w:r w:rsidR="00D2681E">
              <w:rPr>
                <w:snapToGrid w:val="0"/>
                <w:color w:val="000000"/>
                <w:sz w:val="20"/>
                <w:lang w:val="de-DE" w:eastAsia="de-DE"/>
              </w:rPr>
              <w:t>i0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37571-4-</w:t>
            </w:r>
            <w:r w:rsidR="00D2681E">
              <w:rPr>
                <w:snapToGrid w:val="0"/>
                <w:color w:val="000000"/>
                <w:sz w:val="20"/>
                <w:lang w:val="de-DE" w:eastAsia="de-DE"/>
              </w:rPr>
              <w:t>i0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="007908E8" w:rsidRPr="00224288">
              <w:rPr>
                <w:snapToGrid w:val="0"/>
                <w:color w:val="000000"/>
                <w:sz w:val="20"/>
                <w:lang w:val="de-DE" w:eastAsia="de-DE"/>
              </w:rPr>
              <w:t xml:space="preserve">, 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36579-5-</w:t>
            </w:r>
            <w:r w:rsidR="00D2681E">
              <w:rPr>
                <w:snapToGrid w:val="0"/>
                <w:color w:val="000000"/>
                <w:sz w:val="20"/>
                <w:lang w:val="de-DE" w:eastAsia="de-DE"/>
              </w:rPr>
              <w:t>i0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</w:p>
          <w:p w14:paraId="26EA5F0A" w14:textId="77777777" w:rsidR="009C4278" w:rsidRPr="00224288" w:rsidRDefault="009C4278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</w:p>
        </w:tc>
      </w:tr>
      <w:tr w:rsidR="00BA3330" w:rsidRPr="00531139" w14:paraId="00EAB0E0" w14:textId="77777777" w:rsidTr="00EA0FB5">
        <w:tc>
          <w:tcPr>
            <w:tcW w:w="3150" w:type="dxa"/>
          </w:tcPr>
          <w:p w14:paraId="055CFA88" w14:textId="77777777" w:rsidR="00BA3330" w:rsidRPr="00F709E7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F709E7">
              <w:rPr>
                <w:rFonts w:ascii="Arial" w:hAnsi="Arial"/>
                <w:b/>
              </w:rPr>
              <w:t>GCF WI / PTCRB RFT references:</w:t>
            </w:r>
          </w:p>
        </w:tc>
        <w:tc>
          <w:tcPr>
            <w:tcW w:w="6773" w:type="dxa"/>
          </w:tcPr>
          <w:p w14:paraId="5B03F39E" w14:textId="61D30397" w:rsidR="00BA3330" w:rsidRPr="00535EA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535EA1">
              <w:rPr>
                <w:b/>
                <w:snapToGrid w:val="0"/>
                <w:color w:val="000000"/>
                <w:sz w:val="20"/>
                <w:lang w:eastAsia="de-DE"/>
              </w:rPr>
              <w:t>5G:</w:t>
            </w:r>
            <w:r w:rsidRPr="00535EA1">
              <w:rPr>
                <w:snapToGrid w:val="0"/>
                <w:color w:val="000000"/>
                <w:sz w:val="20"/>
                <w:lang w:eastAsia="de-DE"/>
              </w:rPr>
              <w:t xml:space="preserve"> GCF WI-503, -504</w:t>
            </w:r>
            <w:r w:rsidR="000271BC" w:rsidRPr="00535EA1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24288" w:rsidRPr="00535EA1">
              <w:rPr>
                <w:snapToGrid w:val="0"/>
                <w:color w:val="000000"/>
                <w:sz w:val="20"/>
                <w:lang w:eastAsia="de-DE"/>
              </w:rPr>
              <w:t xml:space="preserve">-510, </w:t>
            </w:r>
            <w:r w:rsidR="009E301F" w:rsidRPr="00535EA1">
              <w:rPr>
                <w:snapToGrid w:val="0"/>
                <w:color w:val="000000"/>
                <w:sz w:val="20"/>
                <w:lang w:eastAsia="de-DE"/>
              </w:rPr>
              <w:t xml:space="preserve">-512, </w:t>
            </w:r>
            <w:r w:rsidR="000271BC" w:rsidRPr="00535EA1">
              <w:rPr>
                <w:snapToGrid w:val="0"/>
                <w:color w:val="000000"/>
                <w:sz w:val="20"/>
                <w:lang w:eastAsia="de-DE"/>
              </w:rPr>
              <w:t>-513</w:t>
            </w:r>
            <w:r w:rsidR="00DF5ECD" w:rsidRPr="00535EA1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761550" w:rsidRPr="00535EA1">
              <w:rPr>
                <w:snapToGrid w:val="0"/>
                <w:color w:val="000000"/>
                <w:sz w:val="20"/>
                <w:lang w:eastAsia="de-DE"/>
              </w:rPr>
              <w:t xml:space="preserve">-515, </w:t>
            </w:r>
            <w:r w:rsidR="00DF5ECD" w:rsidRPr="00535EA1">
              <w:rPr>
                <w:snapToGrid w:val="0"/>
                <w:color w:val="000000"/>
                <w:sz w:val="20"/>
                <w:lang w:eastAsia="de-DE"/>
              </w:rPr>
              <w:t>-516</w:t>
            </w:r>
            <w:r w:rsidR="00047BA2" w:rsidRPr="00535EA1">
              <w:rPr>
                <w:snapToGrid w:val="0"/>
                <w:color w:val="000000"/>
                <w:sz w:val="20"/>
                <w:lang w:eastAsia="de-DE"/>
              </w:rPr>
              <w:t>, -517</w:t>
            </w:r>
            <w:r w:rsidR="00F844B6" w:rsidRPr="00535EA1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36A6B" w:rsidRPr="00535EA1">
              <w:rPr>
                <w:snapToGrid w:val="0"/>
                <w:color w:val="000000"/>
                <w:sz w:val="20"/>
                <w:lang w:eastAsia="de-DE"/>
              </w:rPr>
              <w:t xml:space="preserve">-518, </w:t>
            </w:r>
            <w:r w:rsidR="00F844B6" w:rsidRPr="00535EA1">
              <w:rPr>
                <w:snapToGrid w:val="0"/>
                <w:color w:val="000000"/>
                <w:sz w:val="20"/>
                <w:lang w:eastAsia="de-DE"/>
              </w:rPr>
              <w:t>-519</w:t>
            </w:r>
            <w:r w:rsidR="00761550" w:rsidRPr="00535EA1">
              <w:rPr>
                <w:snapToGrid w:val="0"/>
                <w:color w:val="000000"/>
                <w:sz w:val="20"/>
                <w:lang w:eastAsia="de-DE"/>
              </w:rPr>
              <w:t>, -522</w:t>
            </w:r>
            <w:r w:rsidR="00E43949" w:rsidRPr="00535EA1">
              <w:rPr>
                <w:snapToGrid w:val="0"/>
                <w:color w:val="000000"/>
                <w:sz w:val="20"/>
                <w:lang w:eastAsia="de-DE"/>
              </w:rPr>
              <w:t>, -523,</w:t>
            </w:r>
            <w:r w:rsidR="00F260E4" w:rsidRPr="00535EA1">
              <w:rPr>
                <w:snapToGrid w:val="0"/>
                <w:color w:val="000000"/>
                <w:sz w:val="20"/>
                <w:lang w:eastAsia="de-DE"/>
              </w:rPr>
              <w:t xml:space="preserve"> -524, </w:t>
            </w:r>
            <w:r w:rsidR="00E43949" w:rsidRPr="00535EA1">
              <w:rPr>
                <w:snapToGrid w:val="0"/>
                <w:color w:val="000000"/>
                <w:sz w:val="20"/>
                <w:lang w:eastAsia="de-DE"/>
              </w:rPr>
              <w:t>-529</w:t>
            </w:r>
            <w:r w:rsidR="00FD4082" w:rsidRPr="00535EA1">
              <w:rPr>
                <w:snapToGrid w:val="0"/>
                <w:color w:val="000000"/>
                <w:sz w:val="20"/>
                <w:lang w:eastAsia="de-DE"/>
              </w:rPr>
              <w:t>, -530, -531</w:t>
            </w:r>
            <w:r w:rsidR="001B7045" w:rsidRPr="00535EA1">
              <w:rPr>
                <w:snapToGrid w:val="0"/>
                <w:color w:val="000000"/>
                <w:sz w:val="20"/>
                <w:lang w:eastAsia="de-DE"/>
              </w:rPr>
              <w:t xml:space="preserve">, -533, -534, </w:t>
            </w:r>
            <w:r w:rsidR="00F260E4" w:rsidRPr="00535EA1">
              <w:rPr>
                <w:snapToGrid w:val="0"/>
                <w:color w:val="000000"/>
                <w:sz w:val="20"/>
                <w:lang w:eastAsia="de-DE"/>
              </w:rPr>
              <w:t xml:space="preserve">-535, </w:t>
            </w:r>
            <w:r w:rsidR="001B7045" w:rsidRPr="00535EA1">
              <w:rPr>
                <w:snapToGrid w:val="0"/>
                <w:color w:val="000000"/>
                <w:sz w:val="20"/>
                <w:lang w:eastAsia="de-DE"/>
              </w:rPr>
              <w:t>-537</w:t>
            </w:r>
            <w:r w:rsidR="00EC24A0" w:rsidRPr="00535EA1">
              <w:rPr>
                <w:snapToGrid w:val="0"/>
                <w:color w:val="000000"/>
                <w:sz w:val="20"/>
                <w:lang w:eastAsia="de-DE"/>
              </w:rPr>
              <w:t>,</w:t>
            </w:r>
            <w:r w:rsidR="001B7045" w:rsidRPr="00535EA1">
              <w:rPr>
                <w:snapToGrid w:val="0"/>
                <w:color w:val="000000"/>
                <w:sz w:val="20"/>
                <w:lang w:eastAsia="de-DE"/>
              </w:rPr>
              <w:t xml:space="preserve"> -538</w:t>
            </w:r>
            <w:r w:rsidR="00F260E4" w:rsidRPr="00535EA1">
              <w:rPr>
                <w:snapToGrid w:val="0"/>
                <w:color w:val="000000"/>
                <w:sz w:val="20"/>
                <w:lang w:eastAsia="de-DE"/>
              </w:rPr>
              <w:t>, -540, -541</w:t>
            </w:r>
          </w:p>
          <w:p w14:paraId="41A5E7CA" w14:textId="517C39CF" w:rsidR="00BA3330" w:rsidRPr="00535EA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535EA1">
              <w:rPr>
                <w:b/>
                <w:snapToGrid w:val="0"/>
                <w:color w:val="000000"/>
                <w:sz w:val="20"/>
                <w:lang w:eastAsia="de-DE"/>
              </w:rPr>
              <w:t>LTE:</w:t>
            </w:r>
            <w:r w:rsidRPr="00535EA1">
              <w:rPr>
                <w:snapToGrid w:val="0"/>
                <w:color w:val="000000"/>
                <w:sz w:val="20"/>
                <w:lang w:eastAsia="de-DE"/>
              </w:rPr>
              <w:t xml:space="preserve"> GCF WI-081, -082, -085, -086, -087, -088, -089, -091, -092, -095, -096, -097, -099, </w:t>
            </w:r>
            <w:r w:rsidR="00F260E4" w:rsidRPr="00535EA1">
              <w:rPr>
                <w:snapToGrid w:val="0"/>
                <w:color w:val="000000"/>
                <w:sz w:val="20"/>
                <w:lang w:eastAsia="de-DE"/>
              </w:rPr>
              <w:t xml:space="preserve">-103, </w:t>
            </w:r>
            <w:r w:rsidRPr="00535EA1">
              <w:rPr>
                <w:snapToGrid w:val="0"/>
                <w:color w:val="000000"/>
                <w:sz w:val="20"/>
                <w:lang w:eastAsia="de-DE"/>
              </w:rPr>
              <w:t xml:space="preserve">-150, -151, -154, -156, -162, -163, -164, -165, -167, -168, -169, </w:t>
            </w:r>
            <w:r w:rsidR="00F260E4" w:rsidRPr="00535EA1">
              <w:rPr>
                <w:snapToGrid w:val="0"/>
                <w:color w:val="000000"/>
                <w:sz w:val="20"/>
                <w:lang w:eastAsia="de-DE"/>
              </w:rPr>
              <w:t xml:space="preserve">-171, </w:t>
            </w:r>
            <w:r w:rsidRPr="00535EA1">
              <w:rPr>
                <w:snapToGrid w:val="0"/>
                <w:color w:val="000000"/>
                <w:sz w:val="20"/>
                <w:lang w:eastAsia="de-DE"/>
              </w:rPr>
              <w:t xml:space="preserve">-172, -173, -174, -177, -178, -179, -180, -181, -182, -183, -184, -191, -195, -199, -200, -201, -202, -203, -209, -210, -218, -220, -222, -223, -224, -225, -226, -227, -234, -237, -242, -243, -245, -251, -253, -254, -257, -262, -268, -272, -273, -278, -281, -282, </w:t>
            </w:r>
            <w:r w:rsidR="00DF5ECD" w:rsidRPr="00535EA1">
              <w:rPr>
                <w:snapToGrid w:val="0"/>
                <w:color w:val="000000"/>
                <w:sz w:val="20"/>
                <w:lang w:eastAsia="de-DE"/>
              </w:rPr>
              <w:t xml:space="preserve">-286, </w:t>
            </w:r>
            <w:r w:rsidRPr="00535EA1">
              <w:rPr>
                <w:snapToGrid w:val="0"/>
                <w:color w:val="000000"/>
                <w:sz w:val="20"/>
                <w:lang w:eastAsia="de-DE"/>
              </w:rPr>
              <w:t xml:space="preserve">-295, -298, </w:t>
            </w:r>
            <w:r w:rsidR="00DF5ECD" w:rsidRPr="00535EA1">
              <w:rPr>
                <w:snapToGrid w:val="0"/>
                <w:color w:val="000000"/>
                <w:sz w:val="20"/>
                <w:lang w:eastAsia="de-DE"/>
              </w:rPr>
              <w:t xml:space="preserve">-299, </w:t>
            </w:r>
            <w:r w:rsidRPr="00535EA1">
              <w:rPr>
                <w:snapToGrid w:val="0"/>
                <w:color w:val="000000"/>
                <w:sz w:val="20"/>
                <w:lang w:eastAsia="de-DE"/>
              </w:rPr>
              <w:t>-306</w:t>
            </w:r>
            <w:r w:rsidR="002E5576" w:rsidRPr="00535EA1">
              <w:rPr>
                <w:snapToGrid w:val="0"/>
                <w:color w:val="000000"/>
                <w:sz w:val="20"/>
                <w:lang w:eastAsia="de-DE"/>
              </w:rPr>
              <w:t>, -307, -312</w:t>
            </w:r>
            <w:r w:rsidR="001162FD" w:rsidRPr="00535EA1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D2124A" w:rsidRPr="00535EA1">
              <w:rPr>
                <w:snapToGrid w:val="0"/>
                <w:color w:val="000000"/>
                <w:sz w:val="20"/>
                <w:lang w:eastAsia="de-DE"/>
              </w:rPr>
              <w:t xml:space="preserve">-313, </w:t>
            </w:r>
            <w:r w:rsidR="001162FD" w:rsidRPr="00535EA1">
              <w:rPr>
                <w:snapToGrid w:val="0"/>
                <w:color w:val="000000"/>
                <w:sz w:val="20"/>
                <w:lang w:eastAsia="de-DE"/>
              </w:rPr>
              <w:t>-317</w:t>
            </w:r>
            <w:r w:rsidR="00047BA2" w:rsidRPr="00535EA1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F260E4" w:rsidRPr="00535EA1">
              <w:rPr>
                <w:snapToGrid w:val="0"/>
                <w:color w:val="000000"/>
                <w:sz w:val="20"/>
                <w:lang w:eastAsia="de-DE"/>
              </w:rPr>
              <w:t xml:space="preserve">-320, </w:t>
            </w:r>
            <w:r w:rsidR="00047BA2" w:rsidRPr="00535EA1">
              <w:rPr>
                <w:snapToGrid w:val="0"/>
                <w:color w:val="000000"/>
                <w:sz w:val="20"/>
                <w:lang w:eastAsia="de-DE"/>
              </w:rPr>
              <w:t>-322</w:t>
            </w:r>
            <w:r w:rsidR="0020751D" w:rsidRPr="00535EA1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F260E4" w:rsidRPr="00535EA1">
              <w:rPr>
                <w:snapToGrid w:val="0"/>
                <w:color w:val="000000"/>
                <w:sz w:val="20"/>
                <w:lang w:eastAsia="de-DE"/>
              </w:rPr>
              <w:t xml:space="preserve">-333, </w:t>
            </w:r>
            <w:r w:rsidR="0020751D" w:rsidRPr="00535EA1">
              <w:rPr>
                <w:snapToGrid w:val="0"/>
                <w:color w:val="000000"/>
                <w:sz w:val="20"/>
                <w:lang w:eastAsia="de-DE"/>
              </w:rPr>
              <w:t>-3</w:t>
            </w:r>
            <w:r w:rsidR="003D2FB8" w:rsidRPr="00535EA1">
              <w:rPr>
                <w:snapToGrid w:val="0"/>
                <w:color w:val="000000"/>
                <w:sz w:val="20"/>
                <w:lang w:eastAsia="de-DE"/>
              </w:rPr>
              <w:t>3</w:t>
            </w:r>
            <w:r w:rsidR="0020751D" w:rsidRPr="00535EA1">
              <w:rPr>
                <w:snapToGrid w:val="0"/>
                <w:color w:val="000000"/>
                <w:sz w:val="20"/>
                <w:lang w:eastAsia="de-DE"/>
              </w:rPr>
              <w:t>8</w:t>
            </w:r>
            <w:r w:rsidR="00BE53D6" w:rsidRPr="00535EA1">
              <w:rPr>
                <w:snapToGrid w:val="0"/>
                <w:color w:val="000000"/>
                <w:sz w:val="20"/>
                <w:lang w:eastAsia="de-DE"/>
              </w:rPr>
              <w:t>, -339, -340</w:t>
            </w:r>
            <w:r w:rsidR="00535EA1" w:rsidRPr="00535EA1">
              <w:rPr>
                <w:snapToGrid w:val="0"/>
                <w:color w:val="000000"/>
                <w:sz w:val="20"/>
                <w:lang w:eastAsia="de-DE"/>
              </w:rPr>
              <w:t>, -341, -342</w:t>
            </w:r>
          </w:p>
          <w:p w14:paraId="14B9FFBC" w14:textId="14F4DCD9" w:rsidR="00BA3330" w:rsidRPr="00535EA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535EA1">
              <w:rPr>
                <w:snapToGrid w:val="0"/>
                <w:color w:val="000000"/>
                <w:sz w:val="20"/>
                <w:lang w:eastAsia="de-DE"/>
              </w:rPr>
              <w:t xml:space="preserve">       PTCRB R</w:t>
            </w:r>
            <w:r w:rsidR="004E23A2" w:rsidRPr="00535EA1">
              <w:rPr>
                <w:snapToGrid w:val="0"/>
                <w:color w:val="000000"/>
                <w:sz w:val="20"/>
                <w:lang w:eastAsia="de-DE"/>
              </w:rPr>
              <w:t>FT</w:t>
            </w:r>
            <w:r w:rsidRPr="00535EA1">
              <w:rPr>
                <w:snapToGrid w:val="0"/>
                <w:color w:val="000000"/>
                <w:sz w:val="20"/>
                <w:lang w:eastAsia="de-DE"/>
              </w:rPr>
              <w:t>-097, -107, -110, -111, -116, -117, -119, -120, -128, -130, -132, -135, -137, -139, -144</w:t>
            </w:r>
          </w:p>
          <w:p w14:paraId="3E94907C" w14:textId="31FC9A85" w:rsidR="00BA3330" w:rsidRPr="00535EA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535EA1">
              <w:rPr>
                <w:b/>
                <w:snapToGrid w:val="0"/>
                <w:color w:val="000000"/>
                <w:sz w:val="20"/>
                <w:lang w:eastAsia="de-DE"/>
              </w:rPr>
              <w:t>IMS:</w:t>
            </w:r>
            <w:r w:rsidRPr="00535EA1">
              <w:rPr>
                <w:snapToGrid w:val="0"/>
                <w:color w:val="000000"/>
                <w:sz w:val="20"/>
                <w:lang w:eastAsia="de-DE"/>
              </w:rPr>
              <w:t xml:space="preserve"> GCF WI-103, -128, -153, -154, -167, -168, -171, -198, -226, -241, -267, -283, -298</w:t>
            </w:r>
            <w:r w:rsidR="00D2124A" w:rsidRPr="00535EA1">
              <w:rPr>
                <w:snapToGrid w:val="0"/>
                <w:color w:val="000000"/>
                <w:sz w:val="20"/>
                <w:lang w:eastAsia="de-DE"/>
              </w:rPr>
              <w:t>, -505</w:t>
            </w:r>
            <w:r w:rsidR="0020751D" w:rsidRPr="00535EA1">
              <w:rPr>
                <w:snapToGrid w:val="0"/>
                <w:color w:val="000000"/>
                <w:sz w:val="20"/>
                <w:lang w:eastAsia="de-DE"/>
              </w:rPr>
              <w:t>, -537</w:t>
            </w:r>
            <w:r w:rsidRPr="00535EA1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PTCRB RFT-053, -092, -097, -106, -125</w:t>
            </w:r>
          </w:p>
          <w:p w14:paraId="6477BFEF" w14:textId="5109770C" w:rsidR="00BA3330" w:rsidRPr="00535EA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es-ES" w:eastAsia="de-DE"/>
              </w:rPr>
            </w:pPr>
            <w:r w:rsidRPr="00535EA1">
              <w:rPr>
                <w:b/>
                <w:snapToGrid w:val="0"/>
                <w:color w:val="000000"/>
                <w:sz w:val="20"/>
                <w:lang w:val="es-ES" w:eastAsia="de-DE"/>
              </w:rPr>
              <w:t>POS:</w:t>
            </w:r>
            <w:r w:rsidRPr="00535EA1">
              <w:rPr>
                <w:snapToGrid w:val="0"/>
                <w:color w:val="000000"/>
                <w:sz w:val="20"/>
                <w:lang w:val="es-ES" w:eastAsia="de-DE"/>
              </w:rPr>
              <w:t xml:space="preserve"> GCF WI-166, </w:t>
            </w:r>
            <w:r w:rsidR="002E5576" w:rsidRPr="00535EA1">
              <w:rPr>
                <w:snapToGrid w:val="0"/>
                <w:color w:val="000000"/>
                <w:sz w:val="20"/>
                <w:lang w:val="es-ES" w:eastAsia="de-DE"/>
              </w:rPr>
              <w:t>-506</w:t>
            </w:r>
            <w:r w:rsidRPr="00535EA1">
              <w:rPr>
                <w:snapToGrid w:val="0"/>
                <w:color w:val="000000"/>
                <w:sz w:val="20"/>
                <w:lang w:val="es-ES" w:eastAsia="de-DE"/>
              </w:rPr>
              <w:br/>
              <w:t xml:space="preserve">          PTCRB RFT-115</w:t>
            </w:r>
          </w:p>
          <w:p w14:paraId="610B1A53" w14:textId="03B9E181" w:rsidR="00227790" w:rsidRPr="00535EA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535EA1">
              <w:rPr>
                <w:b/>
                <w:snapToGrid w:val="0"/>
                <w:color w:val="000000"/>
                <w:sz w:val="20"/>
                <w:lang w:eastAsia="de-DE"/>
              </w:rPr>
              <w:t>UTRAN:</w:t>
            </w:r>
            <w:r w:rsidRPr="00535EA1">
              <w:rPr>
                <w:snapToGrid w:val="0"/>
                <w:color w:val="000000"/>
                <w:sz w:val="20"/>
                <w:lang w:eastAsia="de-DE"/>
              </w:rPr>
              <w:t xml:space="preserve"> GCF WI-140, -189</w:t>
            </w:r>
            <w:r w:rsidRPr="00535EA1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     PTCRB RFT</w:t>
            </w:r>
            <w:r w:rsidR="00402D38" w:rsidRPr="00535EA1">
              <w:rPr>
                <w:snapToGrid w:val="0"/>
                <w:color w:val="000000"/>
                <w:sz w:val="20"/>
                <w:lang w:eastAsia="de-DE"/>
              </w:rPr>
              <w:t xml:space="preserve">-095, </w:t>
            </w:r>
            <w:r w:rsidRPr="00535EA1">
              <w:rPr>
                <w:snapToGrid w:val="0"/>
                <w:color w:val="000000"/>
                <w:sz w:val="20"/>
                <w:lang w:eastAsia="de-DE"/>
              </w:rPr>
              <w:t>-122</w:t>
            </w:r>
          </w:p>
          <w:p w14:paraId="5E92CEBE" w14:textId="428FF7FB" w:rsidR="007908E8" w:rsidRPr="00535EA1" w:rsidRDefault="007908E8" w:rsidP="007908E8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535EA1">
              <w:rPr>
                <w:b/>
                <w:bCs/>
                <w:snapToGrid w:val="0"/>
                <w:color w:val="000000"/>
                <w:sz w:val="20"/>
                <w:lang w:eastAsia="de-DE"/>
              </w:rPr>
              <w:t>MCX</w:t>
            </w:r>
            <w:r w:rsidRPr="00535EA1">
              <w:rPr>
                <w:snapToGrid w:val="0"/>
                <w:color w:val="000000"/>
                <w:sz w:val="20"/>
                <w:lang w:eastAsia="de-DE"/>
              </w:rPr>
              <w:t>: GCF WI-288</w:t>
            </w:r>
            <w:r w:rsidR="0086551A" w:rsidRPr="00535EA1">
              <w:rPr>
                <w:snapToGrid w:val="0"/>
                <w:color w:val="000000"/>
                <w:sz w:val="20"/>
                <w:lang w:eastAsia="de-DE"/>
              </w:rPr>
              <w:t>, -328, -329, -330, -331, -332</w:t>
            </w:r>
          </w:p>
          <w:p w14:paraId="5896015A" w14:textId="77777777" w:rsidR="009C4278" w:rsidRPr="00535EA1" w:rsidRDefault="007908E8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535EA1">
              <w:rPr>
                <w:snapToGrid w:val="0"/>
                <w:color w:val="000000"/>
                <w:sz w:val="20"/>
                <w:lang w:eastAsia="de-DE"/>
              </w:rPr>
              <w:t xml:space="preserve">          PTCRB RFT-153</w:t>
            </w:r>
          </w:p>
          <w:p w14:paraId="01FDCE94" w14:textId="024CD50D" w:rsidR="00CB46C0" w:rsidRPr="00535EA1" w:rsidRDefault="00CB46C0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</w:p>
        </w:tc>
      </w:tr>
      <w:tr w:rsidR="00BA3330" w:rsidRPr="008553AC" w14:paraId="1520DD68" w14:textId="77777777" w:rsidTr="00EA0FB5">
        <w:tc>
          <w:tcPr>
            <w:tcW w:w="3150" w:type="dxa"/>
          </w:tcPr>
          <w:p w14:paraId="4D13F1FE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lastRenderedPageBreak/>
              <w:t>Prose CRs implemented:</w:t>
            </w:r>
          </w:p>
          <w:p w14:paraId="46904231" w14:textId="6452219C" w:rsidR="006B6581" w:rsidRPr="00531139" w:rsidRDefault="006B6581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6773" w:type="dxa"/>
          </w:tcPr>
          <w:p w14:paraId="274820D9" w14:textId="28FAF27F" w:rsidR="00497D25" w:rsidRPr="00E6032E" w:rsidRDefault="00553455" w:rsidP="00602350">
            <w:pP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</w:pPr>
            <w:r w:rsidRPr="00553455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R5-246127, R5-246128, R5-246222, R5-246224, R5-246226, R5-246255, R5-246256, R5-246283, R5-246327, R5-246328, R5-246347, R5-246361, R5-246362, R5-246363, R5-246366, R5-246372, R5-246373, R5-246387, R5-246388, R5-246389, R5-246390, R5-246396, R5-246401, R5-246404, R5-246407, R5-246408, R5-246409, R5-246411, R5-246412, R5-246415, R5-246417, R5-246418, R5-246420, R5-246423, R5-246427, R5-246428, R5-246429, R5-246475, R5-246477, R5-246478, R5-246479, R5-246480, R5-246481, R5-246482, R5-246483, R5-246508, R5-246509, R5-246510, R5-246569, R5-246573, R5-246574, R5-246579, R5-246581, R5-246582, R5-246591, R5-246592, R5-246597, R5-246598, R5-246599, R5-246611, R5-246622, R5-246628, R5-246632, R5-246643, R5-246644, R5-246645, R5-246646, R5-246706, R5-246740, R5-246756, R5-246760, R5-246819, R5-246820, R5-246886, R5-247042, R5-247051, R5-247214, R5-247215, R5-247239, R5-247247, R5-247329, R5-247330, R5-247371, R5-247380, R5-247522, R5-247523, R5-247524, R5-247526, R5-247528, R5-247532, R5-247539, R5-247540, R5-247542, R5-247543, R5-247544, R5-247548, R5-247550, R5-247551, R5-247552, R5-247553, R5-247557, R5-247561, R5-247571, R5-247574, R5-247575, R5-247591, R5-247594, R5-247595, R5-247596, R5-247597, R5-247601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 (partially implemented)</w:t>
            </w:r>
            <w:r w:rsidRPr="00553455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, R5-247604, R5-247606, R5-247609, R5-247613, R5-247614, R5-247615, R5-247617, R5-247621, R5-247622, R5-247623, R5-247624, R5-247625, R5-247639, R5-247640, R5-247641, R5-247642, R5-247644, R5-247645, R5-247649, R5-247650, R5-247651, R5-247653, R5-247663, R5-247666, R5-247667, R5-247673, R5-247675, R5-247676, R5-247677, R5-247678, R5-247679, R5-247689, R5-247692, R5-247693, R5-247708, R5-247709, R5-247783</w:t>
            </w:r>
          </w:p>
        </w:tc>
      </w:tr>
      <w:tr w:rsidR="00BA3330" w:rsidRPr="00980B0B" w14:paraId="46317AEE" w14:textId="77777777" w:rsidTr="00EA0FB5">
        <w:tc>
          <w:tcPr>
            <w:tcW w:w="3150" w:type="dxa"/>
          </w:tcPr>
          <w:p w14:paraId="28DA9794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 xml:space="preserve">Prose CRs no impact (implemented already or no </w:t>
            </w:r>
            <w:proofErr w:type="spellStart"/>
            <w:r w:rsidRPr="00531139">
              <w:rPr>
                <w:rFonts w:ascii="Arial" w:hAnsi="Arial"/>
                <w:b/>
                <w:lang w:val="en-US"/>
              </w:rPr>
              <w:t>affect</w:t>
            </w:r>
            <w:proofErr w:type="spellEnd"/>
            <w:r w:rsidRPr="00531139">
              <w:rPr>
                <w:rFonts w:ascii="Arial" w:hAnsi="Arial"/>
                <w:b/>
                <w:lang w:val="en-US"/>
              </w:rPr>
              <w:t xml:space="preserve"> on TTCN)</w:t>
            </w:r>
          </w:p>
        </w:tc>
        <w:tc>
          <w:tcPr>
            <w:tcW w:w="6773" w:type="dxa"/>
          </w:tcPr>
          <w:p w14:paraId="64F5D677" w14:textId="3079EABA" w:rsidR="000F474E" w:rsidRPr="00C45364" w:rsidRDefault="00082696" w:rsidP="00FF5E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082696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R5-246122, R5-246123, R5-246129, R5-246130, R5-246193, R5-246227, R5-246248, R5-246257, R5-246270, R5-246321, R5-246323, R5-246324, R5-246325, R5-246326, R5-246346, R5-246351, R5-246364, R5-246365, R5-246369, R5-246371, R5-246376, R5-246377, R5-246380, R5-246381, R5-246382, R5-246383, R5-246385, R5-246400, R5-246403, R5-246405, R5-246406, R5-246414, R5-246416, R5-246452, R5-246466, R5-246467, R5-246468, R5-246505, R5-246511, R5-246512, R5-246513, R5-246514, R5-246515, R5-246518, R5-246520, R5-246521, R5-246522, R5-246523, R5-246525, R5-246528, R5-246532, R5-246538, R5-246541, R5-246558, R5-246566, R5-246567, R5-246570, R5-246577, R5-246578, R5-246580, R5-246600, R5-246631, R5-246633, R5-246636, R5-246639, R5-246641, R5-246642, R5-246754, R5-246785, R5-246788, R5-246821, R5-246887, R5-246894, R5-246895, R5-246896, R5-246897, R5-246911, R5-246964, R5-247025, R5-247043, R5-247044, R5-247052, R5-247100, R5-247101, R5-247102, R5-247103, R5-247104, R5-247105, R5-247106, R5-247107, R5-247108, R5-247109, R5-247110, R5-247111, R5-247112, R5-247113, R5-247114, R5-247116, R5-247117, R5-247118, R5-247119, R5-247120, R5-247206, R5-247222, R5-247243, R5-247246, R5-247248, R5-247253, R5-247334, R5-247367, R5-247372, R5-247388, R5-247389, R5-247394, R5-247397, R5-247530, R5-247533, R5-247535, R5-247541, R5-247546, R5-247547, R5-247549, R5-247554, R5-247581, R5-247592, R5-247593, R5-247607, R5-247608, R5-247610, R5-247611, R5-247612, R5-247629, R5-247630, R5-247659, R5-247660, R5-247661, R5-247700, R5-247701, R5-247702, R5-247704, R5-247705, R5-247706, R5-247707, R5-247710, R5-247714, R5-247715, R5-247830, R5-247841</w:t>
            </w:r>
          </w:p>
        </w:tc>
      </w:tr>
      <w:tr w:rsidR="00BA3330" w:rsidRPr="00531139" w14:paraId="43B9BC81" w14:textId="77777777" w:rsidTr="00EA0FB5">
        <w:tc>
          <w:tcPr>
            <w:tcW w:w="3150" w:type="dxa"/>
          </w:tcPr>
          <w:p w14:paraId="7345E548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TTCN CRs implemented:</w:t>
            </w:r>
          </w:p>
          <w:p w14:paraId="5B79FFC7" w14:textId="77777777" w:rsidR="00062187" w:rsidRPr="00062187" w:rsidRDefault="00062187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i/>
                <w:lang w:val="en-US"/>
              </w:rPr>
            </w:pP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NOTE: “no impact” means that the TTCN CR did not include any 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lastRenderedPageBreak/>
              <w:t>changes or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that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 the changes were covered by another CR.</w:t>
            </w:r>
          </w:p>
        </w:tc>
        <w:tc>
          <w:tcPr>
            <w:tcW w:w="6773" w:type="dxa"/>
          </w:tcPr>
          <w:p w14:paraId="7256629C" w14:textId="77777777" w:rsidR="00BA3330" w:rsidRPr="007858DB" w:rsidRDefault="00BA3330" w:rsidP="00BA3330">
            <w:pPr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lastRenderedPageBreak/>
              <w:t xml:space="preserve">Category B: </w:t>
            </w:r>
          </w:p>
          <w:p w14:paraId="7EA3AE44" w14:textId="77777777" w:rsidR="003102E9" w:rsidRDefault="003102E9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3102E9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R5s240599 (NR_FR1 11.5.12.NR5GC), </w:t>
            </w:r>
          </w:p>
          <w:p w14:paraId="7ABB8F34" w14:textId="77777777" w:rsidR="003102E9" w:rsidRDefault="003102E9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3102E9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R5s240616 (NR_FR1 8.1.2.1.5.4.NR5GC), </w:t>
            </w:r>
          </w:p>
          <w:p w14:paraId="0AC23CA5" w14:textId="77777777" w:rsidR="003102E9" w:rsidRDefault="003102E9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3102E9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R5s240629 (NR_FR1 11.5.3.NR5GC), </w:t>
            </w:r>
          </w:p>
          <w:p w14:paraId="505217BF" w14:textId="7B42CCCF" w:rsidR="0026386A" w:rsidRDefault="003102E9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92119">
              <w:rPr>
                <w:rFonts w:ascii="Arial" w:hAnsi="Arial"/>
                <w:snapToGrid w:val="0"/>
                <w:color w:val="000000"/>
                <w:lang w:val="pt-BR" w:eastAsia="de-DE"/>
              </w:rPr>
              <w:t>R5s240686</w:t>
            </w:r>
            <w:r w:rsidRPr="003102E9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(NR_FR1 7.1.1.12.4.1.NR5GC)</w:t>
            </w:r>
            <w:r w:rsidR="00292119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(partially implemented)</w:t>
            </w:r>
          </w:p>
          <w:p w14:paraId="033656E9" w14:textId="77777777" w:rsidR="003102E9" w:rsidRDefault="003102E9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5880D3E0" w14:textId="65007335" w:rsidR="003102E9" w:rsidRDefault="003102E9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3102E9">
              <w:rPr>
                <w:rFonts w:ascii="Arial" w:hAnsi="Arial"/>
                <w:snapToGrid w:val="0"/>
                <w:color w:val="000000"/>
                <w:lang w:val="pt-BR" w:eastAsia="de-DE"/>
              </w:rPr>
              <w:t>R5s240685 (LTE_TDD 8.5.5.1)</w:t>
            </w:r>
          </w:p>
          <w:p w14:paraId="129E6789" w14:textId="77777777" w:rsidR="00B54CC1" w:rsidRDefault="00B54CC1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5253E285" w14:textId="293A6425" w:rsidR="00B54CC1" w:rsidRDefault="00B54CC1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B54CC1">
              <w:rPr>
                <w:rFonts w:ascii="Arial" w:hAnsi="Arial"/>
                <w:snapToGrid w:val="0"/>
                <w:color w:val="000000"/>
                <w:lang w:val="pt-BR" w:eastAsia="de-DE"/>
              </w:rPr>
              <w:t>R5s240511 (MCX 5.1.MCPTT)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(partially implemented)</w:t>
            </w:r>
          </w:p>
          <w:p w14:paraId="1E637825" w14:textId="77777777" w:rsidR="003102E9" w:rsidRDefault="003102E9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54E7E60D" w14:textId="77777777" w:rsidR="00BA333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B, No impact: </w:t>
            </w:r>
          </w:p>
          <w:p w14:paraId="7604414F" w14:textId="77777777" w:rsidR="0026386A" w:rsidRPr="007858DB" w:rsidRDefault="0026386A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2313F501" w14:textId="77777777" w:rsidR="003102E9" w:rsidRDefault="003102E9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3102E9">
              <w:rPr>
                <w:rFonts w:ascii="Arial" w:hAnsi="Arial" w:cs="Arial"/>
                <w:color w:val="000000"/>
                <w:lang w:val="pt-BR"/>
              </w:rPr>
              <w:t xml:space="preserve">R5s240618 (NR_FR1 8.1.2.1.5.5.NR5GC), </w:t>
            </w:r>
          </w:p>
          <w:p w14:paraId="36304C50" w14:textId="171F33D3" w:rsidR="0026386A" w:rsidRDefault="003102E9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3102E9">
              <w:rPr>
                <w:rFonts w:ascii="Arial" w:hAnsi="Arial" w:cs="Arial"/>
                <w:color w:val="000000"/>
                <w:lang w:val="pt-BR"/>
              </w:rPr>
              <w:t>R5s240622 (NR_FR1 8.1.2.1.5.6.NR5GC)</w:t>
            </w:r>
          </w:p>
          <w:p w14:paraId="6AA8441C" w14:textId="77777777" w:rsidR="003102E9" w:rsidRPr="007858DB" w:rsidRDefault="003102E9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10A6D044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F: </w:t>
            </w:r>
          </w:p>
          <w:p w14:paraId="6A906D6F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0B47CD5F" w14:textId="56C14FC3" w:rsidR="008C6EF8" w:rsidRDefault="003102E9" w:rsidP="00BA3330">
            <w:pPr>
              <w:spacing w:after="0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3102E9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R5s240440, R5s240505, R5s240561, R5s240562, R5s240564, R5s240565, R5s240566, R5s240568, R5s240569, R5s240570, R5s240571, R5s240572, R5s240573, R5s240575, R5s240577, R5s240578, R5s240579, R5s240580, R5s240581, R5s240582, R5s240583, R5s240584, R5s240585, R5s240586, R5s240587, R5s240588, R5s240589, R5s240590, R5s240591, R5s240592, R5s240593, R5s240594, R5s240595, R5s240598, R5s240615, R5s240623, R5s240624, R5s240625, R5s240626, R5s240627, R5s240628, R5s240631, R5s240634, R5s240635, R5s240637, R5s240640, </w:t>
            </w:r>
            <w:r w:rsidRPr="00535EA1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R5s240641</w:t>
            </w:r>
            <w:r w:rsidRPr="003102E9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R5s240642, R5s240643, R5s240645, R5s240646, R5s240647, R5s240648, R5s240649, R5s240650, R5s240651, R5s240653, R5s240654, R5s240655, R5s240656, R5s240657, R5s240658, R5s240660,  R5s240673, R5s240674, </w:t>
            </w:r>
            <w:r w:rsidRPr="00E525FB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R5s240675</w:t>
            </w:r>
            <w:r w:rsidRPr="003102E9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, R5s240676, R5s240677, R5s240678, R5s240679, R5s240680, R5s240690</w:t>
            </w:r>
          </w:p>
          <w:p w14:paraId="101702A9" w14:textId="77777777" w:rsidR="003102E9" w:rsidRPr="007858DB" w:rsidRDefault="003102E9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06D93E41" w14:textId="3768B3CF" w:rsidR="00BA333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>Category F, no impact:</w:t>
            </w:r>
          </w:p>
          <w:p w14:paraId="5CE96CB8" w14:textId="2499DF8F" w:rsidR="00882A85" w:rsidRDefault="002607FA" w:rsidP="00882A85">
            <w:pPr>
              <w:spacing w:after="0"/>
              <w:rPr>
                <w:rFonts w:ascii="Arial" w:hAnsi="Arial" w:cs="Arial"/>
                <w:i/>
                <w:iCs/>
                <w:snapToGrid w:val="0"/>
                <w:color w:val="000000"/>
                <w:szCs w:val="18"/>
                <w:lang w:eastAsia="de-DE"/>
              </w:rPr>
            </w:pPr>
            <w:r>
              <w:rPr>
                <w:rFonts w:ascii="Arial" w:hAnsi="Arial" w:cs="Arial"/>
                <w:i/>
                <w:iCs/>
                <w:snapToGrid w:val="0"/>
                <w:color w:val="000000"/>
                <w:szCs w:val="18"/>
                <w:lang w:eastAsia="de-DE"/>
              </w:rPr>
              <w:t>-</w:t>
            </w:r>
          </w:p>
          <w:p w14:paraId="0D7B069F" w14:textId="072FC08F" w:rsidR="00882A85" w:rsidRPr="007858DB" w:rsidRDefault="00882A85" w:rsidP="002607FA">
            <w:pPr>
              <w:spacing w:after="0"/>
              <w:rPr>
                <w:rFonts w:ascii="Arial" w:hAnsi="Arial"/>
                <w:lang w:val="pt-BR"/>
              </w:rPr>
            </w:pPr>
          </w:p>
        </w:tc>
      </w:tr>
      <w:tr w:rsidR="00BA3330" w:rsidRPr="00531139" w14:paraId="7AA31FEA" w14:textId="77777777" w:rsidTr="00EA0FB5">
        <w:tc>
          <w:tcPr>
            <w:tcW w:w="3150" w:type="dxa"/>
          </w:tcPr>
          <w:p w14:paraId="13C51A30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>Test cases made verifiable:</w:t>
            </w:r>
          </w:p>
        </w:tc>
        <w:tc>
          <w:tcPr>
            <w:tcW w:w="6773" w:type="dxa"/>
          </w:tcPr>
          <w:p w14:paraId="7E0210BC" w14:textId="042E35DF" w:rsidR="00ED2A18" w:rsidRPr="00754317" w:rsidRDefault="00ED2A18" w:rsidP="00ED2A18">
            <w:pPr>
              <w:pStyle w:val="NormalWeb"/>
              <w:spacing w:after="240" w:afterAutospacing="0"/>
              <w:rPr>
                <w:rFonts w:ascii="Arial" w:hAnsi="Arial" w:cs="Arial"/>
                <w:lang w:val="en-US"/>
              </w:rPr>
            </w:pPr>
            <w:r w:rsidRPr="00754317">
              <w:rPr>
                <w:rFonts w:ascii="Arial" w:hAnsi="Arial" w:cs="Arial"/>
                <w:b/>
                <w:bCs/>
                <w:lang w:val="en-US"/>
              </w:rPr>
              <w:t>ENDC test suite</w:t>
            </w:r>
            <w:r w:rsidRPr="00754317">
              <w:rPr>
                <w:rFonts w:ascii="Arial" w:hAnsi="Arial" w:cs="Arial"/>
                <w:b/>
                <w:bCs/>
                <w:lang w:val="en-US"/>
              </w:rPr>
              <w:br/>
            </w:r>
            <w:r w:rsidRPr="00754317">
              <w:rPr>
                <w:rFonts w:ascii="Arial" w:hAnsi="Arial" w:cs="Arial"/>
                <w:u w:val="single"/>
                <w:lang w:val="en-US"/>
              </w:rPr>
              <w:t>MAC</w:t>
            </w:r>
            <w:r w:rsidR="00D5169A" w:rsidRPr="00754317">
              <w:rPr>
                <w:rFonts w:ascii="Arial" w:hAnsi="Arial" w:cs="Arial"/>
                <w:u w:val="single"/>
                <w:lang w:val="en-US"/>
              </w:rPr>
              <w:t xml:space="preserve"> </w:t>
            </w:r>
            <w:proofErr w:type="spellStart"/>
            <w:r w:rsidR="00D5169A" w:rsidRPr="00754317">
              <w:rPr>
                <w:rFonts w:ascii="Arial" w:hAnsi="Arial" w:cs="Arial"/>
                <w:u w:val="single"/>
                <w:lang w:val="en-US"/>
              </w:rPr>
              <w:t>CovEnh</w:t>
            </w:r>
            <w:proofErr w:type="spellEnd"/>
            <w:r w:rsidR="00D5169A" w:rsidRPr="00754317">
              <w:rPr>
                <w:rFonts w:ascii="Arial" w:hAnsi="Arial" w:cs="Arial"/>
                <w:u w:val="single"/>
                <w:lang w:val="en-US"/>
              </w:rPr>
              <w:t xml:space="preserve"> Rel-17</w:t>
            </w:r>
            <w:r w:rsidRPr="00754317">
              <w:rPr>
                <w:rFonts w:ascii="Arial" w:hAnsi="Arial" w:cs="Arial"/>
                <w:u w:val="single"/>
                <w:lang w:val="en-US"/>
              </w:rPr>
              <w:t>:</w:t>
            </w:r>
            <w:r w:rsidRPr="00754317">
              <w:rPr>
                <w:rFonts w:ascii="Arial" w:hAnsi="Arial" w:cs="Arial"/>
                <w:lang w:val="en-US"/>
              </w:rPr>
              <w:t xml:space="preserve"> </w:t>
            </w:r>
            <w:r w:rsidR="00DB4918">
              <w:rPr>
                <w:rFonts w:ascii="Arial" w:hAnsi="Arial" w:cs="Arial"/>
                <w:lang w:val="en-US"/>
              </w:rPr>
              <w:t xml:space="preserve">7.1.1.2.6, </w:t>
            </w:r>
            <w:r w:rsidRPr="00754317">
              <w:rPr>
                <w:rFonts w:ascii="Arial" w:hAnsi="Arial" w:cs="Arial"/>
                <w:lang w:val="fr-FR"/>
              </w:rPr>
              <w:t>7.1.1.3.1</w:t>
            </w:r>
            <w:r w:rsidR="00754317" w:rsidRPr="00754317">
              <w:rPr>
                <w:rFonts w:ascii="Arial" w:hAnsi="Arial" w:cs="Arial"/>
                <w:lang w:val="fr-FR"/>
              </w:rPr>
              <w:t>4</w:t>
            </w:r>
            <w:r w:rsidRPr="00754317">
              <w:rPr>
                <w:rFonts w:ascii="Arial" w:hAnsi="Arial" w:cs="Arial"/>
                <w:lang w:val="fr-FR"/>
              </w:rPr>
              <w:t>.1, 7.1.1.3.</w:t>
            </w:r>
            <w:r w:rsidR="00754317" w:rsidRPr="00754317">
              <w:rPr>
                <w:rFonts w:ascii="Arial" w:hAnsi="Arial" w:cs="Arial"/>
                <w:lang w:val="fr-FR"/>
              </w:rPr>
              <w:t>14.3</w:t>
            </w:r>
            <w:r w:rsidRPr="00754317">
              <w:rPr>
                <w:rFonts w:ascii="Arial" w:hAnsi="Arial" w:cs="Arial"/>
                <w:lang w:val="fr-FR"/>
              </w:rPr>
              <w:br/>
            </w:r>
            <w:r w:rsidR="00754317">
              <w:rPr>
                <w:rFonts w:ascii="Arial" w:hAnsi="Arial" w:cs="Arial"/>
                <w:u w:val="single"/>
                <w:lang w:val="en-US"/>
              </w:rPr>
              <w:t>MAC</w:t>
            </w:r>
            <w:r w:rsidR="00D5169A" w:rsidRPr="00754317">
              <w:rPr>
                <w:rFonts w:ascii="Arial" w:hAnsi="Arial" w:cs="Arial"/>
                <w:u w:val="single"/>
                <w:lang w:val="en-US"/>
              </w:rPr>
              <w:t xml:space="preserve"> </w:t>
            </w:r>
            <w:proofErr w:type="spellStart"/>
            <w:r w:rsidR="00754317">
              <w:rPr>
                <w:rFonts w:ascii="Arial" w:hAnsi="Arial" w:cs="Arial"/>
                <w:u w:val="single"/>
                <w:lang w:val="en-US"/>
              </w:rPr>
              <w:t>feMIMO</w:t>
            </w:r>
            <w:proofErr w:type="spellEnd"/>
            <w:r w:rsidR="00D5169A" w:rsidRPr="00754317">
              <w:rPr>
                <w:rFonts w:ascii="Arial" w:hAnsi="Arial" w:cs="Arial"/>
                <w:u w:val="single"/>
                <w:lang w:val="en-US"/>
              </w:rPr>
              <w:t xml:space="preserve"> Rel-1</w:t>
            </w:r>
            <w:r w:rsidR="00754317">
              <w:rPr>
                <w:rFonts w:ascii="Arial" w:hAnsi="Arial" w:cs="Arial"/>
                <w:u w:val="single"/>
                <w:lang w:val="en-US"/>
              </w:rPr>
              <w:t>7</w:t>
            </w:r>
            <w:r w:rsidRPr="00754317">
              <w:rPr>
                <w:rFonts w:ascii="Arial" w:hAnsi="Arial" w:cs="Arial"/>
                <w:u w:val="single"/>
                <w:lang w:val="en-US"/>
              </w:rPr>
              <w:t>:</w:t>
            </w:r>
            <w:r w:rsidRPr="00754317">
              <w:rPr>
                <w:rFonts w:ascii="Arial" w:hAnsi="Arial" w:cs="Arial"/>
                <w:lang w:val="en-US"/>
              </w:rPr>
              <w:t xml:space="preserve"> </w:t>
            </w:r>
            <w:r w:rsidR="00754317" w:rsidRPr="00754317">
              <w:rPr>
                <w:rFonts w:ascii="Arial" w:hAnsi="Arial" w:cs="Arial"/>
                <w:lang w:val="en-US"/>
              </w:rPr>
              <w:t>7.1.1.3.17.1, 7.1.1.3.17.2</w:t>
            </w:r>
          </w:p>
          <w:p w14:paraId="262E6DDF" w14:textId="51F46BDE" w:rsidR="00ED2A18" w:rsidRPr="00B54CC1" w:rsidRDefault="00ED2A18" w:rsidP="00ED2A18">
            <w:pPr>
              <w:pStyle w:val="NormalWeb"/>
              <w:spacing w:after="240" w:afterAutospacing="0"/>
              <w:rPr>
                <w:rFonts w:ascii="Arial" w:hAnsi="Arial" w:cs="Arial"/>
                <w:highlight w:val="yellow"/>
                <w:lang w:val="en-US"/>
              </w:rPr>
            </w:pPr>
            <w:r w:rsidRPr="00754317">
              <w:rPr>
                <w:rFonts w:ascii="Arial" w:hAnsi="Arial" w:cs="Arial"/>
                <w:b/>
                <w:bCs/>
                <w:lang w:val="en-US"/>
              </w:rPr>
              <w:t>LTE_A_R12 test suite</w:t>
            </w:r>
            <w:r w:rsidRPr="00754317">
              <w:rPr>
                <w:rFonts w:ascii="Arial" w:hAnsi="Arial" w:cs="Arial"/>
                <w:b/>
                <w:bCs/>
                <w:lang w:val="en-US"/>
              </w:rPr>
              <w:br/>
            </w:r>
            <w:r w:rsidR="00754317" w:rsidRPr="00754317">
              <w:rPr>
                <w:rFonts w:ascii="Arial" w:hAnsi="Arial" w:cs="Arial"/>
                <w:u w:val="single"/>
                <w:lang w:val="en-US"/>
              </w:rPr>
              <w:t>RRC – ACB per PLMN Rel-12</w:t>
            </w:r>
            <w:r w:rsidR="00754317" w:rsidRPr="00754317">
              <w:rPr>
                <w:rFonts w:ascii="Arial" w:hAnsi="Arial" w:cs="Arial"/>
                <w:lang w:val="en-US"/>
              </w:rPr>
              <w:t>: 8.1.2.5a, 8.1.2.7a, 8.1.2.9a</w:t>
            </w:r>
            <w:r w:rsidR="00754317" w:rsidRPr="00754317">
              <w:rPr>
                <w:rFonts w:ascii="Arial" w:hAnsi="Arial" w:cs="Arial"/>
                <w:u w:val="single"/>
                <w:lang w:val="en-US"/>
              </w:rPr>
              <w:br/>
            </w:r>
            <w:proofErr w:type="spellStart"/>
            <w:r w:rsidRPr="00754317">
              <w:rPr>
                <w:rFonts w:ascii="Arial" w:hAnsi="Arial" w:cs="Arial"/>
                <w:u w:val="single"/>
                <w:lang w:val="en-US"/>
              </w:rPr>
              <w:t>Multi layer</w:t>
            </w:r>
            <w:proofErr w:type="spellEnd"/>
            <w:r w:rsidRPr="00754317">
              <w:rPr>
                <w:rFonts w:ascii="Arial" w:hAnsi="Arial" w:cs="Arial"/>
                <w:u w:val="single"/>
                <w:lang w:val="en-US"/>
              </w:rPr>
              <w:t xml:space="preserve"> Procedures</w:t>
            </w:r>
            <w:r w:rsidR="00FF0BFB" w:rsidRPr="00754317">
              <w:rPr>
                <w:rFonts w:ascii="Arial" w:hAnsi="Arial" w:cs="Arial"/>
                <w:u w:val="single"/>
                <w:lang w:val="en-US"/>
              </w:rPr>
              <w:t xml:space="preserve"> SSAC – ACB per PLMN Rel-12</w:t>
            </w:r>
            <w:r w:rsidRPr="00754317">
              <w:rPr>
                <w:rFonts w:ascii="Arial" w:hAnsi="Arial" w:cs="Arial"/>
                <w:lang w:val="en-US"/>
              </w:rPr>
              <w:t xml:space="preserve">: </w:t>
            </w:r>
            <w:r w:rsidR="00754317" w:rsidRPr="00754317">
              <w:rPr>
                <w:rFonts w:ascii="Arial" w:hAnsi="Arial" w:cs="Arial"/>
                <w:lang w:val="en-US"/>
              </w:rPr>
              <w:t>13.5.1d, 13.5.3b</w:t>
            </w:r>
            <w:r w:rsidR="00754317">
              <w:rPr>
                <w:rFonts w:ascii="Arial" w:hAnsi="Arial" w:cs="Arial"/>
                <w:lang w:val="en-US"/>
              </w:rPr>
              <w:t>, 13.5.4a</w:t>
            </w:r>
          </w:p>
          <w:p w14:paraId="4E223BE3" w14:textId="5A1D09CF" w:rsidR="00ED2A18" w:rsidRPr="00B54CC1" w:rsidRDefault="00ED2A18" w:rsidP="00ED2A18">
            <w:pPr>
              <w:pStyle w:val="NormalWeb"/>
              <w:spacing w:after="240" w:afterAutospacing="0"/>
              <w:rPr>
                <w:rFonts w:ascii="Arial" w:hAnsi="Arial" w:cs="Arial"/>
                <w:highlight w:val="yellow"/>
                <w:lang w:val="en-US"/>
              </w:rPr>
            </w:pPr>
            <w:r w:rsidRPr="00463895">
              <w:rPr>
                <w:rFonts w:ascii="Arial" w:hAnsi="Arial" w:cs="Arial"/>
                <w:b/>
                <w:bCs/>
                <w:lang w:val="en-US"/>
              </w:rPr>
              <w:t>NBIOT test suite</w:t>
            </w:r>
            <w:r w:rsidRPr="00463895">
              <w:rPr>
                <w:rFonts w:ascii="Arial" w:hAnsi="Arial" w:cs="Arial"/>
                <w:b/>
                <w:bCs/>
                <w:lang w:val="en-US"/>
              </w:rPr>
              <w:br/>
            </w:r>
            <w:r w:rsidR="00F36E07" w:rsidRPr="00463895">
              <w:rPr>
                <w:rFonts w:ascii="Arial" w:hAnsi="Arial" w:cs="Arial"/>
                <w:u w:val="single"/>
                <w:lang w:val="fr-FR"/>
              </w:rPr>
              <w:t>NTN</w:t>
            </w:r>
            <w:r w:rsidR="00905315" w:rsidRPr="00463895">
              <w:rPr>
                <w:rFonts w:ascii="Arial" w:hAnsi="Arial" w:cs="Arial"/>
                <w:u w:val="single"/>
                <w:lang w:val="fr-FR"/>
              </w:rPr>
              <w:t xml:space="preserve"> Rel-1</w:t>
            </w:r>
            <w:r w:rsidR="00F36E07" w:rsidRPr="00463895">
              <w:rPr>
                <w:rFonts w:ascii="Arial" w:hAnsi="Arial" w:cs="Arial"/>
                <w:u w:val="single"/>
                <w:lang w:val="fr-FR"/>
              </w:rPr>
              <w:t>7</w:t>
            </w:r>
            <w:r w:rsidRPr="00463895">
              <w:rPr>
                <w:rFonts w:ascii="Arial" w:hAnsi="Arial" w:cs="Arial"/>
                <w:lang w:val="fr-FR"/>
              </w:rPr>
              <w:t>: 22.</w:t>
            </w:r>
            <w:r w:rsidR="00F36E07" w:rsidRPr="00463895">
              <w:rPr>
                <w:rFonts w:ascii="Arial" w:hAnsi="Arial" w:cs="Arial"/>
                <w:lang w:val="fr-FR"/>
              </w:rPr>
              <w:t>1.3</w:t>
            </w:r>
            <w:r w:rsidRPr="00463895">
              <w:rPr>
                <w:rFonts w:ascii="Arial" w:hAnsi="Arial" w:cs="Arial"/>
                <w:lang w:val="fr-FR"/>
              </w:rPr>
              <w:br/>
            </w:r>
            <w:r w:rsidR="00463895" w:rsidRPr="00463895">
              <w:rPr>
                <w:rFonts w:ascii="Arial" w:hAnsi="Arial" w:cs="Arial"/>
                <w:u w:val="single"/>
                <w:lang w:val="fr-FR"/>
              </w:rPr>
              <w:t xml:space="preserve">NTN </w:t>
            </w:r>
            <w:proofErr w:type="spellStart"/>
            <w:r w:rsidR="00463895" w:rsidRPr="00463895">
              <w:rPr>
                <w:rFonts w:ascii="Arial" w:hAnsi="Arial" w:cs="Arial"/>
                <w:u w:val="single"/>
                <w:lang w:val="fr-FR"/>
              </w:rPr>
              <w:t>enh</w:t>
            </w:r>
            <w:proofErr w:type="spellEnd"/>
            <w:r w:rsidR="00905315" w:rsidRPr="00463895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Pr="00463895">
              <w:rPr>
                <w:rFonts w:ascii="Arial" w:hAnsi="Arial" w:cs="Arial"/>
                <w:lang w:val="fr-FR"/>
              </w:rPr>
              <w:t xml:space="preserve">: </w:t>
            </w:r>
            <w:r w:rsidR="00463895" w:rsidRPr="00463895">
              <w:rPr>
                <w:rFonts w:ascii="Arial" w:hAnsi="Arial" w:cs="Arial"/>
                <w:lang w:val="fr-FR"/>
              </w:rPr>
              <w:t>22.5.25, 22.5.26, 22.5.27</w:t>
            </w:r>
          </w:p>
          <w:p w14:paraId="7FA4E8DA" w14:textId="397AD755" w:rsidR="00ED2A18" w:rsidRPr="00B54CC1" w:rsidRDefault="00ED2A18" w:rsidP="00ED2A18">
            <w:pPr>
              <w:pStyle w:val="NormalWeb"/>
              <w:spacing w:after="240" w:afterAutospacing="0"/>
              <w:rPr>
                <w:rFonts w:ascii="Arial" w:hAnsi="Arial" w:cs="Arial"/>
                <w:b/>
                <w:bCs/>
                <w:highlight w:val="yellow"/>
                <w:lang w:val="en-US"/>
              </w:rPr>
            </w:pPr>
            <w:r w:rsidRPr="000C54F6">
              <w:rPr>
                <w:rFonts w:ascii="Arial" w:hAnsi="Arial" w:cs="Arial"/>
                <w:b/>
                <w:bCs/>
                <w:lang w:val="en-US"/>
              </w:rPr>
              <w:t>NR5GC_A test suite</w:t>
            </w:r>
            <w:r w:rsidR="00BC05E9" w:rsidRPr="000C54F6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Pr="000C54F6">
              <w:rPr>
                <w:rFonts w:ascii="Arial" w:hAnsi="Arial" w:cs="Arial"/>
                <w:b/>
                <w:bCs/>
                <w:lang w:val="en-US"/>
              </w:rPr>
              <w:br/>
            </w:r>
            <w:proofErr w:type="spellStart"/>
            <w:r w:rsidRPr="000C54F6">
              <w:rPr>
                <w:rFonts w:ascii="Arial" w:hAnsi="Arial" w:cs="Arial"/>
                <w:u w:val="single"/>
                <w:lang w:val="fr-FR"/>
              </w:rPr>
              <w:t>Idle</w:t>
            </w:r>
            <w:proofErr w:type="spellEnd"/>
            <w:r w:rsidR="00365114" w:rsidRPr="000C54F6">
              <w:rPr>
                <w:rFonts w:ascii="Arial" w:hAnsi="Arial" w:cs="Arial"/>
                <w:u w:val="single"/>
                <w:lang w:val="fr-FR"/>
              </w:rPr>
              <w:t xml:space="preserve"> </w:t>
            </w:r>
            <w:proofErr w:type="spellStart"/>
            <w:r w:rsidR="00463895" w:rsidRPr="000C54F6">
              <w:rPr>
                <w:rFonts w:ascii="Arial" w:hAnsi="Arial" w:cs="Arial"/>
                <w:u w:val="single"/>
                <w:lang w:val="fr-FR"/>
              </w:rPr>
              <w:t>NetwEnergy</w:t>
            </w:r>
            <w:proofErr w:type="spellEnd"/>
            <w:r w:rsidR="00365114" w:rsidRPr="000C54F6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Pr="000C54F6">
              <w:rPr>
                <w:rFonts w:ascii="Arial" w:hAnsi="Arial" w:cs="Arial"/>
                <w:lang w:val="fr-FR"/>
              </w:rPr>
              <w:t>: 6.1.2.</w:t>
            </w:r>
            <w:r w:rsidR="00463895" w:rsidRPr="000C54F6">
              <w:rPr>
                <w:rFonts w:ascii="Arial" w:hAnsi="Arial" w:cs="Arial"/>
                <w:lang w:val="fr-FR"/>
              </w:rPr>
              <w:t>28</w:t>
            </w:r>
            <w:r w:rsidR="00463895" w:rsidRPr="000C54F6">
              <w:rPr>
                <w:rFonts w:ascii="Arial" w:hAnsi="Arial" w:cs="Arial"/>
                <w:lang w:val="fr-FR"/>
              </w:rPr>
              <w:br/>
            </w:r>
            <w:proofErr w:type="spellStart"/>
            <w:r w:rsidR="00463895" w:rsidRPr="000C54F6">
              <w:rPr>
                <w:rFonts w:ascii="Arial" w:hAnsi="Arial" w:cs="Arial"/>
                <w:u w:val="single"/>
                <w:lang w:val="fr-FR"/>
              </w:rPr>
              <w:t>Idle</w:t>
            </w:r>
            <w:proofErr w:type="spellEnd"/>
            <w:r w:rsidR="00463895" w:rsidRPr="000C54F6">
              <w:rPr>
                <w:rFonts w:ascii="Arial" w:hAnsi="Arial" w:cs="Arial"/>
                <w:u w:val="single"/>
                <w:lang w:val="fr-FR"/>
              </w:rPr>
              <w:t xml:space="preserve"> XR </w:t>
            </w:r>
            <w:proofErr w:type="spellStart"/>
            <w:r w:rsidR="00463895" w:rsidRPr="000C54F6">
              <w:rPr>
                <w:rFonts w:ascii="Arial" w:hAnsi="Arial" w:cs="Arial"/>
                <w:u w:val="single"/>
                <w:lang w:val="fr-FR"/>
              </w:rPr>
              <w:t>en</w:t>
            </w:r>
            <w:r w:rsidR="002B3AAB">
              <w:rPr>
                <w:rFonts w:ascii="Arial" w:hAnsi="Arial" w:cs="Arial"/>
                <w:u w:val="single"/>
                <w:lang w:val="fr-FR"/>
              </w:rPr>
              <w:t>h</w:t>
            </w:r>
            <w:proofErr w:type="spellEnd"/>
            <w:r w:rsidR="00463895" w:rsidRPr="000C54F6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="00463895" w:rsidRPr="000C54F6">
              <w:rPr>
                <w:rFonts w:ascii="Arial" w:hAnsi="Arial" w:cs="Arial"/>
                <w:lang w:val="fr-FR"/>
              </w:rPr>
              <w:t>: 6.1.2.31, 6.1.2.32, 6.1.2.33</w:t>
            </w:r>
            <w:r w:rsidR="00463895" w:rsidRPr="000C54F6">
              <w:rPr>
                <w:rFonts w:ascii="Arial" w:hAnsi="Arial" w:cs="Arial"/>
                <w:lang w:val="fr-FR"/>
              </w:rPr>
              <w:br/>
            </w:r>
            <w:proofErr w:type="spellStart"/>
            <w:r w:rsidR="00463895" w:rsidRPr="000C54F6">
              <w:rPr>
                <w:rFonts w:ascii="Arial" w:hAnsi="Arial" w:cs="Arial"/>
                <w:u w:val="single"/>
                <w:lang w:val="fr-FR"/>
              </w:rPr>
              <w:t>Idle</w:t>
            </w:r>
            <w:proofErr w:type="spellEnd"/>
            <w:r w:rsidR="00463895" w:rsidRPr="000C54F6">
              <w:rPr>
                <w:rFonts w:ascii="Arial" w:hAnsi="Arial" w:cs="Arial"/>
                <w:u w:val="single"/>
                <w:lang w:val="fr-FR"/>
              </w:rPr>
              <w:t xml:space="preserve"> </w:t>
            </w:r>
            <w:proofErr w:type="spellStart"/>
            <w:r w:rsidR="00463895" w:rsidRPr="000C54F6">
              <w:rPr>
                <w:rFonts w:ascii="Arial" w:hAnsi="Arial" w:cs="Arial"/>
                <w:u w:val="single"/>
                <w:lang w:val="fr-FR"/>
              </w:rPr>
              <w:t>RedCap</w:t>
            </w:r>
            <w:proofErr w:type="spellEnd"/>
            <w:r w:rsidR="00463895" w:rsidRPr="000C54F6">
              <w:rPr>
                <w:rFonts w:ascii="Arial" w:hAnsi="Arial" w:cs="Arial"/>
                <w:u w:val="single"/>
                <w:lang w:val="fr-FR"/>
              </w:rPr>
              <w:t xml:space="preserve"> </w:t>
            </w:r>
            <w:proofErr w:type="spellStart"/>
            <w:r w:rsidR="00463895" w:rsidRPr="000C54F6">
              <w:rPr>
                <w:rFonts w:ascii="Arial" w:hAnsi="Arial" w:cs="Arial"/>
                <w:u w:val="single"/>
                <w:lang w:val="fr-FR"/>
              </w:rPr>
              <w:t>enh</w:t>
            </w:r>
            <w:proofErr w:type="spellEnd"/>
            <w:r w:rsidR="00463895" w:rsidRPr="000C54F6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="00463895" w:rsidRPr="000C54F6">
              <w:rPr>
                <w:rFonts w:ascii="Arial" w:hAnsi="Arial" w:cs="Arial"/>
                <w:lang w:val="fr-FR"/>
              </w:rPr>
              <w:t>: 6.1.2.35, 6.1.2.38</w:t>
            </w:r>
            <w:r w:rsidRPr="000C54F6">
              <w:rPr>
                <w:rFonts w:ascii="Arial" w:hAnsi="Arial" w:cs="Arial"/>
                <w:lang w:val="fr-FR"/>
              </w:rPr>
              <w:br/>
            </w:r>
            <w:r w:rsidR="000C54F6" w:rsidRPr="000C54F6">
              <w:rPr>
                <w:rFonts w:ascii="Arial" w:hAnsi="Arial" w:cs="Arial"/>
                <w:u w:val="single"/>
                <w:lang w:val="en-US"/>
              </w:rPr>
              <w:t>MAC NR MC</w:t>
            </w:r>
            <w:r w:rsidR="00365114" w:rsidRPr="000C54F6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Pr="000C54F6">
              <w:rPr>
                <w:rFonts w:ascii="Arial" w:hAnsi="Arial" w:cs="Arial"/>
                <w:lang w:val="en-US"/>
              </w:rPr>
              <w:t>:</w:t>
            </w:r>
            <w:r w:rsidRPr="000C54F6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="000C54F6" w:rsidRPr="000C54F6">
              <w:rPr>
                <w:rFonts w:ascii="Arial" w:hAnsi="Arial" w:cs="Arial"/>
                <w:lang w:val="en-US"/>
              </w:rPr>
              <w:t>7.1.1.2.8.1, 7.1.1.2.8.2, 7.1.1.2.8.3, 7.1.1.2.9.1, 7.1.1.2.9.2, 7.1.1.2.9.3, 7.1.1.7.3.1, 7.1.1.7.3.2, 7.1.1.7.3.3, 7.1.1.7.5.1, 7.1.1.7.5.2, 7.1.1.7.5.3</w:t>
            </w:r>
            <w:r w:rsidR="000C54F6" w:rsidRPr="000C54F6">
              <w:rPr>
                <w:rFonts w:ascii="Arial" w:hAnsi="Arial" w:cs="Arial"/>
                <w:lang w:val="en-US"/>
              </w:rPr>
              <w:br/>
            </w:r>
            <w:r w:rsidR="000C54F6" w:rsidRPr="000C54F6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proofErr w:type="spellStart"/>
            <w:r w:rsidR="000C54F6" w:rsidRPr="000C54F6">
              <w:rPr>
                <w:rFonts w:ascii="Arial" w:hAnsi="Arial" w:cs="Arial"/>
                <w:u w:val="single"/>
                <w:lang w:val="fr-FR"/>
              </w:rPr>
              <w:t>NetwEnergy</w:t>
            </w:r>
            <w:proofErr w:type="spellEnd"/>
            <w:r w:rsidR="000C54F6" w:rsidRPr="000C54F6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="000C54F6" w:rsidRPr="000C54F6">
              <w:rPr>
                <w:rFonts w:ascii="Arial" w:hAnsi="Arial" w:cs="Arial"/>
                <w:lang w:val="fr-FR"/>
              </w:rPr>
              <w:t>: 7.1.1.14.1.3, 7.1.1.14.1.4</w:t>
            </w:r>
          </w:p>
          <w:p w14:paraId="53BA4C13" w14:textId="79182857" w:rsidR="00ED2A18" w:rsidRPr="00B54CC1" w:rsidRDefault="00ED2A18" w:rsidP="00ED2A18">
            <w:pPr>
              <w:pStyle w:val="NormalWeb"/>
              <w:spacing w:after="240" w:afterAutospacing="0"/>
              <w:rPr>
                <w:rFonts w:ascii="Arial" w:hAnsi="Arial" w:cs="Arial"/>
                <w:highlight w:val="yellow"/>
                <w:u w:val="single"/>
                <w:lang w:val="en-US"/>
              </w:rPr>
            </w:pPr>
            <w:r w:rsidRPr="009A2573">
              <w:rPr>
                <w:rFonts w:ascii="Arial" w:hAnsi="Arial" w:cs="Arial"/>
                <w:b/>
                <w:bCs/>
                <w:lang w:val="en-US"/>
              </w:rPr>
              <w:t>NR5GC_IRAT test suite</w:t>
            </w:r>
            <w:r w:rsidRPr="009A2573">
              <w:rPr>
                <w:rFonts w:ascii="Arial" w:hAnsi="Arial" w:cs="Arial"/>
                <w:b/>
                <w:bCs/>
                <w:lang w:val="en-US"/>
              </w:rPr>
              <w:br/>
            </w:r>
            <w:r w:rsidRPr="009A2573">
              <w:rPr>
                <w:rFonts w:ascii="Arial" w:hAnsi="Arial" w:cs="Arial"/>
                <w:u w:val="single"/>
                <w:lang w:val="en-US"/>
              </w:rPr>
              <w:t>RRC</w:t>
            </w:r>
            <w:r w:rsidR="00FF135B" w:rsidRPr="009A2573">
              <w:rPr>
                <w:rFonts w:ascii="Arial" w:hAnsi="Arial" w:cs="Arial"/>
                <w:u w:val="single"/>
                <w:lang w:val="en-US"/>
              </w:rPr>
              <w:t xml:space="preserve"> </w:t>
            </w:r>
            <w:r w:rsidR="009A2573" w:rsidRPr="009A2573">
              <w:rPr>
                <w:rFonts w:ascii="Arial" w:hAnsi="Arial" w:cs="Arial"/>
                <w:u w:val="single"/>
                <w:lang w:val="en-US"/>
              </w:rPr>
              <w:t xml:space="preserve">SON MDT </w:t>
            </w:r>
            <w:proofErr w:type="spellStart"/>
            <w:r w:rsidR="009A2573" w:rsidRPr="009A2573">
              <w:rPr>
                <w:rFonts w:ascii="Arial" w:hAnsi="Arial" w:cs="Arial"/>
                <w:u w:val="single"/>
                <w:lang w:val="en-US"/>
              </w:rPr>
              <w:t>enh</w:t>
            </w:r>
            <w:proofErr w:type="spellEnd"/>
            <w:r w:rsidR="00FF135B" w:rsidRPr="009A2573">
              <w:rPr>
                <w:rFonts w:ascii="Arial" w:hAnsi="Arial" w:cs="Arial"/>
                <w:u w:val="single"/>
                <w:lang w:val="en-US"/>
              </w:rPr>
              <w:t xml:space="preserve"> Rel-1</w:t>
            </w:r>
            <w:r w:rsidR="009A2573" w:rsidRPr="009A2573">
              <w:rPr>
                <w:rFonts w:ascii="Arial" w:hAnsi="Arial" w:cs="Arial"/>
                <w:u w:val="single"/>
                <w:lang w:val="en-US"/>
              </w:rPr>
              <w:t>7</w:t>
            </w:r>
            <w:r w:rsidRPr="009A2573">
              <w:rPr>
                <w:rFonts w:ascii="Arial" w:hAnsi="Arial" w:cs="Arial"/>
                <w:lang w:val="en-US"/>
              </w:rPr>
              <w:t xml:space="preserve">: </w:t>
            </w:r>
            <w:r w:rsidR="009A2573" w:rsidRPr="009A2573">
              <w:rPr>
                <w:rFonts w:ascii="Arial" w:hAnsi="Arial" w:cs="Arial"/>
                <w:lang w:val="fr-FR"/>
              </w:rPr>
              <w:t>8.1.6.1.2.14</w:t>
            </w:r>
          </w:p>
          <w:p w14:paraId="35655D42" w14:textId="75A24D2A" w:rsidR="00ED2A18" w:rsidRPr="00B54CC1" w:rsidRDefault="00ED2A18" w:rsidP="00ED2A18">
            <w:pPr>
              <w:pStyle w:val="NormalWeb"/>
              <w:spacing w:after="240" w:afterAutospacing="0"/>
              <w:rPr>
                <w:rFonts w:ascii="Arial" w:hAnsi="Arial" w:cs="Arial"/>
                <w:highlight w:val="yellow"/>
                <w:lang w:val="en-US"/>
              </w:rPr>
            </w:pPr>
            <w:r w:rsidRPr="00D63081">
              <w:rPr>
                <w:rFonts w:ascii="Arial" w:hAnsi="Arial" w:cs="Arial"/>
                <w:b/>
                <w:bCs/>
                <w:lang w:val="en-US"/>
              </w:rPr>
              <w:lastRenderedPageBreak/>
              <w:t>NR5GC test suite</w:t>
            </w:r>
            <w:r w:rsidRPr="00D63081">
              <w:rPr>
                <w:rFonts w:ascii="Arial" w:hAnsi="Arial" w:cs="Arial"/>
                <w:b/>
                <w:bCs/>
                <w:lang w:val="en-US"/>
              </w:rPr>
              <w:br/>
            </w:r>
            <w:proofErr w:type="spellStart"/>
            <w:r w:rsidRPr="00D63081">
              <w:rPr>
                <w:rFonts w:ascii="Arial" w:hAnsi="Arial" w:cs="Arial"/>
                <w:u w:val="single"/>
                <w:lang w:val="fr-FR"/>
              </w:rPr>
              <w:t>Idle</w:t>
            </w:r>
            <w:proofErr w:type="spellEnd"/>
            <w:r w:rsidR="00FF135B" w:rsidRPr="00D63081">
              <w:rPr>
                <w:rFonts w:ascii="Arial" w:hAnsi="Arial" w:cs="Arial"/>
                <w:u w:val="single"/>
                <w:lang w:val="fr-FR"/>
              </w:rPr>
              <w:t xml:space="preserve"> </w:t>
            </w:r>
            <w:r w:rsidR="00CA5D85" w:rsidRPr="00D63081">
              <w:rPr>
                <w:rFonts w:ascii="Arial" w:hAnsi="Arial" w:cs="Arial"/>
                <w:u w:val="single"/>
                <w:lang w:val="fr-FR"/>
              </w:rPr>
              <w:t xml:space="preserve">NPN </w:t>
            </w:r>
            <w:proofErr w:type="spellStart"/>
            <w:r w:rsidR="00CA5D85" w:rsidRPr="00D63081">
              <w:rPr>
                <w:rFonts w:ascii="Arial" w:hAnsi="Arial" w:cs="Arial"/>
                <w:u w:val="single"/>
                <w:lang w:val="fr-FR"/>
              </w:rPr>
              <w:t>enh</w:t>
            </w:r>
            <w:proofErr w:type="spellEnd"/>
            <w:r w:rsidR="00FF135B" w:rsidRPr="00D63081">
              <w:rPr>
                <w:rFonts w:ascii="Arial" w:hAnsi="Arial" w:cs="Arial"/>
                <w:u w:val="single"/>
                <w:lang w:val="fr-FR"/>
              </w:rPr>
              <w:t xml:space="preserve"> Rel-17</w:t>
            </w:r>
            <w:r w:rsidRPr="00D63081">
              <w:rPr>
                <w:rFonts w:ascii="Arial" w:hAnsi="Arial" w:cs="Arial"/>
                <w:lang w:val="fr-FR"/>
              </w:rPr>
              <w:t xml:space="preserve">: </w:t>
            </w:r>
            <w:r w:rsidR="00CA5D85" w:rsidRPr="00D63081">
              <w:rPr>
                <w:rFonts w:ascii="Arial" w:hAnsi="Arial" w:cs="Arial"/>
                <w:lang w:val="fr-FR"/>
              </w:rPr>
              <w:t>6.3.3.1, 6.3.3.2, 6.3.3.3, 6.3.3.4</w:t>
            </w:r>
            <w:r w:rsidR="00CA5D85" w:rsidRPr="00D63081">
              <w:rPr>
                <w:rFonts w:ascii="Arial" w:hAnsi="Arial" w:cs="Arial"/>
                <w:lang w:val="fr-FR"/>
              </w:rPr>
              <w:br/>
            </w:r>
            <w:proofErr w:type="spellStart"/>
            <w:r w:rsidR="00CA5D85" w:rsidRPr="00D63081">
              <w:rPr>
                <w:rFonts w:ascii="Arial" w:hAnsi="Arial" w:cs="Arial"/>
                <w:u w:val="single"/>
                <w:lang w:val="fr-FR"/>
              </w:rPr>
              <w:t>Idle</w:t>
            </w:r>
            <w:proofErr w:type="spellEnd"/>
            <w:r w:rsidR="00CA5D85" w:rsidRPr="00D63081">
              <w:rPr>
                <w:rFonts w:ascii="Arial" w:hAnsi="Arial" w:cs="Arial"/>
                <w:u w:val="single"/>
                <w:lang w:val="fr-FR"/>
              </w:rPr>
              <w:t xml:space="preserve"> NTN Rel-17</w:t>
            </w:r>
            <w:r w:rsidR="00CA5D85" w:rsidRPr="00D63081">
              <w:rPr>
                <w:rFonts w:ascii="Arial" w:hAnsi="Arial" w:cs="Arial"/>
                <w:lang w:val="fr-FR"/>
              </w:rPr>
              <w:t>: 6.7.1.5, 6.7.1.6, 6.7.2.1, 6.7.2.2</w:t>
            </w:r>
            <w:r w:rsidR="00BC05E9" w:rsidRPr="00D63081">
              <w:rPr>
                <w:rFonts w:ascii="Arial" w:hAnsi="Arial" w:cs="Arial"/>
                <w:lang w:val="en-US"/>
              </w:rPr>
              <w:br/>
            </w:r>
            <w:r w:rsidRPr="00D63081">
              <w:rPr>
                <w:rFonts w:ascii="Arial" w:hAnsi="Arial" w:cs="Arial"/>
                <w:u w:val="single"/>
                <w:lang w:val="en-US"/>
              </w:rPr>
              <w:t>MAC</w:t>
            </w:r>
            <w:r w:rsidR="00FF135B" w:rsidRPr="00D63081">
              <w:rPr>
                <w:rFonts w:ascii="Arial" w:hAnsi="Arial" w:cs="Arial"/>
                <w:u w:val="single"/>
                <w:lang w:val="en-US"/>
              </w:rPr>
              <w:t xml:space="preserve"> </w:t>
            </w:r>
            <w:proofErr w:type="spellStart"/>
            <w:r w:rsidR="00FF135B" w:rsidRPr="00D63081">
              <w:rPr>
                <w:rFonts w:ascii="Arial" w:hAnsi="Arial" w:cs="Arial"/>
                <w:u w:val="single"/>
                <w:lang w:val="en-US"/>
              </w:rPr>
              <w:t>CovEnh</w:t>
            </w:r>
            <w:proofErr w:type="spellEnd"/>
            <w:r w:rsidR="00FF135B" w:rsidRPr="00D63081">
              <w:rPr>
                <w:rFonts w:ascii="Arial" w:hAnsi="Arial" w:cs="Arial"/>
                <w:u w:val="single"/>
                <w:lang w:val="en-US"/>
              </w:rPr>
              <w:t xml:space="preserve"> Rel-17</w:t>
            </w:r>
            <w:r w:rsidRPr="00D63081">
              <w:rPr>
                <w:rFonts w:ascii="Arial" w:hAnsi="Arial" w:cs="Arial"/>
                <w:lang w:val="en-US"/>
              </w:rPr>
              <w:t xml:space="preserve">: </w:t>
            </w:r>
            <w:r w:rsidR="00D63081" w:rsidRPr="00D63081">
              <w:rPr>
                <w:rFonts w:ascii="Arial" w:hAnsi="Arial" w:cs="Arial"/>
                <w:lang w:val="en-US"/>
              </w:rPr>
              <w:t>7.1.1.3.14.1, 7.1.1.3.14.3</w:t>
            </w:r>
            <w:r w:rsidR="00FF135B" w:rsidRPr="00D63081">
              <w:rPr>
                <w:rFonts w:ascii="Arial" w:hAnsi="Arial" w:cs="Arial"/>
                <w:lang w:val="fr-FR"/>
              </w:rPr>
              <w:br/>
            </w:r>
            <w:r w:rsidR="00FF135B" w:rsidRPr="00D63081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proofErr w:type="spellStart"/>
            <w:r w:rsidR="00D63081" w:rsidRPr="00D63081">
              <w:rPr>
                <w:rFonts w:ascii="Arial" w:hAnsi="Arial" w:cs="Arial"/>
                <w:u w:val="single"/>
                <w:lang w:val="fr-FR"/>
              </w:rPr>
              <w:t>feMIMO</w:t>
            </w:r>
            <w:proofErr w:type="spellEnd"/>
            <w:r w:rsidR="00FF135B" w:rsidRPr="00D63081">
              <w:rPr>
                <w:rFonts w:ascii="Arial" w:hAnsi="Arial" w:cs="Arial"/>
                <w:u w:val="single"/>
                <w:lang w:val="fr-FR"/>
              </w:rPr>
              <w:t xml:space="preserve"> Rel-</w:t>
            </w:r>
            <w:r w:rsidR="00FF135B" w:rsidRPr="00D63081">
              <w:rPr>
                <w:rFonts w:ascii="Arial" w:hAnsi="Arial" w:cs="Arial"/>
                <w:u w:val="single"/>
                <w:lang w:val="en-US"/>
              </w:rPr>
              <w:t>17</w:t>
            </w:r>
            <w:r w:rsidR="00FF135B" w:rsidRPr="00D63081">
              <w:rPr>
                <w:rFonts w:ascii="Arial" w:hAnsi="Arial" w:cs="Arial"/>
                <w:lang w:val="en-US"/>
              </w:rPr>
              <w:t xml:space="preserve">: </w:t>
            </w:r>
            <w:r w:rsidR="00D63081" w:rsidRPr="00D63081">
              <w:rPr>
                <w:rFonts w:ascii="Arial" w:hAnsi="Arial" w:cs="Arial"/>
                <w:lang w:val="fr-FR"/>
              </w:rPr>
              <w:t>7.1.1.3.17.1, 7.1.1.3.17.2</w:t>
            </w:r>
            <w:r w:rsidRPr="00D63081">
              <w:rPr>
                <w:rFonts w:ascii="Arial" w:hAnsi="Arial" w:cs="Arial"/>
                <w:lang w:val="en-US"/>
              </w:rPr>
              <w:br/>
            </w:r>
            <w:r w:rsidR="00794D29" w:rsidRPr="00D63081">
              <w:rPr>
                <w:rFonts w:ascii="Arial" w:hAnsi="Arial" w:cs="Arial"/>
                <w:u w:val="single"/>
                <w:lang w:val="en-US"/>
              </w:rPr>
              <w:t xml:space="preserve">RRC </w:t>
            </w:r>
            <w:proofErr w:type="spellStart"/>
            <w:r w:rsidR="00D63081" w:rsidRPr="00D63081">
              <w:rPr>
                <w:rFonts w:ascii="Arial" w:hAnsi="Arial" w:cs="Arial"/>
                <w:u w:val="single"/>
                <w:lang w:val="en-US"/>
              </w:rPr>
              <w:t>QoE</w:t>
            </w:r>
            <w:proofErr w:type="spellEnd"/>
            <w:r w:rsidR="00794D29" w:rsidRPr="00D63081">
              <w:rPr>
                <w:rFonts w:ascii="Arial" w:hAnsi="Arial" w:cs="Arial"/>
                <w:u w:val="single"/>
                <w:lang w:val="en-US"/>
              </w:rPr>
              <w:t xml:space="preserve"> Rel-1</w:t>
            </w:r>
            <w:r w:rsidR="00D63081" w:rsidRPr="00D63081">
              <w:rPr>
                <w:rFonts w:ascii="Arial" w:hAnsi="Arial" w:cs="Arial"/>
                <w:u w:val="single"/>
                <w:lang w:val="en-US"/>
              </w:rPr>
              <w:t>7</w:t>
            </w:r>
            <w:r w:rsidR="00794D29" w:rsidRPr="00D63081">
              <w:rPr>
                <w:rFonts w:ascii="Arial" w:hAnsi="Arial" w:cs="Arial"/>
                <w:lang w:val="en-US"/>
              </w:rPr>
              <w:t xml:space="preserve">: </w:t>
            </w:r>
            <w:r w:rsidR="00D63081" w:rsidRPr="00D63081">
              <w:rPr>
                <w:rFonts w:ascii="Arial" w:hAnsi="Arial" w:cs="Arial"/>
                <w:lang w:val="en-US"/>
              </w:rPr>
              <w:t>8.1.3.1.24</w:t>
            </w:r>
            <w:r w:rsidR="00DB4918">
              <w:rPr>
                <w:rFonts w:ascii="Arial" w:hAnsi="Arial" w:cs="Arial"/>
                <w:lang w:val="en-US"/>
              </w:rPr>
              <w:br/>
            </w:r>
            <w:r w:rsidR="00DB4918" w:rsidRPr="00DB4918">
              <w:rPr>
                <w:rFonts w:ascii="Arial" w:hAnsi="Arial" w:cs="Arial"/>
                <w:u w:val="single"/>
                <w:lang w:val="en-US"/>
              </w:rPr>
              <w:t xml:space="preserve">RRC </w:t>
            </w:r>
            <w:r w:rsidR="00DB4918" w:rsidRPr="00D63081">
              <w:rPr>
                <w:rFonts w:ascii="Arial" w:hAnsi="Arial" w:cs="Arial"/>
                <w:u w:val="single"/>
                <w:lang w:val="fr-FR"/>
              </w:rPr>
              <w:t>NTN Rel-17</w:t>
            </w:r>
            <w:r w:rsidR="00DB4918" w:rsidRPr="00D63081">
              <w:rPr>
                <w:rFonts w:ascii="Arial" w:hAnsi="Arial" w:cs="Arial"/>
                <w:lang w:val="fr-FR"/>
              </w:rPr>
              <w:t>:</w:t>
            </w:r>
            <w:r w:rsidR="00DB4918">
              <w:rPr>
                <w:rFonts w:ascii="Arial" w:hAnsi="Arial" w:cs="Arial"/>
                <w:lang w:val="fr-FR"/>
              </w:rPr>
              <w:t xml:space="preserve"> </w:t>
            </w:r>
            <w:r w:rsidR="00DB4918" w:rsidRPr="00DB4918">
              <w:rPr>
                <w:rFonts w:ascii="Arial" w:hAnsi="Arial" w:cs="Arial"/>
                <w:lang w:val="fr-FR"/>
              </w:rPr>
              <w:t>8.1.4.4.6, 8.1.4.4.7</w:t>
            </w:r>
            <w:r w:rsidR="00794D29" w:rsidRPr="00D63081">
              <w:rPr>
                <w:rFonts w:ascii="Arial" w:hAnsi="Arial" w:cs="Arial"/>
                <w:lang w:val="en-US"/>
              </w:rPr>
              <w:br/>
            </w:r>
            <w:r w:rsidR="00794D29" w:rsidRPr="00D63081">
              <w:rPr>
                <w:rFonts w:ascii="Arial" w:hAnsi="Arial" w:cs="Arial"/>
                <w:u w:val="single"/>
                <w:lang w:val="en-US"/>
              </w:rPr>
              <w:t>RRC NR-U Rel-16</w:t>
            </w:r>
            <w:r w:rsidR="00794D29" w:rsidRPr="00D63081">
              <w:rPr>
                <w:rFonts w:ascii="Arial" w:hAnsi="Arial" w:cs="Arial"/>
                <w:lang w:val="en-US"/>
              </w:rPr>
              <w:t xml:space="preserve">: </w:t>
            </w:r>
            <w:r w:rsidRPr="00D63081">
              <w:rPr>
                <w:rFonts w:ascii="Arial" w:hAnsi="Arial" w:cs="Arial"/>
                <w:lang w:val="en-US"/>
              </w:rPr>
              <w:t>8.1.8.</w:t>
            </w:r>
            <w:r w:rsidR="00D63081" w:rsidRPr="00D63081">
              <w:rPr>
                <w:rFonts w:ascii="Arial" w:hAnsi="Arial" w:cs="Arial"/>
                <w:lang w:val="en-US"/>
              </w:rPr>
              <w:t>1.3</w:t>
            </w:r>
            <w:r w:rsidR="0049123D">
              <w:rPr>
                <w:rFonts w:ascii="Arial" w:hAnsi="Arial" w:cs="Arial"/>
                <w:lang w:val="en-US"/>
              </w:rPr>
              <w:t xml:space="preserve">, </w:t>
            </w:r>
            <w:r w:rsidR="0049123D" w:rsidRPr="0049123D">
              <w:rPr>
                <w:rFonts w:ascii="Arial" w:hAnsi="Arial" w:cs="Arial"/>
                <w:lang w:val="en-US"/>
              </w:rPr>
              <w:t>8.2.5.7.2</w:t>
            </w:r>
            <w:r w:rsidRPr="00B54CC1">
              <w:rPr>
                <w:rFonts w:ascii="Arial" w:hAnsi="Arial" w:cs="Arial"/>
                <w:highlight w:val="yellow"/>
                <w:lang w:val="en-US"/>
              </w:rPr>
              <w:br/>
            </w:r>
            <w:r w:rsidR="00BC05E9" w:rsidRPr="00A6383E">
              <w:rPr>
                <w:rFonts w:ascii="Arial" w:hAnsi="Arial" w:cs="Arial"/>
                <w:u w:val="single"/>
                <w:lang w:val="en-US"/>
              </w:rPr>
              <w:t xml:space="preserve">RRC </w:t>
            </w:r>
            <w:r w:rsidR="0049123D" w:rsidRPr="00A6383E">
              <w:rPr>
                <w:rFonts w:ascii="Arial" w:hAnsi="Arial" w:cs="Arial"/>
                <w:u w:val="single"/>
                <w:lang w:val="en-US"/>
              </w:rPr>
              <w:t xml:space="preserve">MR-DC </w:t>
            </w:r>
            <w:proofErr w:type="spellStart"/>
            <w:r w:rsidR="0049123D" w:rsidRPr="00A6383E">
              <w:rPr>
                <w:rFonts w:ascii="Arial" w:hAnsi="Arial" w:cs="Arial"/>
                <w:u w:val="single"/>
                <w:lang w:val="en-US"/>
              </w:rPr>
              <w:t>enh</w:t>
            </w:r>
            <w:proofErr w:type="spellEnd"/>
            <w:r w:rsidR="0049123D" w:rsidRPr="00A6383E">
              <w:rPr>
                <w:rFonts w:ascii="Arial" w:hAnsi="Arial" w:cs="Arial"/>
                <w:u w:val="single"/>
                <w:lang w:val="en-US"/>
              </w:rPr>
              <w:t xml:space="preserve"> Ph2</w:t>
            </w:r>
            <w:r w:rsidR="00BC05E9" w:rsidRPr="00A6383E">
              <w:rPr>
                <w:rFonts w:ascii="Arial" w:hAnsi="Arial" w:cs="Arial"/>
                <w:u w:val="single"/>
                <w:lang w:val="en-US"/>
              </w:rPr>
              <w:t xml:space="preserve"> Rel-17</w:t>
            </w:r>
            <w:r w:rsidR="00BC05E9" w:rsidRPr="00A6383E">
              <w:rPr>
                <w:rFonts w:ascii="Arial" w:hAnsi="Arial" w:cs="Arial"/>
                <w:lang w:val="en-US"/>
              </w:rPr>
              <w:t xml:space="preserve">: </w:t>
            </w:r>
            <w:r w:rsidR="0049123D" w:rsidRPr="0049123D">
              <w:rPr>
                <w:rFonts w:ascii="Arial" w:hAnsi="Arial" w:cs="Arial"/>
                <w:lang w:val="en-US"/>
              </w:rPr>
              <w:t>8.2.3.18.5, 8.2.3.18.7</w:t>
            </w:r>
            <w:r w:rsidR="00BC05E9" w:rsidRPr="00B54CC1">
              <w:rPr>
                <w:rFonts w:ascii="Arial" w:hAnsi="Arial" w:cs="Arial"/>
                <w:highlight w:val="yellow"/>
                <w:lang w:val="en-US"/>
              </w:rPr>
              <w:br/>
            </w:r>
            <w:r w:rsidRPr="00A6383E">
              <w:rPr>
                <w:rFonts w:ascii="Arial" w:hAnsi="Arial" w:cs="Arial"/>
                <w:u w:val="single"/>
                <w:lang w:val="en-US"/>
              </w:rPr>
              <w:t>5GMM</w:t>
            </w:r>
            <w:r w:rsidR="00D951DA" w:rsidRPr="00A6383E">
              <w:rPr>
                <w:rFonts w:ascii="Arial" w:hAnsi="Arial" w:cs="Arial"/>
                <w:u w:val="single"/>
                <w:lang w:val="en-US"/>
              </w:rPr>
              <w:t xml:space="preserve"> UAS Rel-17</w:t>
            </w:r>
            <w:r w:rsidRPr="00A6383E">
              <w:rPr>
                <w:rFonts w:ascii="Arial" w:hAnsi="Arial" w:cs="Arial"/>
                <w:lang w:val="en-US"/>
              </w:rPr>
              <w:t xml:space="preserve">: </w:t>
            </w:r>
            <w:r w:rsidR="00A6383E" w:rsidRPr="00A6383E">
              <w:rPr>
                <w:rFonts w:ascii="Arial" w:hAnsi="Arial" w:cs="Arial"/>
                <w:lang w:val="en-US"/>
              </w:rPr>
              <w:t>9.1.4.2, 9.1.5.1.17</w:t>
            </w:r>
            <w:r w:rsidR="00A6383E" w:rsidRPr="00A6383E">
              <w:rPr>
                <w:rFonts w:ascii="Arial" w:hAnsi="Arial" w:cs="Arial"/>
                <w:lang w:val="en-US"/>
              </w:rPr>
              <w:br/>
            </w:r>
            <w:r w:rsidR="00A6383E" w:rsidRPr="00A6383E">
              <w:rPr>
                <w:rFonts w:ascii="Arial" w:hAnsi="Arial" w:cs="Arial"/>
                <w:u w:val="single"/>
                <w:lang w:val="en-US"/>
              </w:rPr>
              <w:t>5GSM UAS Rel-17</w:t>
            </w:r>
            <w:r w:rsidR="00A6383E" w:rsidRPr="00A6383E">
              <w:rPr>
                <w:rFonts w:ascii="Arial" w:hAnsi="Arial" w:cs="Arial"/>
                <w:lang w:val="en-US"/>
              </w:rPr>
              <w:t>: 10.1.4.2, 10.1.4.3</w:t>
            </w:r>
            <w:r w:rsidRPr="00A6383E">
              <w:rPr>
                <w:rFonts w:ascii="Arial" w:hAnsi="Arial" w:cs="Arial"/>
                <w:lang w:val="en-US"/>
              </w:rPr>
              <w:br/>
            </w:r>
            <w:r w:rsidRPr="00A6383E">
              <w:rPr>
                <w:rFonts w:ascii="Arial" w:hAnsi="Arial" w:cs="Arial"/>
                <w:u w:val="single"/>
                <w:lang w:val="en-US"/>
              </w:rPr>
              <w:t xml:space="preserve">NR </w:t>
            </w:r>
            <w:proofErr w:type="spellStart"/>
            <w:r w:rsidRPr="00A6383E">
              <w:rPr>
                <w:rFonts w:ascii="Arial" w:hAnsi="Arial" w:cs="Arial"/>
                <w:u w:val="single"/>
                <w:lang w:val="en-US"/>
              </w:rPr>
              <w:t>Sidelink</w:t>
            </w:r>
            <w:proofErr w:type="spellEnd"/>
            <w:r w:rsidR="00D951DA" w:rsidRPr="00A6383E">
              <w:rPr>
                <w:rFonts w:ascii="Arial" w:hAnsi="Arial" w:cs="Arial"/>
                <w:u w:val="single"/>
                <w:lang w:val="en-US"/>
              </w:rPr>
              <w:t xml:space="preserve"> Rel-16</w:t>
            </w:r>
            <w:r w:rsidRPr="00A6383E">
              <w:rPr>
                <w:rFonts w:ascii="Arial" w:hAnsi="Arial" w:cs="Arial"/>
                <w:lang w:val="en-US"/>
              </w:rPr>
              <w:t xml:space="preserve">: </w:t>
            </w:r>
            <w:r w:rsidR="00A6383E" w:rsidRPr="00A6383E">
              <w:rPr>
                <w:rFonts w:ascii="Arial" w:hAnsi="Arial" w:cs="Arial"/>
                <w:lang w:val="en-US"/>
              </w:rPr>
              <w:t>12.1.10.1.1, 12.1.10.1.2</w:t>
            </w:r>
            <w:r w:rsidRPr="00A6383E">
              <w:rPr>
                <w:rFonts w:ascii="Arial" w:hAnsi="Arial" w:cs="Arial"/>
                <w:lang w:val="en-US"/>
              </w:rPr>
              <w:br/>
            </w:r>
            <w:r w:rsidRPr="00A6383E">
              <w:rPr>
                <w:rFonts w:ascii="Arial" w:hAnsi="Arial" w:cs="Arial"/>
                <w:u w:val="single"/>
                <w:lang w:val="en-US"/>
              </w:rPr>
              <w:t>MBS</w:t>
            </w:r>
            <w:r w:rsidR="00D951DA" w:rsidRPr="00A6383E">
              <w:rPr>
                <w:rFonts w:ascii="Arial" w:hAnsi="Arial" w:cs="Arial"/>
                <w:u w:val="single"/>
                <w:lang w:val="en-US"/>
              </w:rPr>
              <w:t xml:space="preserve"> Rel-17</w:t>
            </w:r>
            <w:r w:rsidRPr="00A6383E">
              <w:rPr>
                <w:rFonts w:ascii="Arial" w:hAnsi="Arial" w:cs="Arial"/>
                <w:lang w:val="en-US"/>
              </w:rPr>
              <w:t xml:space="preserve">: </w:t>
            </w:r>
            <w:r w:rsidR="00A6383E" w:rsidRPr="00A6383E">
              <w:rPr>
                <w:rFonts w:ascii="Arial" w:hAnsi="Arial" w:cs="Arial"/>
                <w:lang w:val="en-US"/>
              </w:rPr>
              <w:t>14.1.1.1, 14.1.1.3, 14.1.2.2, 14.1.2.3</w:t>
            </w:r>
          </w:p>
          <w:p w14:paraId="6DE21BD0" w14:textId="77777777" w:rsidR="005466B1" w:rsidRDefault="00ED2A18" w:rsidP="00ED2A18">
            <w:pPr>
              <w:pStyle w:val="NormalWeb"/>
              <w:spacing w:after="240" w:afterAutospacing="0"/>
              <w:rPr>
                <w:rFonts w:ascii="Arial" w:hAnsi="Arial" w:cs="Arial"/>
                <w:lang w:val="fr-FR"/>
              </w:rPr>
            </w:pPr>
            <w:r w:rsidRPr="005021BB">
              <w:rPr>
                <w:rFonts w:ascii="Arial" w:hAnsi="Arial" w:cs="Arial"/>
                <w:b/>
                <w:bCs/>
                <w:lang w:val="en-US"/>
              </w:rPr>
              <w:t>MCX test suite</w:t>
            </w:r>
            <w:r w:rsidRPr="005021BB">
              <w:rPr>
                <w:rFonts w:ascii="Arial" w:hAnsi="Arial" w:cs="Arial"/>
                <w:b/>
                <w:bCs/>
                <w:lang w:val="en-US"/>
              </w:rPr>
              <w:br/>
            </w:r>
            <w:r w:rsidRPr="005021BB">
              <w:rPr>
                <w:rFonts w:ascii="Arial" w:hAnsi="Arial" w:cs="Arial"/>
                <w:u w:val="single"/>
                <w:lang w:val="fr-FR"/>
              </w:rPr>
              <w:t>On-network</w:t>
            </w:r>
            <w:r w:rsidR="00A27878" w:rsidRPr="005021BB">
              <w:rPr>
                <w:rFonts w:ascii="Arial" w:hAnsi="Arial" w:cs="Arial"/>
                <w:u w:val="single"/>
                <w:lang w:val="fr-FR"/>
              </w:rPr>
              <w:t xml:space="preserve"> Rel-16</w:t>
            </w:r>
            <w:r w:rsidRPr="005021BB">
              <w:rPr>
                <w:rFonts w:ascii="Arial" w:hAnsi="Arial" w:cs="Arial"/>
                <w:lang w:val="fr-FR"/>
              </w:rPr>
              <w:t>: 6.8.</w:t>
            </w:r>
            <w:r w:rsidR="002B16CF" w:rsidRPr="005021BB">
              <w:rPr>
                <w:rFonts w:ascii="Arial" w:hAnsi="Arial" w:cs="Arial"/>
                <w:lang w:val="fr-FR"/>
              </w:rPr>
              <w:t>4</w:t>
            </w:r>
            <w:r w:rsidRPr="005021BB">
              <w:rPr>
                <w:rFonts w:ascii="Arial" w:hAnsi="Arial" w:cs="Arial"/>
                <w:lang w:val="fr-FR"/>
              </w:rPr>
              <w:t>.MCData</w:t>
            </w:r>
          </w:p>
          <w:p w14:paraId="56CFBD6F" w14:textId="2C503F13" w:rsidR="005021BB" w:rsidRPr="00B54CC1" w:rsidRDefault="005021BB" w:rsidP="00ED2A18">
            <w:pPr>
              <w:pStyle w:val="NormalWeb"/>
              <w:spacing w:after="240" w:afterAutospacing="0"/>
              <w:rPr>
                <w:rFonts w:ascii="Arial" w:hAnsi="Arial" w:cs="Arial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POS</w:t>
            </w:r>
            <w:r w:rsidRPr="005021BB">
              <w:rPr>
                <w:rFonts w:ascii="Arial" w:hAnsi="Arial" w:cs="Arial"/>
                <w:b/>
                <w:bCs/>
                <w:lang w:val="en-US"/>
              </w:rPr>
              <w:t xml:space="preserve"> test suite</w:t>
            </w:r>
            <w:r w:rsidRPr="005021BB">
              <w:rPr>
                <w:rFonts w:ascii="Arial" w:hAnsi="Arial" w:cs="Arial"/>
                <w:b/>
                <w:bCs/>
                <w:lang w:val="en-US"/>
              </w:rPr>
              <w:br/>
            </w:r>
            <w:r>
              <w:rPr>
                <w:rFonts w:ascii="Arial" w:hAnsi="Arial" w:cs="Arial"/>
                <w:u w:val="single"/>
                <w:lang w:val="fr-FR"/>
              </w:rPr>
              <w:t>LPP</w:t>
            </w:r>
            <w:r w:rsidRPr="005021BB">
              <w:rPr>
                <w:rFonts w:ascii="Arial" w:hAnsi="Arial" w:cs="Arial"/>
                <w:u w:val="single"/>
                <w:lang w:val="fr-FR"/>
              </w:rPr>
              <w:t xml:space="preserve"> Rel-1</w:t>
            </w:r>
            <w:r>
              <w:rPr>
                <w:rFonts w:ascii="Arial" w:hAnsi="Arial" w:cs="Arial"/>
                <w:u w:val="single"/>
                <w:lang w:val="fr-FR"/>
              </w:rPr>
              <w:t>8</w:t>
            </w:r>
            <w:r w:rsidRPr="005021BB">
              <w:rPr>
                <w:rFonts w:ascii="Arial" w:hAnsi="Arial" w:cs="Arial"/>
                <w:lang w:val="fr-FR"/>
              </w:rPr>
              <w:t>: 9.3.4.5.30s, 9.3.4.5.32s</w:t>
            </w:r>
          </w:p>
        </w:tc>
      </w:tr>
      <w:tr w:rsidR="00A40428" w:rsidRPr="00531139" w14:paraId="17E93C58" w14:textId="77777777" w:rsidTr="00EA0FB5">
        <w:tc>
          <w:tcPr>
            <w:tcW w:w="3150" w:type="dxa"/>
          </w:tcPr>
          <w:p w14:paraId="5948A08C" w14:textId="1913D2B5" w:rsidR="00A40428" w:rsidRPr="0091033A" w:rsidRDefault="00A40428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 xml:space="preserve">Test cases made </w:t>
            </w:r>
            <w:proofErr w:type="spellStart"/>
            <w:r>
              <w:rPr>
                <w:rFonts w:ascii="Arial" w:hAnsi="Arial"/>
                <w:b/>
              </w:rPr>
              <w:t>compilable</w:t>
            </w:r>
            <w:proofErr w:type="spellEnd"/>
            <w:r w:rsidRPr="00531139">
              <w:rPr>
                <w:rFonts w:ascii="Arial" w:hAnsi="Arial"/>
                <w:b/>
              </w:rPr>
              <w:t>:</w:t>
            </w:r>
          </w:p>
        </w:tc>
        <w:tc>
          <w:tcPr>
            <w:tcW w:w="6773" w:type="dxa"/>
          </w:tcPr>
          <w:p w14:paraId="16127670" w14:textId="194C82E9" w:rsidR="009C4FF2" w:rsidRPr="009C4FF2" w:rsidRDefault="009C4FF2" w:rsidP="000A6AE4">
            <w:pPr>
              <w:pStyle w:val="NormalWeb"/>
              <w:rPr>
                <w:rFonts w:ascii="Arial" w:hAnsi="Arial" w:cs="Arial"/>
                <w:b/>
                <w:bCs/>
                <w:lang w:val="en-US"/>
              </w:rPr>
            </w:pPr>
            <w:r w:rsidRPr="009C4FF2">
              <w:rPr>
                <w:rFonts w:ascii="Arial" w:hAnsi="Arial" w:cs="Arial"/>
                <w:b/>
                <w:bCs/>
                <w:lang w:val="en-US"/>
              </w:rPr>
              <w:t>NR5GC_A test suite</w:t>
            </w:r>
            <w:r w:rsidRPr="009C4FF2">
              <w:rPr>
                <w:rFonts w:ascii="Arial" w:hAnsi="Arial" w:cs="Arial"/>
                <w:b/>
                <w:bCs/>
                <w:lang w:val="en-US"/>
              </w:rPr>
              <w:br/>
            </w:r>
            <w:r w:rsidRPr="009C4FF2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proofErr w:type="spellStart"/>
            <w:r w:rsidRPr="009C4FF2">
              <w:rPr>
                <w:rFonts w:ascii="Arial" w:hAnsi="Arial" w:cs="Arial"/>
                <w:u w:val="single"/>
                <w:lang w:val="en-US"/>
              </w:rPr>
              <w:t>CovEnh</w:t>
            </w:r>
            <w:proofErr w:type="spellEnd"/>
            <w:r w:rsidRPr="009C4FF2">
              <w:rPr>
                <w:rFonts w:ascii="Arial" w:hAnsi="Arial" w:cs="Arial"/>
                <w:u w:val="single"/>
                <w:lang w:val="en-US"/>
              </w:rPr>
              <w:t xml:space="preserve"> Ph2 Rel-18</w:t>
            </w:r>
            <w:r w:rsidRPr="009C4FF2">
              <w:rPr>
                <w:rFonts w:ascii="Arial" w:hAnsi="Arial" w:cs="Arial"/>
                <w:lang w:val="en-US"/>
              </w:rPr>
              <w:t>: 7.1.1.1.20</w:t>
            </w:r>
            <w:r>
              <w:rPr>
                <w:rFonts w:ascii="Arial" w:hAnsi="Arial" w:cs="Arial"/>
                <w:lang w:val="en-US"/>
              </w:rPr>
              <w:br/>
            </w:r>
            <w:r w:rsidRPr="009C4FF2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proofErr w:type="spellStart"/>
            <w:r>
              <w:rPr>
                <w:rFonts w:ascii="Arial" w:hAnsi="Arial" w:cs="Arial"/>
                <w:u w:val="single"/>
                <w:lang w:val="fr-FR"/>
              </w:rPr>
              <w:t>NetwEnergy</w:t>
            </w:r>
            <w:proofErr w:type="spellEnd"/>
            <w:r w:rsidRPr="009C4FF2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Pr="009C4FF2">
              <w:rPr>
                <w:rFonts w:ascii="Arial" w:hAnsi="Arial" w:cs="Arial"/>
                <w:lang w:val="fr-FR"/>
              </w:rPr>
              <w:t>: 7.1.1.14.1.1, 7.1.1.14.1.2</w:t>
            </w:r>
            <w:r w:rsidRPr="009C4FF2">
              <w:rPr>
                <w:rFonts w:ascii="Arial" w:hAnsi="Arial" w:cs="Arial"/>
                <w:highlight w:val="yellow"/>
                <w:lang w:val="fr-FR"/>
              </w:rPr>
              <w:br/>
            </w:r>
            <w:r w:rsidRPr="009C4FF2">
              <w:rPr>
                <w:rFonts w:ascii="Arial" w:hAnsi="Arial" w:cs="Arial"/>
                <w:u w:val="single"/>
                <w:lang w:val="fr-FR"/>
              </w:rPr>
              <w:t xml:space="preserve">RRC </w:t>
            </w:r>
            <w:r w:rsidRPr="009C4FF2">
              <w:rPr>
                <w:rFonts w:ascii="Arial" w:hAnsi="Arial" w:cs="Arial"/>
                <w:u w:val="single"/>
                <w:lang w:val="en-US"/>
              </w:rPr>
              <w:t xml:space="preserve">MUSIM Dual </w:t>
            </w:r>
            <w:proofErr w:type="spellStart"/>
            <w:r w:rsidRPr="009C4FF2">
              <w:rPr>
                <w:rFonts w:ascii="Arial" w:hAnsi="Arial" w:cs="Arial"/>
                <w:u w:val="single"/>
                <w:lang w:val="en-US"/>
              </w:rPr>
              <w:t>TxRx</w:t>
            </w:r>
            <w:proofErr w:type="spellEnd"/>
            <w:r w:rsidRPr="009C4FF2">
              <w:rPr>
                <w:rFonts w:ascii="Arial" w:hAnsi="Arial" w:cs="Arial"/>
                <w:u w:val="single"/>
                <w:lang w:val="en-US"/>
              </w:rPr>
              <w:t xml:space="preserve"> Rel-18</w:t>
            </w:r>
            <w:r w:rsidRPr="009C4FF2">
              <w:rPr>
                <w:rFonts w:ascii="Arial" w:hAnsi="Arial" w:cs="Arial"/>
                <w:lang w:val="en-US"/>
              </w:rPr>
              <w:t>: 8.1.5.10.5, 8.1.5.10.6</w:t>
            </w:r>
          </w:p>
          <w:p w14:paraId="52440E66" w14:textId="05CE4868" w:rsidR="000A6AE4" w:rsidRPr="009C4FF2" w:rsidRDefault="000A6AE4" w:rsidP="000A6AE4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highlight w:val="yellow"/>
                <w:lang w:val="en-US"/>
              </w:rPr>
            </w:pPr>
            <w:r w:rsidRPr="009C4FF2">
              <w:rPr>
                <w:rFonts w:ascii="Arial" w:hAnsi="Arial" w:cs="Arial"/>
                <w:b/>
                <w:bCs/>
                <w:lang w:val="en-US"/>
              </w:rPr>
              <w:t>NR5GC test suite</w:t>
            </w:r>
            <w:r w:rsidRPr="009C4FF2">
              <w:rPr>
                <w:rFonts w:ascii="Arial" w:hAnsi="Arial" w:cs="Arial"/>
                <w:b/>
                <w:bCs/>
                <w:lang w:val="en-US"/>
              </w:rPr>
              <w:br/>
            </w:r>
            <w:r w:rsidRPr="009C4FF2">
              <w:rPr>
                <w:rFonts w:ascii="Arial" w:hAnsi="Arial" w:cs="Arial"/>
                <w:u w:val="single"/>
                <w:lang w:val="fr-FR"/>
              </w:rPr>
              <w:t>RRC</w:t>
            </w:r>
            <w:r w:rsidR="00786AF9" w:rsidRPr="009C4FF2">
              <w:rPr>
                <w:rFonts w:ascii="Arial" w:hAnsi="Arial" w:cs="Arial"/>
                <w:u w:val="single"/>
                <w:lang w:val="fr-FR"/>
              </w:rPr>
              <w:t xml:space="preserve"> </w:t>
            </w:r>
            <w:proofErr w:type="spellStart"/>
            <w:r w:rsidR="009C4FF2" w:rsidRPr="009C4FF2">
              <w:rPr>
                <w:rFonts w:ascii="Arial" w:hAnsi="Arial" w:cs="Arial"/>
                <w:u w:val="single"/>
                <w:lang w:val="en-US"/>
              </w:rPr>
              <w:t>QoE</w:t>
            </w:r>
            <w:proofErr w:type="spellEnd"/>
            <w:r w:rsidR="00786AF9" w:rsidRPr="009C4FF2">
              <w:rPr>
                <w:rFonts w:ascii="Arial" w:hAnsi="Arial" w:cs="Arial"/>
                <w:u w:val="single"/>
                <w:lang w:val="en-US"/>
              </w:rPr>
              <w:t xml:space="preserve"> Rel-1</w:t>
            </w:r>
            <w:r w:rsidR="009C4FF2" w:rsidRPr="009C4FF2">
              <w:rPr>
                <w:rFonts w:ascii="Arial" w:hAnsi="Arial" w:cs="Arial"/>
                <w:u w:val="single"/>
                <w:lang w:val="en-US"/>
              </w:rPr>
              <w:t>7</w:t>
            </w:r>
            <w:r w:rsidRPr="009C4FF2">
              <w:rPr>
                <w:rFonts w:ascii="Arial" w:hAnsi="Arial" w:cs="Arial"/>
                <w:lang w:val="en-US"/>
              </w:rPr>
              <w:t xml:space="preserve">: </w:t>
            </w:r>
            <w:r w:rsidR="009C4FF2" w:rsidRPr="009C4FF2">
              <w:rPr>
                <w:rFonts w:ascii="Arial" w:hAnsi="Arial" w:cs="Arial"/>
                <w:lang w:val="en-US"/>
              </w:rPr>
              <w:t>8.1.3.1.25</w:t>
            </w:r>
            <w:r w:rsidRPr="00B54CC1">
              <w:rPr>
                <w:rFonts w:ascii="Arial" w:hAnsi="Arial" w:cs="Arial"/>
                <w:highlight w:val="yellow"/>
                <w:lang w:val="fr-FR"/>
              </w:rPr>
              <w:br/>
            </w:r>
          </w:p>
        </w:tc>
      </w:tr>
      <w:tr w:rsidR="008D448E" w:rsidRPr="00531139" w14:paraId="6F305034" w14:textId="77777777" w:rsidTr="00EA0FB5">
        <w:tc>
          <w:tcPr>
            <w:tcW w:w="3150" w:type="dxa"/>
          </w:tcPr>
          <w:p w14:paraId="369311C8" w14:textId="5D7EF86F" w:rsidR="008D448E" w:rsidRPr="00531139" w:rsidRDefault="008D448E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Renumbered test cases:</w:t>
            </w:r>
          </w:p>
        </w:tc>
        <w:tc>
          <w:tcPr>
            <w:tcW w:w="6773" w:type="dxa"/>
          </w:tcPr>
          <w:p w14:paraId="431DF442" w14:textId="0C5C6E77" w:rsidR="008D448E" w:rsidRPr="00372DA9" w:rsidRDefault="009C4FF2" w:rsidP="009C4FF2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</w:pPr>
            <w:r w:rsidRPr="009C4FF2">
              <w:rPr>
                <w:rFonts w:ascii="Arial" w:hAnsi="Arial" w:cs="Arial"/>
                <w:b/>
                <w:bCs/>
                <w:lang w:val="en-US"/>
              </w:rPr>
              <w:t>NR5GC test suite</w:t>
            </w:r>
            <w:r w:rsidRPr="009C4FF2">
              <w:rPr>
                <w:rFonts w:ascii="Arial" w:hAnsi="Arial" w:cs="Arial"/>
                <w:b/>
                <w:bCs/>
                <w:lang w:val="en-US"/>
              </w:rPr>
              <w:br/>
            </w:r>
            <w:proofErr w:type="spellStart"/>
            <w:r>
              <w:rPr>
                <w:rFonts w:ascii="Arial" w:hAnsi="Arial" w:cs="Arial"/>
                <w:u w:val="single"/>
                <w:lang w:val="fr-FR"/>
              </w:rPr>
              <w:t>Idle</w:t>
            </w:r>
            <w:proofErr w:type="spellEnd"/>
            <w:r w:rsidR="007E1493">
              <w:rPr>
                <w:rFonts w:ascii="Arial" w:hAnsi="Arial" w:cs="Arial"/>
                <w:u w:val="single"/>
                <w:lang w:val="fr-FR"/>
              </w:rPr>
              <w:t xml:space="preserve"> NTN Rel-17</w:t>
            </w:r>
            <w:r w:rsidRPr="009C4FF2">
              <w:rPr>
                <w:rFonts w:ascii="Arial" w:hAnsi="Arial" w:cs="Arial"/>
                <w:lang w:val="fr-FR"/>
              </w:rPr>
              <w:t xml:space="preserve">: 6.1.2.18a </w:t>
            </w:r>
            <w:proofErr w:type="spellStart"/>
            <w:r w:rsidR="00403B9E">
              <w:rPr>
                <w:rFonts w:ascii="Arial" w:hAnsi="Arial" w:cs="Arial"/>
                <w:lang w:val="fr-FR"/>
              </w:rPr>
              <w:t>renumbered</w:t>
            </w:r>
            <w:proofErr w:type="spellEnd"/>
            <w:r w:rsidR="00403B9E">
              <w:rPr>
                <w:rFonts w:ascii="Arial" w:hAnsi="Arial" w:cs="Arial"/>
                <w:lang w:val="fr-FR"/>
              </w:rPr>
              <w:t xml:space="preserve"> as</w:t>
            </w:r>
            <w:r w:rsidRPr="009C4FF2">
              <w:rPr>
                <w:rFonts w:ascii="Arial" w:hAnsi="Arial" w:cs="Arial"/>
                <w:lang w:val="fr-FR"/>
              </w:rPr>
              <w:t xml:space="preserve"> 6.7.1.5</w:t>
            </w:r>
            <w:r>
              <w:rPr>
                <w:rFonts w:ascii="Arial" w:hAnsi="Arial" w:cs="Arial"/>
                <w:lang w:val="fr-FR"/>
              </w:rPr>
              <w:t>,</w:t>
            </w:r>
            <w:r>
              <w:rPr>
                <w:rFonts w:ascii="Arial" w:hAnsi="Arial" w:cs="Arial"/>
                <w:lang w:val="fr-FR"/>
              </w:rPr>
              <w:br/>
              <w:t xml:space="preserve"> </w:t>
            </w:r>
            <w:r w:rsidRPr="009C4FF2">
              <w:rPr>
                <w:rFonts w:ascii="Arial" w:hAnsi="Arial" w:cs="Arial"/>
                <w:lang w:val="fr-FR"/>
              </w:rPr>
              <w:t xml:space="preserve">      </w:t>
            </w:r>
            <w:r w:rsidR="007E1493">
              <w:rPr>
                <w:rFonts w:ascii="Arial" w:hAnsi="Arial" w:cs="Arial"/>
                <w:lang w:val="fr-FR"/>
              </w:rPr>
              <w:t xml:space="preserve">                    </w:t>
            </w:r>
            <w:r w:rsidRPr="009C4FF2">
              <w:rPr>
                <w:rFonts w:ascii="Arial" w:hAnsi="Arial" w:cs="Arial"/>
                <w:lang w:val="fr-FR"/>
              </w:rPr>
              <w:t xml:space="preserve"> 6.1.2.18b </w:t>
            </w:r>
            <w:proofErr w:type="spellStart"/>
            <w:r w:rsidR="00403B9E">
              <w:rPr>
                <w:rFonts w:ascii="Arial" w:hAnsi="Arial" w:cs="Arial"/>
                <w:lang w:val="fr-FR"/>
              </w:rPr>
              <w:t>renumbered</w:t>
            </w:r>
            <w:proofErr w:type="spellEnd"/>
            <w:r w:rsidR="00403B9E">
              <w:rPr>
                <w:rFonts w:ascii="Arial" w:hAnsi="Arial" w:cs="Arial"/>
                <w:lang w:val="fr-FR"/>
              </w:rPr>
              <w:t xml:space="preserve"> as</w:t>
            </w:r>
            <w:r w:rsidR="00403B9E" w:rsidRPr="009C4FF2">
              <w:rPr>
                <w:rFonts w:ascii="Arial" w:hAnsi="Arial" w:cs="Arial"/>
                <w:lang w:val="fr-FR"/>
              </w:rPr>
              <w:t xml:space="preserve"> </w:t>
            </w:r>
            <w:r w:rsidRPr="009C4FF2">
              <w:rPr>
                <w:rFonts w:ascii="Arial" w:hAnsi="Arial" w:cs="Arial"/>
                <w:lang w:val="fr-FR"/>
              </w:rPr>
              <w:t>6.7.1.6</w:t>
            </w:r>
            <w:r>
              <w:rPr>
                <w:rFonts w:ascii="Arial" w:hAnsi="Arial" w:cs="Arial"/>
                <w:lang w:val="fr-FR"/>
              </w:rPr>
              <w:t>,</w:t>
            </w:r>
            <w:r>
              <w:rPr>
                <w:rFonts w:ascii="Arial" w:hAnsi="Arial" w:cs="Arial"/>
                <w:lang w:val="fr-FR"/>
              </w:rPr>
              <w:br/>
            </w:r>
            <w:r w:rsidRPr="009C4FF2">
              <w:rPr>
                <w:rFonts w:ascii="Arial" w:hAnsi="Arial" w:cs="Arial"/>
                <w:lang w:val="fr-FR"/>
              </w:rPr>
              <w:t xml:space="preserve">        </w:t>
            </w:r>
            <w:r w:rsidR="007E1493">
              <w:rPr>
                <w:rFonts w:ascii="Arial" w:hAnsi="Arial" w:cs="Arial"/>
                <w:lang w:val="fr-FR"/>
              </w:rPr>
              <w:t xml:space="preserve">                    </w:t>
            </w:r>
            <w:r w:rsidRPr="009C4FF2">
              <w:rPr>
                <w:rFonts w:ascii="Arial" w:hAnsi="Arial" w:cs="Arial"/>
                <w:lang w:val="fr-FR"/>
              </w:rPr>
              <w:t xml:space="preserve">6.4.2.4 </w:t>
            </w:r>
            <w:proofErr w:type="spellStart"/>
            <w:r w:rsidR="00403B9E">
              <w:rPr>
                <w:rFonts w:ascii="Arial" w:hAnsi="Arial" w:cs="Arial"/>
                <w:lang w:val="fr-FR"/>
              </w:rPr>
              <w:t>renumbered</w:t>
            </w:r>
            <w:proofErr w:type="spellEnd"/>
            <w:r w:rsidR="00403B9E">
              <w:rPr>
                <w:rFonts w:ascii="Arial" w:hAnsi="Arial" w:cs="Arial"/>
                <w:lang w:val="fr-FR"/>
              </w:rPr>
              <w:t xml:space="preserve"> as</w:t>
            </w:r>
            <w:r w:rsidR="00403B9E" w:rsidRPr="009C4FF2">
              <w:rPr>
                <w:rFonts w:ascii="Arial" w:hAnsi="Arial" w:cs="Arial"/>
                <w:lang w:val="fr-FR"/>
              </w:rPr>
              <w:t xml:space="preserve"> </w:t>
            </w:r>
            <w:r w:rsidRPr="009C4FF2">
              <w:rPr>
                <w:rFonts w:ascii="Arial" w:hAnsi="Arial" w:cs="Arial"/>
                <w:lang w:val="fr-FR"/>
              </w:rPr>
              <w:t>6.7.2.1</w:t>
            </w:r>
            <w:r>
              <w:rPr>
                <w:rFonts w:ascii="Arial" w:hAnsi="Arial" w:cs="Arial"/>
                <w:lang w:val="fr-FR"/>
              </w:rPr>
              <w:t>,</w:t>
            </w:r>
            <w:r>
              <w:rPr>
                <w:rFonts w:ascii="Arial" w:hAnsi="Arial" w:cs="Arial"/>
                <w:lang w:val="fr-FR"/>
              </w:rPr>
              <w:br/>
              <w:t xml:space="preserve">     </w:t>
            </w:r>
            <w:r w:rsidRPr="009C4FF2">
              <w:rPr>
                <w:rFonts w:ascii="Arial" w:hAnsi="Arial" w:cs="Arial"/>
                <w:lang w:val="fr-FR"/>
              </w:rPr>
              <w:t xml:space="preserve">   </w:t>
            </w:r>
            <w:r w:rsidR="007E1493">
              <w:rPr>
                <w:rFonts w:ascii="Arial" w:hAnsi="Arial" w:cs="Arial"/>
                <w:lang w:val="fr-FR"/>
              </w:rPr>
              <w:t xml:space="preserve">                    </w:t>
            </w:r>
            <w:r w:rsidRPr="009C4FF2">
              <w:rPr>
                <w:rFonts w:ascii="Arial" w:hAnsi="Arial" w:cs="Arial"/>
                <w:lang w:val="fr-FR"/>
              </w:rPr>
              <w:t xml:space="preserve">6.4.2.5 </w:t>
            </w:r>
            <w:proofErr w:type="spellStart"/>
            <w:r w:rsidR="00403B9E">
              <w:rPr>
                <w:rFonts w:ascii="Arial" w:hAnsi="Arial" w:cs="Arial"/>
                <w:lang w:val="fr-FR"/>
              </w:rPr>
              <w:t>renumbered</w:t>
            </w:r>
            <w:proofErr w:type="spellEnd"/>
            <w:r w:rsidR="00403B9E">
              <w:rPr>
                <w:rFonts w:ascii="Arial" w:hAnsi="Arial" w:cs="Arial"/>
                <w:lang w:val="fr-FR"/>
              </w:rPr>
              <w:t xml:space="preserve"> as</w:t>
            </w:r>
            <w:r w:rsidR="00403B9E" w:rsidRPr="009C4FF2">
              <w:rPr>
                <w:rFonts w:ascii="Arial" w:hAnsi="Arial" w:cs="Arial"/>
                <w:lang w:val="fr-FR"/>
              </w:rPr>
              <w:t xml:space="preserve"> </w:t>
            </w:r>
            <w:r w:rsidRPr="009C4FF2">
              <w:rPr>
                <w:rFonts w:ascii="Arial" w:hAnsi="Arial" w:cs="Arial"/>
                <w:lang w:val="fr-FR"/>
              </w:rPr>
              <w:t>6.7.2.2</w:t>
            </w:r>
          </w:p>
        </w:tc>
      </w:tr>
      <w:tr w:rsidR="00BA3330" w:rsidRPr="00531139" w14:paraId="3DBEA84F" w14:textId="77777777" w:rsidTr="00EA0FB5">
        <w:tc>
          <w:tcPr>
            <w:tcW w:w="3150" w:type="dxa"/>
          </w:tcPr>
          <w:p w14:paraId="5F0C56FB" w14:textId="77777777" w:rsidR="00BA3330" w:rsidRPr="0091033A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1033A">
              <w:rPr>
                <w:rFonts w:ascii="Arial" w:hAnsi="Arial"/>
                <w:b/>
              </w:rPr>
              <w:t>Deleted test cases:</w:t>
            </w:r>
          </w:p>
        </w:tc>
        <w:tc>
          <w:tcPr>
            <w:tcW w:w="6773" w:type="dxa"/>
          </w:tcPr>
          <w:p w14:paraId="6325D73A" w14:textId="4F96429D" w:rsidR="00BA3330" w:rsidRPr="00636BED" w:rsidRDefault="008C6EF8" w:rsidP="00793184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</w:p>
        </w:tc>
      </w:tr>
      <w:tr w:rsidR="00BA3330" w:rsidRPr="00531139" w14:paraId="1DFD94B9" w14:textId="77777777" w:rsidTr="00EA0FB5">
        <w:tc>
          <w:tcPr>
            <w:tcW w:w="3150" w:type="dxa"/>
          </w:tcPr>
          <w:p w14:paraId="564BA92D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Files included:</w:t>
            </w:r>
          </w:p>
        </w:tc>
        <w:tc>
          <w:tcPr>
            <w:tcW w:w="6773" w:type="dxa"/>
          </w:tcPr>
          <w:p w14:paraId="2FA61251" w14:textId="3FBEEFDE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ENDC_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</w:t>
            </w:r>
            <w:r w:rsidR="00B54CC1">
              <w:rPr>
                <w:rFonts w:ascii="Arial" w:hAnsi="Arial" w:cs="Arial"/>
              </w:rPr>
              <w:t>wk50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11987A5" w14:textId="265DE958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IMS_EUTRA_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</w:t>
            </w:r>
            <w:r w:rsidR="00B54CC1">
              <w:rPr>
                <w:rFonts w:ascii="Arial" w:hAnsi="Arial" w:cs="Arial"/>
              </w:rPr>
              <w:t>wk50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B756CBB" w14:textId="1AC9A31E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</w:t>
            </w:r>
            <w:r w:rsidR="00B54CC1">
              <w:rPr>
                <w:rFonts w:ascii="Arial" w:hAnsi="Arial" w:cs="Arial"/>
              </w:rPr>
              <w:t>wk50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2D906B9" w14:textId="03203A83" w:rsidR="003F19BB" w:rsidRPr="007876E3" w:rsidRDefault="003F19BB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IMS_NR5GC_IWD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</w:t>
            </w:r>
            <w:r w:rsidR="00B54CC1">
              <w:rPr>
                <w:rFonts w:ascii="Arial" w:hAnsi="Arial" w:cs="Arial"/>
              </w:rPr>
              <w:t>wk50</w:t>
            </w:r>
            <w:r w:rsidRPr="007876E3">
              <w:rPr>
                <w:rFonts w:ascii="Arial" w:hAnsi="Arial" w:cs="Arial"/>
              </w:rPr>
              <w:t>.zip</w:t>
            </w:r>
          </w:p>
          <w:p w14:paraId="5AE390F1" w14:textId="48BC7B24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</w:t>
            </w:r>
            <w:r w:rsidR="00B54CC1">
              <w:rPr>
                <w:rFonts w:ascii="Arial" w:hAnsi="Arial" w:cs="Arial"/>
              </w:rPr>
              <w:t>wk50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3C4E0F" w14:textId="2EF7D8B6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IMS_WLAN_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</w:t>
            </w:r>
            <w:r w:rsidR="00B54CC1">
              <w:rPr>
                <w:rFonts w:ascii="Arial" w:hAnsi="Arial" w:cs="Arial"/>
              </w:rPr>
              <w:t>wk50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F8B847F" w14:textId="6FAEE357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</w:t>
            </w:r>
            <w:r w:rsidR="00B54CC1">
              <w:rPr>
                <w:rFonts w:ascii="Arial" w:hAnsi="Arial" w:cs="Arial"/>
              </w:rPr>
              <w:t>wk50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666B6F4" w14:textId="7B995A0C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LTE_A_PRO_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</w:t>
            </w:r>
            <w:r w:rsidR="00B54CC1">
              <w:rPr>
                <w:rFonts w:ascii="Arial" w:hAnsi="Arial" w:cs="Arial"/>
              </w:rPr>
              <w:t>wk50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5D859F08" w14:textId="09315CD2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LTE_A_R10_R11_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</w:t>
            </w:r>
            <w:r w:rsidR="00B54CC1">
              <w:rPr>
                <w:rFonts w:ascii="Arial" w:hAnsi="Arial" w:cs="Arial"/>
              </w:rPr>
              <w:t>wk50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A32E16D" w14:textId="56789E09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 xml:space="preserve">LTE_A_R12 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</w:t>
            </w:r>
            <w:r w:rsidR="00B54CC1">
              <w:rPr>
                <w:rFonts w:ascii="Arial" w:hAnsi="Arial" w:cs="Arial"/>
              </w:rPr>
              <w:t>wk50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3CFF058A" w14:textId="60FCD81F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</w:t>
            </w:r>
            <w:r w:rsidR="00B54CC1">
              <w:rPr>
                <w:rFonts w:ascii="Arial" w:hAnsi="Arial" w:cs="Arial"/>
              </w:rPr>
              <w:t>wk50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E844B0A" w14:textId="07EF3C52" w:rsidR="00D84FDD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</w:t>
            </w:r>
            <w:r w:rsidR="00B54CC1">
              <w:rPr>
                <w:rFonts w:ascii="Arial" w:hAnsi="Arial" w:cs="Arial"/>
              </w:rPr>
              <w:t>wk50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16BFE0" w14:textId="4895B375" w:rsidR="00BB301D" w:rsidRPr="007876E3" w:rsidRDefault="00BB301D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MCX_EUTRA_IWD_</w:t>
            </w:r>
            <w:r w:rsidR="00F00BE9">
              <w:rPr>
                <w:rFonts w:ascii="Arial" w:hAnsi="Arial" w:cs="Arial"/>
              </w:rPr>
              <w:t>24</w:t>
            </w:r>
            <w:r w:rsidR="00B54CC1">
              <w:rPr>
                <w:rFonts w:ascii="Arial" w:hAnsi="Arial" w:cs="Arial"/>
              </w:rPr>
              <w:t>wk50</w:t>
            </w:r>
            <w:r w:rsidR="00C172BF" w:rsidRPr="007876E3">
              <w:rPr>
                <w:rFonts w:ascii="Arial" w:hAnsi="Arial" w:cs="Arial"/>
              </w:rPr>
              <w:t>.zip</w:t>
            </w:r>
          </w:p>
          <w:p w14:paraId="78CA6A82" w14:textId="09EF8928" w:rsidR="0053726A" w:rsidRPr="007876E3" w:rsidRDefault="0053726A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MCX_IPCAN_IWD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</w:t>
            </w:r>
            <w:r w:rsidR="00B54CC1">
              <w:rPr>
                <w:rFonts w:ascii="Arial" w:hAnsi="Arial" w:cs="Arial"/>
              </w:rPr>
              <w:t>wk50</w:t>
            </w:r>
            <w:r w:rsidRPr="007876E3">
              <w:rPr>
                <w:rFonts w:ascii="Arial" w:hAnsi="Arial" w:cs="Arial"/>
              </w:rPr>
              <w:t>.zip</w:t>
            </w:r>
          </w:p>
          <w:p w14:paraId="543F722F" w14:textId="1655788D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NBIOT_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</w:t>
            </w:r>
            <w:r w:rsidR="00B54CC1">
              <w:rPr>
                <w:rFonts w:ascii="Arial" w:hAnsi="Arial" w:cs="Arial"/>
              </w:rPr>
              <w:t>wk50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210C4DB7" w14:textId="41EAFC18" w:rsidR="00D82AA6" w:rsidRPr="007876E3" w:rsidRDefault="00BC05E9" w:rsidP="00BA3330">
            <w:pPr>
              <w:spacing w:after="0"/>
              <w:rPr>
                <w:rFonts w:ascii="Arial" w:hAnsi="Arial" w:cs="Arial"/>
              </w:rPr>
            </w:pPr>
            <w:r w:rsidRPr="00BC05E9">
              <w:rPr>
                <w:rFonts w:ascii="Arial" w:hAnsi="Arial" w:cs="Arial"/>
              </w:rPr>
              <w:t>NR5GC_A_IWD_24</w:t>
            </w:r>
            <w:r w:rsidR="00B54CC1">
              <w:rPr>
                <w:rFonts w:ascii="Arial" w:hAnsi="Arial" w:cs="Arial"/>
              </w:rPr>
              <w:t>wk50</w:t>
            </w:r>
            <w:r>
              <w:rPr>
                <w:rFonts w:ascii="Arial" w:hAnsi="Arial" w:cs="Arial"/>
              </w:rPr>
              <w:br/>
            </w:r>
            <w:r w:rsidR="00D82AA6" w:rsidRPr="007876E3">
              <w:rPr>
                <w:rFonts w:ascii="Arial" w:hAnsi="Arial" w:cs="Arial"/>
              </w:rPr>
              <w:t>NR5GC_IRAT_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</w:t>
            </w:r>
            <w:r w:rsidR="00B54CC1">
              <w:rPr>
                <w:rFonts w:ascii="Arial" w:hAnsi="Arial" w:cs="Arial"/>
              </w:rPr>
              <w:t>wk50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00E3ABF" w14:textId="2032210A" w:rsidR="00AD12D4" w:rsidRPr="007876E3" w:rsidRDefault="00AD12D4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NR5GC_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</w:t>
            </w:r>
            <w:r w:rsidR="00B54CC1">
              <w:rPr>
                <w:rFonts w:ascii="Arial" w:hAnsi="Arial" w:cs="Arial"/>
              </w:rPr>
              <w:t>wk50</w:t>
            </w:r>
            <w:r w:rsidRPr="007876E3">
              <w:rPr>
                <w:rFonts w:ascii="Arial" w:hAnsi="Arial" w:cs="Arial"/>
              </w:rPr>
              <w:t>.zip</w:t>
            </w:r>
          </w:p>
          <w:p w14:paraId="6CF0A659" w14:textId="77EB4125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POS_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</w:t>
            </w:r>
            <w:r w:rsidR="00B54CC1">
              <w:rPr>
                <w:rFonts w:ascii="Arial" w:hAnsi="Arial" w:cs="Arial"/>
              </w:rPr>
              <w:t>wk50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2A9300" w14:textId="0684DBB6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SSNITZ_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</w:t>
            </w:r>
            <w:r w:rsidR="00B54CC1">
              <w:rPr>
                <w:rFonts w:ascii="Arial" w:hAnsi="Arial" w:cs="Arial"/>
              </w:rPr>
              <w:t>wk50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564BC7" w14:textId="7FA3EC23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lastRenderedPageBreak/>
              <w:t>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</w:t>
            </w:r>
            <w:r w:rsidR="00B54CC1">
              <w:rPr>
                <w:rFonts w:ascii="Arial" w:hAnsi="Arial" w:cs="Arial"/>
              </w:rPr>
              <w:t>wk50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4A5F6E5" w14:textId="77777777" w:rsidR="00BA3330" w:rsidRPr="00B33E37" w:rsidRDefault="00BA3330" w:rsidP="00BA3DF3">
            <w:pPr>
              <w:spacing w:after="0"/>
              <w:rPr>
                <w:rFonts w:ascii="Arial" w:hAnsi="Arial" w:cs="Arial"/>
                <w:highlight w:val="yellow"/>
              </w:rPr>
            </w:pPr>
          </w:p>
        </w:tc>
      </w:tr>
      <w:tr w:rsidR="00BA3330" w14:paraId="3FEF5D6A" w14:textId="77777777" w:rsidTr="00EA0FB5">
        <w:tc>
          <w:tcPr>
            <w:tcW w:w="3150" w:type="dxa"/>
          </w:tcPr>
          <w:p w14:paraId="243F357B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>Other comments:</w:t>
            </w:r>
          </w:p>
        </w:tc>
        <w:tc>
          <w:tcPr>
            <w:tcW w:w="6773" w:type="dxa"/>
          </w:tcPr>
          <w:p w14:paraId="368F3762" w14:textId="77777777" w:rsidR="009B52A4" w:rsidRPr="000C1617" w:rsidRDefault="009B52A4" w:rsidP="009B52A4">
            <w:pPr>
              <w:spacing w:after="0"/>
              <w:rPr>
                <w:rFonts w:ascii="Arial" w:hAnsi="Arial" w:cs="Arial"/>
              </w:rPr>
            </w:pPr>
            <w:r w:rsidRPr="000C1617">
              <w:rPr>
                <w:rFonts w:ascii="Arial" w:hAnsi="Arial" w:cs="Arial"/>
              </w:rPr>
              <w:t xml:space="preserve">This delivery </w:t>
            </w:r>
            <w:proofErr w:type="spellStart"/>
            <w:r w:rsidRPr="000C1617">
              <w:rPr>
                <w:rFonts w:ascii="Arial" w:hAnsi="Arial" w:cs="Arial"/>
              </w:rPr>
              <w:t>analyzed</w:t>
            </w:r>
            <w:proofErr w:type="spellEnd"/>
            <w:r w:rsidRPr="000C1617">
              <w:rPr>
                <w:rFonts w:ascii="Arial" w:hAnsi="Arial" w:cs="Arial"/>
              </w:rPr>
              <w:t xml:space="preserve"> correctly with:</w:t>
            </w:r>
          </w:p>
          <w:p w14:paraId="2F4C87BD" w14:textId="77777777" w:rsidR="009B52A4" w:rsidRPr="000C1617" w:rsidRDefault="009B52A4" w:rsidP="009B52A4">
            <w:pPr>
              <w:spacing w:after="0"/>
              <w:rPr>
                <w:rFonts w:ascii="Arial" w:hAnsi="Arial" w:cs="Arial"/>
              </w:rPr>
            </w:pPr>
            <w:r w:rsidRPr="000C1617">
              <w:rPr>
                <w:rFonts w:ascii="Arial" w:hAnsi="Arial" w:cs="Arial"/>
              </w:rPr>
              <w:t xml:space="preserve">- </w:t>
            </w:r>
            <w:proofErr w:type="spellStart"/>
            <w:r w:rsidRPr="000C1617">
              <w:rPr>
                <w:rFonts w:ascii="Arial" w:hAnsi="Arial" w:cs="Arial"/>
              </w:rPr>
              <w:t>Devoteam</w:t>
            </w:r>
            <w:proofErr w:type="spellEnd"/>
            <w:r w:rsidRPr="000C1617">
              <w:rPr>
                <w:rFonts w:ascii="Arial" w:hAnsi="Arial" w:cs="Arial"/>
              </w:rPr>
              <w:t xml:space="preserve"> TTCN-3 Toolbox</w:t>
            </w:r>
          </w:p>
          <w:p w14:paraId="26002F09" w14:textId="77777777" w:rsidR="009B52A4" w:rsidRPr="000C1617" w:rsidRDefault="009B52A4" w:rsidP="009B52A4">
            <w:pPr>
              <w:spacing w:after="0"/>
              <w:rPr>
                <w:rFonts w:ascii="Arial" w:hAnsi="Arial" w:cs="Arial"/>
              </w:rPr>
            </w:pPr>
            <w:r w:rsidRPr="000C1617">
              <w:rPr>
                <w:rFonts w:ascii="Arial" w:hAnsi="Arial" w:cs="Arial"/>
              </w:rPr>
              <w:t xml:space="preserve">- </w:t>
            </w:r>
            <w:proofErr w:type="spellStart"/>
            <w:r w:rsidRPr="000C1617">
              <w:rPr>
                <w:rFonts w:ascii="Arial" w:hAnsi="Arial" w:cs="Arial"/>
              </w:rPr>
              <w:t>Elvior</w:t>
            </w:r>
            <w:proofErr w:type="spellEnd"/>
            <w:r w:rsidRPr="000C1617">
              <w:rPr>
                <w:rFonts w:ascii="Arial" w:hAnsi="Arial" w:cs="Arial"/>
              </w:rPr>
              <w:t xml:space="preserve"> </w:t>
            </w:r>
            <w:proofErr w:type="spellStart"/>
            <w:r w:rsidRPr="000C1617">
              <w:rPr>
                <w:rFonts w:ascii="Arial" w:hAnsi="Arial" w:cs="Arial"/>
              </w:rPr>
              <w:t>TestCast</w:t>
            </w:r>
            <w:proofErr w:type="spellEnd"/>
          </w:p>
          <w:p w14:paraId="701929C8" w14:textId="77777777" w:rsidR="009B52A4" w:rsidRPr="000C1617" w:rsidRDefault="009B52A4" w:rsidP="009B52A4">
            <w:pPr>
              <w:spacing w:after="0"/>
              <w:rPr>
                <w:rFonts w:ascii="Arial" w:hAnsi="Arial" w:cs="Arial"/>
              </w:rPr>
            </w:pPr>
            <w:r w:rsidRPr="000C1617">
              <w:rPr>
                <w:rFonts w:ascii="Arial" w:hAnsi="Arial" w:cs="Arial"/>
              </w:rPr>
              <w:t>- Ericsson Titan</w:t>
            </w:r>
          </w:p>
          <w:p w14:paraId="759067E9" w14:textId="1064E2BB" w:rsidR="00203A79" w:rsidRPr="00B54CC1" w:rsidRDefault="009B52A4" w:rsidP="009B52A4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0C1617">
              <w:rPr>
                <w:rFonts w:ascii="Arial" w:hAnsi="Arial" w:cs="Arial"/>
              </w:rPr>
              <w:t xml:space="preserve">- Spirent </w:t>
            </w:r>
            <w:proofErr w:type="spellStart"/>
            <w:r w:rsidRPr="000C1617">
              <w:rPr>
                <w:rFonts w:ascii="Arial" w:hAnsi="Arial" w:cs="Arial"/>
              </w:rPr>
              <w:t>TTworkbench</w:t>
            </w:r>
            <w:proofErr w:type="spellEnd"/>
            <w:r w:rsidRPr="000C1617">
              <w:rPr>
                <w:rFonts w:ascii="Arial" w:hAnsi="Arial" w:cs="Arial"/>
              </w:rPr>
              <w:t xml:space="preserve"> (with minor errors)</w:t>
            </w:r>
          </w:p>
        </w:tc>
      </w:tr>
    </w:tbl>
    <w:p w14:paraId="5CDF8A71" w14:textId="49C667B4" w:rsidR="000F474E" w:rsidRDefault="000F474E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5B853636" w14:textId="1A6193AA" w:rsidR="00575804" w:rsidRDefault="00575804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sectPr w:rsidR="00575804">
      <w:footerReference w:type="default" r:id="rId8"/>
      <w:footnotePr>
        <w:numRestart w:val="eachSect"/>
      </w:footnotePr>
      <w:pgSz w:w="11909" w:h="16834" w:code="9"/>
      <w:pgMar w:top="1411" w:right="1138" w:bottom="1138" w:left="1138" w:header="677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F3285B" w14:textId="77777777" w:rsidR="007575EB" w:rsidRDefault="007575EB">
      <w:r>
        <w:separator/>
      </w:r>
    </w:p>
  </w:endnote>
  <w:endnote w:type="continuationSeparator" w:id="0">
    <w:p w14:paraId="6122A85D" w14:textId="77777777" w:rsidR="007575EB" w:rsidRDefault="007575EB">
      <w:r>
        <w:continuationSeparator/>
      </w:r>
    </w:p>
  </w:endnote>
  <w:endnote w:type="continuationNotice" w:id="1">
    <w:p w14:paraId="2243DE28" w14:textId="77777777" w:rsidR="007575EB" w:rsidRDefault="007575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6D305" w14:textId="77777777" w:rsidR="00434B9B" w:rsidRDefault="00434B9B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613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312BFD" w14:textId="77777777" w:rsidR="007575EB" w:rsidRDefault="007575EB">
      <w:r>
        <w:separator/>
      </w:r>
    </w:p>
  </w:footnote>
  <w:footnote w:type="continuationSeparator" w:id="0">
    <w:p w14:paraId="764B4F6C" w14:textId="77777777" w:rsidR="007575EB" w:rsidRDefault="007575EB">
      <w:r>
        <w:continuationSeparator/>
      </w:r>
    </w:p>
  </w:footnote>
  <w:footnote w:type="continuationNotice" w:id="1">
    <w:p w14:paraId="34A17A62" w14:textId="77777777" w:rsidR="007575EB" w:rsidRDefault="007575E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4AA0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4D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6893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472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8A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429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005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52DF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B4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FC4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1E29B4"/>
    <w:multiLevelType w:val="multilevel"/>
    <w:tmpl w:val="459CD74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7502FF7"/>
    <w:multiLevelType w:val="hybridMultilevel"/>
    <w:tmpl w:val="9724CCFC"/>
    <w:lvl w:ilvl="0" w:tplc="CD2E0D32">
      <w:start w:val="3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883533"/>
    <w:multiLevelType w:val="hybridMultilevel"/>
    <w:tmpl w:val="5F8E5E54"/>
    <w:lvl w:ilvl="0" w:tplc="FC7491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237202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EC55D4"/>
    <w:multiLevelType w:val="multilevel"/>
    <w:tmpl w:val="BD7E2806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eastAsia"/>
      </w:rPr>
    </w:lvl>
  </w:abstractNum>
  <w:abstractNum w:abstractNumId="16" w15:restartNumberingAfterBreak="0">
    <w:nsid w:val="2B7E30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C5A4474"/>
    <w:multiLevelType w:val="hybridMultilevel"/>
    <w:tmpl w:val="5C629C8C"/>
    <w:lvl w:ilvl="0" w:tplc="65303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6298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4E2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EC8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5A0C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EA22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56C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69D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5A37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505C1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3AB71E7"/>
    <w:multiLevelType w:val="hybridMultilevel"/>
    <w:tmpl w:val="F4E216C6"/>
    <w:lvl w:ilvl="0" w:tplc="1804D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3AAC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E0F0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203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52D7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CB4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E5B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BCB7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639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B7550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F542AB9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4B0308EC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4BA24F0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05B0082"/>
    <w:multiLevelType w:val="singleLevel"/>
    <w:tmpl w:val="D9F4050A"/>
    <w:lvl w:ilvl="0">
      <w:start w:val="1"/>
      <w:numFmt w:val="decimal"/>
      <w:lvlText w:val="WSOI-%1"/>
      <w:lvlJc w:val="left"/>
      <w:pPr>
        <w:tabs>
          <w:tab w:val="num" w:pos="1021"/>
        </w:tabs>
        <w:ind w:left="1021" w:hanging="1021"/>
      </w:pPr>
    </w:lvl>
  </w:abstractNum>
  <w:abstractNum w:abstractNumId="25" w15:restartNumberingAfterBreak="0">
    <w:nsid w:val="543368D3"/>
    <w:multiLevelType w:val="hybridMultilevel"/>
    <w:tmpl w:val="5D02AA54"/>
    <w:lvl w:ilvl="0" w:tplc="5DEA47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7F05E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FE6E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B050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1AA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69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C66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E65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FEA8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B22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F114878"/>
    <w:multiLevelType w:val="singleLevel"/>
    <w:tmpl w:val="FBB88044"/>
    <w:lvl w:ilvl="0">
      <w:start w:val="1"/>
      <w:numFmt w:val="decimal"/>
      <w:lvlText w:val="WSA-%1"/>
      <w:lvlJc w:val="left"/>
      <w:pPr>
        <w:tabs>
          <w:tab w:val="num" w:pos="1021"/>
        </w:tabs>
        <w:ind w:left="1021" w:hanging="1021"/>
      </w:pPr>
    </w:lvl>
  </w:abstractNum>
  <w:abstractNum w:abstractNumId="28" w15:restartNumberingAfterBreak="0">
    <w:nsid w:val="6B7F3B3E"/>
    <w:multiLevelType w:val="singleLevel"/>
    <w:tmpl w:val="F24846C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9" w15:restartNumberingAfterBreak="0">
    <w:nsid w:val="701807A8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72BA08F7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7D4D585F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4811978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947688400">
    <w:abstractNumId w:val="11"/>
  </w:num>
  <w:num w:numId="3" w16cid:durableId="2002660747">
    <w:abstractNumId w:val="14"/>
  </w:num>
  <w:num w:numId="4" w16cid:durableId="2069642007">
    <w:abstractNumId w:val="31"/>
  </w:num>
  <w:num w:numId="5" w16cid:durableId="1266621762">
    <w:abstractNumId w:val="28"/>
  </w:num>
  <w:num w:numId="6" w16cid:durableId="1673994655">
    <w:abstractNumId w:val="20"/>
  </w:num>
  <w:num w:numId="7" w16cid:durableId="489563123">
    <w:abstractNumId w:val="26"/>
  </w:num>
  <w:num w:numId="8" w16cid:durableId="1873807082">
    <w:abstractNumId w:val="18"/>
  </w:num>
  <w:num w:numId="9" w16cid:durableId="17005126">
    <w:abstractNumId w:val="27"/>
  </w:num>
  <w:num w:numId="10" w16cid:durableId="917054004">
    <w:abstractNumId w:val="24"/>
  </w:num>
  <w:num w:numId="11" w16cid:durableId="386689398">
    <w:abstractNumId w:val="23"/>
  </w:num>
  <w:num w:numId="12" w16cid:durableId="553195980">
    <w:abstractNumId w:val="16"/>
  </w:num>
  <w:num w:numId="13" w16cid:durableId="1017192422">
    <w:abstractNumId w:val="3"/>
  </w:num>
  <w:num w:numId="14" w16cid:durableId="1717391089">
    <w:abstractNumId w:val="7"/>
  </w:num>
  <w:num w:numId="15" w16cid:durableId="950669525">
    <w:abstractNumId w:val="6"/>
  </w:num>
  <w:num w:numId="16" w16cid:durableId="2042588479">
    <w:abstractNumId w:val="8"/>
  </w:num>
  <w:num w:numId="17" w16cid:durableId="702097092">
    <w:abstractNumId w:val="9"/>
  </w:num>
  <w:num w:numId="18" w16cid:durableId="1849053048">
    <w:abstractNumId w:val="5"/>
  </w:num>
  <w:num w:numId="19" w16cid:durableId="893392295">
    <w:abstractNumId w:val="4"/>
  </w:num>
  <w:num w:numId="20" w16cid:durableId="1830243435">
    <w:abstractNumId w:val="15"/>
  </w:num>
  <w:num w:numId="21" w16cid:durableId="15123753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2" w16cid:durableId="1993942949">
    <w:abstractNumId w:val="30"/>
  </w:num>
  <w:num w:numId="23" w16cid:durableId="1063720130">
    <w:abstractNumId w:val="29"/>
  </w:num>
  <w:num w:numId="24" w16cid:durableId="1385713350">
    <w:abstractNumId w:val="22"/>
  </w:num>
  <w:num w:numId="25" w16cid:durableId="2080401447">
    <w:abstractNumId w:val="21"/>
  </w:num>
  <w:num w:numId="26" w16cid:durableId="789586469">
    <w:abstractNumId w:val="25"/>
  </w:num>
  <w:num w:numId="27" w16cid:durableId="1975021508">
    <w:abstractNumId w:val="19"/>
  </w:num>
  <w:num w:numId="28" w16cid:durableId="2135981710">
    <w:abstractNumId w:val="17"/>
  </w:num>
  <w:num w:numId="29" w16cid:durableId="1074932887">
    <w:abstractNumId w:val="13"/>
  </w:num>
  <w:num w:numId="30" w16cid:durableId="912812313">
    <w:abstractNumId w:val="2"/>
  </w:num>
  <w:num w:numId="31" w16cid:durableId="2099783966">
    <w:abstractNumId w:val="1"/>
  </w:num>
  <w:num w:numId="32" w16cid:durableId="619995294">
    <w:abstractNumId w:val="0"/>
  </w:num>
  <w:num w:numId="33" w16cid:durableId="15393973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hideSpellingErrors/>
  <w:proofState w:spelling="clean"/>
  <w:attachedTemplate r:id="rId1"/>
  <w:linkStyl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6A3"/>
    <w:rsid w:val="000037F2"/>
    <w:rsid w:val="0000417A"/>
    <w:rsid w:val="000042D0"/>
    <w:rsid w:val="00004CDA"/>
    <w:rsid w:val="000058DC"/>
    <w:rsid w:val="00005A14"/>
    <w:rsid w:val="00006199"/>
    <w:rsid w:val="000064C6"/>
    <w:rsid w:val="00010C22"/>
    <w:rsid w:val="00013EAD"/>
    <w:rsid w:val="00014104"/>
    <w:rsid w:val="00014EA6"/>
    <w:rsid w:val="00015F27"/>
    <w:rsid w:val="0001648D"/>
    <w:rsid w:val="000165D5"/>
    <w:rsid w:val="00016FA5"/>
    <w:rsid w:val="0001727E"/>
    <w:rsid w:val="000178FC"/>
    <w:rsid w:val="00020CBA"/>
    <w:rsid w:val="000215E8"/>
    <w:rsid w:val="000217BB"/>
    <w:rsid w:val="000236B6"/>
    <w:rsid w:val="0002406B"/>
    <w:rsid w:val="00025607"/>
    <w:rsid w:val="00025AE1"/>
    <w:rsid w:val="000271BC"/>
    <w:rsid w:val="0002752D"/>
    <w:rsid w:val="00027B13"/>
    <w:rsid w:val="00031142"/>
    <w:rsid w:val="00031C42"/>
    <w:rsid w:val="000346B0"/>
    <w:rsid w:val="00034764"/>
    <w:rsid w:val="00034D9F"/>
    <w:rsid w:val="00036FA7"/>
    <w:rsid w:val="00041E7E"/>
    <w:rsid w:val="00043746"/>
    <w:rsid w:val="00044913"/>
    <w:rsid w:val="00047BA2"/>
    <w:rsid w:val="0005040B"/>
    <w:rsid w:val="00050565"/>
    <w:rsid w:val="00050B24"/>
    <w:rsid w:val="00050C90"/>
    <w:rsid w:val="00052A03"/>
    <w:rsid w:val="00052E55"/>
    <w:rsid w:val="00054260"/>
    <w:rsid w:val="00057EBD"/>
    <w:rsid w:val="0006089E"/>
    <w:rsid w:val="000618E4"/>
    <w:rsid w:val="00061FB5"/>
    <w:rsid w:val="00062187"/>
    <w:rsid w:val="000662F3"/>
    <w:rsid w:val="0006704D"/>
    <w:rsid w:val="000675B4"/>
    <w:rsid w:val="00067C74"/>
    <w:rsid w:val="00071AE5"/>
    <w:rsid w:val="000720A5"/>
    <w:rsid w:val="00072ECF"/>
    <w:rsid w:val="00075574"/>
    <w:rsid w:val="00075D1F"/>
    <w:rsid w:val="00076813"/>
    <w:rsid w:val="00076D09"/>
    <w:rsid w:val="0007721F"/>
    <w:rsid w:val="00081A77"/>
    <w:rsid w:val="0008218F"/>
    <w:rsid w:val="00082696"/>
    <w:rsid w:val="00083D14"/>
    <w:rsid w:val="000843BE"/>
    <w:rsid w:val="00084E01"/>
    <w:rsid w:val="000879B3"/>
    <w:rsid w:val="00087A67"/>
    <w:rsid w:val="00090381"/>
    <w:rsid w:val="00091969"/>
    <w:rsid w:val="0009341B"/>
    <w:rsid w:val="00093853"/>
    <w:rsid w:val="000943C8"/>
    <w:rsid w:val="00094476"/>
    <w:rsid w:val="00094A4E"/>
    <w:rsid w:val="000A07FC"/>
    <w:rsid w:val="000A12CF"/>
    <w:rsid w:val="000A2D4E"/>
    <w:rsid w:val="000A33DB"/>
    <w:rsid w:val="000A3A7A"/>
    <w:rsid w:val="000A6AE4"/>
    <w:rsid w:val="000A6FCD"/>
    <w:rsid w:val="000A7639"/>
    <w:rsid w:val="000A7A82"/>
    <w:rsid w:val="000B1E24"/>
    <w:rsid w:val="000B25A6"/>
    <w:rsid w:val="000B2ACE"/>
    <w:rsid w:val="000B3966"/>
    <w:rsid w:val="000B4645"/>
    <w:rsid w:val="000B524A"/>
    <w:rsid w:val="000B631A"/>
    <w:rsid w:val="000B66B8"/>
    <w:rsid w:val="000B74C4"/>
    <w:rsid w:val="000B75F0"/>
    <w:rsid w:val="000C0081"/>
    <w:rsid w:val="000C0E7E"/>
    <w:rsid w:val="000C1617"/>
    <w:rsid w:val="000C1FB7"/>
    <w:rsid w:val="000C3013"/>
    <w:rsid w:val="000C34A3"/>
    <w:rsid w:val="000C3794"/>
    <w:rsid w:val="000C4240"/>
    <w:rsid w:val="000C42D5"/>
    <w:rsid w:val="000C54F6"/>
    <w:rsid w:val="000C6645"/>
    <w:rsid w:val="000C7FDB"/>
    <w:rsid w:val="000D010B"/>
    <w:rsid w:val="000D224E"/>
    <w:rsid w:val="000D290E"/>
    <w:rsid w:val="000D342D"/>
    <w:rsid w:val="000D5101"/>
    <w:rsid w:val="000D6D2F"/>
    <w:rsid w:val="000D6EA2"/>
    <w:rsid w:val="000D7D5A"/>
    <w:rsid w:val="000E2CC4"/>
    <w:rsid w:val="000E3471"/>
    <w:rsid w:val="000E39B7"/>
    <w:rsid w:val="000E4F19"/>
    <w:rsid w:val="000E5075"/>
    <w:rsid w:val="000E514C"/>
    <w:rsid w:val="000E5CF6"/>
    <w:rsid w:val="000E5F63"/>
    <w:rsid w:val="000E7261"/>
    <w:rsid w:val="000E76D1"/>
    <w:rsid w:val="000F0941"/>
    <w:rsid w:val="000F0D85"/>
    <w:rsid w:val="000F1238"/>
    <w:rsid w:val="000F1706"/>
    <w:rsid w:val="000F41BB"/>
    <w:rsid w:val="000F4224"/>
    <w:rsid w:val="000F474E"/>
    <w:rsid w:val="000F4974"/>
    <w:rsid w:val="001005E3"/>
    <w:rsid w:val="001010D5"/>
    <w:rsid w:val="00101665"/>
    <w:rsid w:val="0010272D"/>
    <w:rsid w:val="0010345A"/>
    <w:rsid w:val="00104A64"/>
    <w:rsid w:val="00107062"/>
    <w:rsid w:val="00107228"/>
    <w:rsid w:val="00107692"/>
    <w:rsid w:val="001079CB"/>
    <w:rsid w:val="001107CA"/>
    <w:rsid w:val="00110A20"/>
    <w:rsid w:val="001118C8"/>
    <w:rsid w:val="00112342"/>
    <w:rsid w:val="00112DDD"/>
    <w:rsid w:val="00113AAB"/>
    <w:rsid w:val="0011416F"/>
    <w:rsid w:val="00114C59"/>
    <w:rsid w:val="00115490"/>
    <w:rsid w:val="001162FD"/>
    <w:rsid w:val="00117044"/>
    <w:rsid w:val="0011781A"/>
    <w:rsid w:val="00120243"/>
    <w:rsid w:val="001203A7"/>
    <w:rsid w:val="0012080B"/>
    <w:rsid w:val="001209E9"/>
    <w:rsid w:val="00121050"/>
    <w:rsid w:val="0012607C"/>
    <w:rsid w:val="001263A5"/>
    <w:rsid w:val="00130295"/>
    <w:rsid w:val="00130B5B"/>
    <w:rsid w:val="0013177E"/>
    <w:rsid w:val="001339CE"/>
    <w:rsid w:val="00133C89"/>
    <w:rsid w:val="00134132"/>
    <w:rsid w:val="00134812"/>
    <w:rsid w:val="0013516E"/>
    <w:rsid w:val="0013534C"/>
    <w:rsid w:val="00136D05"/>
    <w:rsid w:val="00141722"/>
    <w:rsid w:val="00141989"/>
    <w:rsid w:val="00142B8F"/>
    <w:rsid w:val="00142E05"/>
    <w:rsid w:val="00143CB8"/>
    <w:rsid w:val="001465E4"/>
    <w:rsid w:val="0014672F"/>
    <w:rsid w:val="00146951"/>
    <w:rsid w:val="00147E45"/>
    <w:rsid w:val="00147F72"/>
    <w:rsid w:val="00150856"/>
    <w:rsid w:val="00150C3F"/>
    <w:rsid w:val="00152C7B"/>
    <w:rsid w:val="00152E75"/>
    <w:rsid w:val="00154C27"/>
    <w:rsid w:val="0015556F"/>
    <w:rsid w:val="00155F87"/>
    <w:rsid w:val="001566BB"/>
    <w:rsid w:val="00157457"/>
    <w:rsid w:val="00161B56"/>
    <w:rsid w:val="001642DB"/>
    <w:rsid w:val="00164527"/>
    <w:rsid w:val="00164944"/>
    <w:rsid w:val="00165EB3"/>
    <w:rsid w:val="00165ED5"/>
    <w:rsid w:val="00166369"/>
    <w:rsid w:val="001669A7"/>
    <w:rsid w:val="00171F55"/>
    <w:rsid w:val="001733FC"/>
    <w:rsid w:val="00173F00"/>
    <w:rsid w:val="001743C6"/>
    <w:rsid w:val="00182CCF"/>
    <w:rsid w:val="0018301C"/>
    <w:rsid w:val="00183674"/>
    <w:rsid w:val="00184DE8"/>
    <w:rsid w:val="00185548"/>
    <w:rsid w:val="00186D9F"/>
    <w:rsid w:val="00187D00"/>
    <w:rsid w:val="001915F0"/>
    <w:rsid w:val="00191943"/>
    <w:rsid w:val="001933D7"/>
    <w:rsid w:val="00193505"/>
    <w:rsid w:val="0019502F"/>
    <w:rsid w:val="00195BD3"/>
    <w:rsid w:val="00196C97"/>
    <w:rsid w:val="00197BB6"/>
    <w:rsid w:val="001A0F00"/>
    <w:rsid w:val="001A0F5A"/>
    <w:rsid w:val="001A2A1A"/>
    <w:rsid w:val="001A2B4D"/>
    <w:rsid w:val="001A2E9A"/>
    <w:rsid w:val="001A31DD"/>
    <w:rsid w:val="001A3A0B"/>
    <w:rsid w:val="001A3BBE"/>
    <w:rsid w:val="001A3BD5"/>
    <w:rsid w:val="001A3F7E"/>
    <w:rsid w:val="001A5360"/>
    <w:rsid w:val="001A69CB"/>
    <w:rsid w:val="001A770E"/>
    <w:rsid w:val="001B072C"/>
    <w:rsid w:val="001B0E80"/>
    <w:rsid w:val="001B4393"/>
    <w:rsid w:val="001B59A9"/>
    <w:rsid w:val="001B5EA5"/>
    <w:rsid w:val="001B5FD6"/>
    <w:rsid w:val="001B7045"/>
    <w:rsid w:val="001C0239"/>
    <w:rsid w:val="001C073C"/>
    <w:rsid w:val="001C1337"/>
    <w:rsid w:val="001C22CF"/>
    <w:rsid w:val="001C2369"/>
    <w:rsid w:val="001C26FC"/>
    <w:rsid w:val="001C2D8C"/>
    <w:rsid w:val="001C33F7"/>
    <w:rsid w:val="001C3922"/>
    <w:rsid w:val="001C3F43"/>
    <w:rsid w:val="001C43C5"/>
    <w:rsid w:val="001C4D37"/>
    <w:rsid w:val="001C6D5C"/>
    <w:rsid w:val="001C7F51"/>
    <w:rsid w:val="001D15A0"/>
    <w:rsid w:val="001D3FB4"/>
    <w:rsid w:val="001D44EB"/>
    <w:rsid w:val="001D4959"/>
    <w:rsid w:val="001D5AA0"/>
    <w:rsid w:val="001D5AFE"/>
    <w:rsid w:val="001D5F23"/>
    <w:rsid w:val="001D6894"/>
    <w:rsid w:val="001D6BB6"/>
    <w:rsid w:val="001D6D1E"/>
    <w:rsid w:val="001D6DFF"/>
    <w:rsid w:val="001E05D3"/>
    <w:rsid w:val="001E152C"/>
    <w:rsid w:val="001E1A9B"/>
    <w:rsid w:val="001E1FF6"/>
    <w:rsid w:val="001E282C"/>
    <w:rsid w:val="001E3213"/>
    <w:rsid w:val="001E3E06"/>
    <w:rsid w:val="001E4C68"/>
    <w:rsid w:val="001E6551"/>
    <w:rsid w:val="001E6CC6"/>
    <w:rsid w:val="001E7FD0"/>
    <w:rsid w:val="001F2F76"/>
    <w:rsid w:val="001F3828"/>
    <w:rsid w:val="001F5913"/>
    <w:rsid w:val="001F5F8B"/>
    <w:rsid w:val="001F61A4"/>
    <w:rsid w:val="002006B7"/>
    <w:rsid w:val="00200AA7"/>
    <w:rsid w:val="00201E91"/>
    <w:rsid w:val="002032F1"/>
    <w:rsid w:val="002033F0"/>
    <w:rsid w:val="00203A79"/>
    <w:rsid w:val="00205719"/>
    <w:rsid w:val="00205E86"/>
    <w:rsid w:val="00205F7D"/>
    <w:rsid w:val="0020751D"/>
    <w:rsid w:val="00210A05"/>
    <w:rsid w:val="00210BEA"/>
    <w:rsid w:val="00211385"/>
    <w:rsid w:val="0021261B"/>
    <w:rsid w:val="0021313C"/>
    <w:rsid w:val="002139E7"/>
    <w:rsid w:val="00215EE6"/>
    <w:rsid w:val="00215F76"/>
    <w:rsid w:val="00216B4F"/>
    <w:rsid w:val="0022006C"/>
    <w:rsid w:val="002201BE"/>
    <w:rsid w:val="00220284"/>
    <w:rsid w:val="00220DCB"/>
    <w:rsid w:val="0022205E"/>
    <w:rsid w:val="00223656"/>
    <w:rsid w:val="00224288"/>
    <w:rsid w:val="00224676"/>
    <w:rsid w:val="0022570A"/>
    <w:rsid w:val="00225FAB"/>
    <w:rsid w:val="00227790"/>
    <w:rsid w:val="0023158F"/>
    <w:rsid w:val="002322F7"/>
    <w:rsid w:val="0023296E"/>
    <w:rsid w:val="00234698"/>
    <w:rsid w:val="00236A6B"/>
    <w:rsid w:val="00237219"/>
    <w:rsid w:val="00240749"/>
    <w:rsid w:val="002420EA"/>
    <w:rsid w:val="002428C2"/>
    <w:rsid w:val="002436B4"/>
    <w:rsid w:val="00243C46"/>
    <w:rsid w:val="00243EC3"/>
    <w:rsid w:val="002440D9"/>
    <w:rsid w:val="00244235"/>
    <w:rsid w:val="002442E7"/>
    <w:rsid w:val="0024481A"/>
    <w:rsid w:val="00247724"/>
    <w:rsid w:val="00250795"/>
    <w:rsid w:val="00254841"/>
    <w:rsid w:val="0025698F"/>
    <w:rsid w:val="002607FA"/>
    <w:rsid w:val="00260EC1"/>
    <w:rsid w:val="00261235"/>
    <w:rsid w:val="00261CD4"/>
    <w:rsid w:val="00261EB7"/>
    <w:rsid w:val="00262475"/>
    <w:rsid w:val="002626E8"/>
    <w:rsid w:val="0026386A"/>
    <w:rsid w:val="002645FD"/>
    <w:rsid w:val="00264B79"/>
    <w:rsid w:val="00266546"/>
    <w:rsid w:val="00266972"/>
    <w:rsid w:val="002708F1"/>
    <w:rsid w:val="00270C8B"/>
    <w:rsid w:val="00272BC6"/>
    <w:rsid w:val="00273B23"/>
    <w:rsid w:val="00273F7B"/>
    <w:rsid w:val="0027616B"/>
    <w:rsid w:val="00277E38"/>
    <w:rsid w:val="00277FF5"/>
    <w:rsid w:val="0028078C"/>
    <w:rsid w:val="00284A2D"/>
    <w:rsid w:val="00285122"/>
    <w:rsid w:val="00286B37"/>
    <w:rsid w:val="0029167B"/>
    <w:rsid w:val="00292119"/>
    <w:rsid w:val="00292EE1"/>
    <w:rsid w:val="002945D9"/>
    <w:rsid w:val="002A095F"/>
    <w:rsid w:val="002A2A42"/>
    <w:rsid w:val="002A3103"/>
    <w:rsid w:val="002A340E"/>
    <w:rsid w:val="002A3A6B"/>
    <w:rsid w:val="002A4684"/>
    <w:rsid w:val="002A5500"/>
    <w:rsid w:val="002A56C8"/>
    <w:rsid w:val="002A7476"/>
    <w:rsid w:val="002A7EA3"/>
    <w:rsid w:val="002B15B9"/>
    <w:rsid w:val="002B16CF"/>
    <w:rsid w:val="002B2E63"/>
    <w:rsid w:val="002B2EDA"/>
    <w:rsid w:val="002B3AAB"/>
    <w:rsid w:val="002B4DB3"/>
    <w:rsid w:val="002B513D"/>
    <w:rsid w:val="002B5C71"/>
    <w:rsid w:val="002B666D"/>
    <w:rsid w:val="002B7AFB"/>
    <w:rsid w:val="002C00EF"/>
    <w:rsid w:val="002C08A2"/>
    <w:rsid w:val="002C18E5"/>
    <w:rsid w:val="002C22C0"/>
    <w:rsid w:val="002C23CD"/>
    <w:rsid w:val="002C25F1"/>
    <w:rsid w:val="002C2D56"/>
    <w:rsid w:val="002C3527"/>
    <w:rsid w:val="002C3CC4"/>
    <w:rsid w:val="002C4420"/>
    <w:rsid w:val="002C66B4"/>
    <w:rsid w:val="002C69BD"/>
    <w:rsid w:val="002D1025"/>
    <w:rsid w:val="002D18EC"/>
    <w:rsid w:val="002D2627"/>
    <w:rsid w:val="002D2C14"/>
    <w:rsid w:val="002D67B7"/>
    <w:rsid w:val="002D7B1D"/>
    <w:rsid w:val="002E0699"/>
    <w:rsid w:val="002E1F6B"/>
    <w:rsid w:val="002E349D"/>
    <w:rsid w:val="002E35CF"/>
    <w:rsid w:val="002E5576"/>
    <w:rsid w:val="002E564A"/>
    <w:rsid w:val="002F127A"/>
    <w:rsid w:val="002F2C46"/>
    <w:rsid w:val="002F30DF"/>
    <w:rsid w:val="002F35FB"/>
    <w:rsid w:val="002F3AE2"/>
    <w:rsid w:val="002F3FF6"/>
    <w:rsid w:val="002F4046"/>
    <w:rsid w:val="002F5F6D"/>
    <w:rsid w:val="002F63B0"/>
    <w:rsid w:val="002F63B9"/>
    <w:rsid w:val="002F733B"/>
    <w:rsid w:val="00302E01"/>
    <w:rsid w:val="0030669F"/>
    <w:rsid w:val="003102E9"/>
    <w:rsid w:val="00310A70"/>
    <w:rsid w:val="00310D8B"/>
    <w:rsid w:val="00310F02"/>
    <w:rsid w:val="0031142E"/>
    <w:rsid w:val="003121D1"/>
    <w:rsid w:val="00312719"/>
    <w:rsid w:val="00313143"/>
    <w:rsid w:val="003146A0"/>
    <w:rsid w:val="00316EFC"/>
    <w:rsid w:val="00317F32"/>
    <w:rsid w:val="00320972"/>
    <w:rsid w:val="003209CE"/>
    <w:rsid w:val="003255F3"/>
    <w:rsid w:val="003329B6"/>
    <w:rsid w:val="00333548"/>
    <w:rsid w:val="003336E1"/>
    <w:rsid w:val="00333A20"/>
    <w:rsid w:val="00334464"/>
    <w:rsid w:val="003347D9"/>
    <w:rsid w:val="00334A4E"/>
    <w:rsid w:val="00335058"/>
    <w:rsid w:val="003359CC"/>
    <w:rsid w:val="00335EA6"/>
    <w:rsid w:val="00336F16"/>
    <w:rsid w:val="0034001E"/>
    <w:rsid w:val="00340216"/>
    <w:rsid w:val="003408A9"/>
    <w:rsid w:val="0034135C"/>
    <w:rsid w:val="003450AF"/>
    <w:rsid w:val="00347312"/>
    <w:rsid w:val="0035020D"/>
    <w:rsid w:val="00355850"/>
    <w:rsid w:val="00361868"/>
    <w:rsid w:val="00362A3E"/>
    <w:rsid w:val="00362FCB"/>
    <w:rsid w:val="00363E2F"/>
    <w:rsid w:val="00364782"/>
    <w:rsid w:val="00365114"/>
    <w:rsid w:val="00365683"/>
    <w:rsid w:val="0037072E"/>
    <w:rsid w:val="00372DA9"/>
    <w:rsid w:val="00374015"/>
    <w:rsid w:val="003758E2"/>
    <w:rsid w:val="00376BF7"/>
    <w:rsid w:val="00377DFB"/>
    <w:rsid w:val="003816E2"/>
    <w:rsid w:val="003818C6"/>
    <w:rsid w:val="00383C7B"/>
    <w:rsid w:val="00384AD8"/>
    <w:rsid w:val="00387BC6"/>
    <w:rsid w:val="00387EBF"/>
    <w:rsid w:val="003906E9"/>
    <w:rsid w:val="00390837"/>
    <w:rsid w:val="0039190B"/>
    <w:rsid w:val="00391F78"/>
    <w:rsid w:val="003926FB"/>
    <w:rsid w:val="00392910"/>
    <w:rsid w:val="0039611E"/>
    <w:rsid w:val="00396772"/>
    <w:rsid w:val="00396E84"/>
    <w:rsid w:val="003A05F0"/>
    <w:rsid w:val="003A41CA"/>
    <w:rsid w:val="003A4A33"/>
    <w:rsid w:val="003A5D18"/>
    <w:rsid w:val="003B203B"/>
    <w:rsid w:val="003B2A78"/>
    <w:rsid w:val="003B35DF"/>
    <w:rsid w:val="003B36A7"/>
    <w:rsid w:val="003B3D99"/>
    <w:rsid w:val="003B5772"/>
    <w:rsid w:val="003B6312"/>
    <w:rsid w:val="003B6DD3"/>
    <w:rsid w:val="003B7A53"/>
    <w:rsid w:val="003C05C5"/>
    <w:rsid w:val="003C162E"/>
    <w:rsid w:val="003C2316"/>
    <w:rsid w:val="003C27CC"/>
    <w:rsid w:val="003C57A8"/>
    <w:rsid w:val="003D03E6"/>
    <w:rsid w:val="003D2462"/>
    <w:rsid w:val="003D2FB8"/>
    <w:rsid w:val="003D342A"/>
    <w:rsid w:val="003D37A2"/>
    <w:rsid w:val="003D41D1"/>
    <w:rsid w:val="003D67D9"/>
    <w:rsid w:val="003D71F4"/>
    <w:rsid w:val="003D77B9"/>
    <w:rsid w:val="003E1220"/>
    <w:rsid w:val="003E1722"/>
    <w:rsid w:val="003E1795"/>
    <w:rsid w:val="003E1D0B"/>
    <w:rsid w:val="003E27CE"/>
    <w:rsid w:val="003E5B76"/>
    <w:rsid w:val="003E61CB"/>
    <w:rsid w:val="003E7F4E"/>
    <w:rsid w:val="003F0685"/>
    <w:rsid w:val="003F18BF"/>
    <w:rsid w:val="003F19BB"/>
    <w:rsid w:val="003F1FD4"/>
    <w:rsid w:val="003F2026"/>
    <w:rsid w:val="003F28DF"/>
    <w:rsid w:val="003F3902"/>
    <w:rsid w:val="003F57C9"/>
    <w:rsid w:val="003F59FF"/>
    <w:rsid w:val="003F617E"/>
    <w:rsid w:val="003F6902"/>
    <w:rsid w:val="003F70AF"/>
    <w:rsid w:val="003F7CD8"/>
    <w:rsid w:val="003F7D95"/>
    <w:rsid w:val="004004E9"/>
    <w:rsid w:val="00400973"/>
    <w:rsid w:val="00400BAE"/>
    <w:rsid w:val="004017FB"/>
    <w:rsid w:val="00402D38"/>
    <w:rsid w:val="00403B9E"/>
    <w:rsid w:val="004059CE"/>
    <w:rsid w:val="004063E6"/>
    <w:rsid w:val="004118E9"/>
    <w:rsid w:val="004118F7"/>
    <w:rsid w:val="00412188"/>
    <w:rsid w:val="00414249"/>
    <w:rsid w:val="0041482D"/>
    <w:rsid w:val="004151E8"/>
    <w:rsid w:val="00415B2B"/>
    <w:rsid w:val="0041658E"/>
    <w:rsid w:val="00416B8E"/>
    <w:rsid w:val="00421F8A"/>
    <w:rsid w:val="004228A7"/>
    <w:rsid w:val="004230CF"/>
    <w:rsid w:val="00426193"/>
    <w:rsid w:val="00426399"/>
    <w:rsid w:val="00426DA3"/>
    <w:rsid w:val="004327BE"/>
    <w:rsid w:val="004345A5"/>
    <w:rsid w:val="00434611"/>
    <w:rsid w:val="00434B9B"/>
    <w:rsid w:val="004421FF"/>
    <w:rsid w:val="00442483"/>
    <w:rsid w:val="004425E4"/>
    <w:rsid w:val="004425F1"/>
    <w:rsid w:val="0044467B"/>
    <w:rsid w:val="00444B38"/>
    <w:rsid w:val="00445574"/>
    <w:rsid w:val="00446BAB"/>
    <w:rsid w:val="00450E22"/>
    <w:rsid w:val="00453CEB"/>
    <w:rsid w:val="00455F72"/>
    <w:rsid w:val="00456924"/>
    <w:rsid w:val="00456C1E"/>
    <w:rsid w:val="00457314"/>
    <w:rsid w:val="0046093A"/>
    <w:rsid w:val="00463623"/>
    <w:rsid w:val="00463895"/>
    <w:rsid w:val="0046412C"/>
    <w:rsid w:val="0046538B"/>
    <w:rsid w:val="004656CA"/>
    <w:rsid w:val="00466E16"/>
    <w:rsid w:val="004679F5"/>
    <w:rsid w:val="004701F9"/>
    <w:rsid w:val="00470B09"/>
    <w:rsid w:val="00471DD4"/>
    <w:rsid w:val="0047552A"/>
    <w:rsid w:val="00475C10"/>
    <w:rsid w:val="004760D9"/>
    <w:rsid w:val="0047619F"/>
    <w:rsid w:val="00476752"/>
    <w:rsid w:val="0047676E"/>
    <w:rsid w:val="004772CA"/>
    <w:rsid w:val="00477F5F"/>
    <w:rsid w:val="0048017B"/>
    <w:rsid w:val="004812B1"/>
    <w:rsid w:val="004816D3"/>
    <w:rsid w:val="00483021"/>
    <w:rsid w:val="0048463B"/>
    <w:rsid w:val="0048471A"/>
    <w:rsid w:val="00486B01"/>
    <w:rsid w:val="0049123D"/>
    <w:rsid w:val="00491AE5"/>
    <w:rsid w:val="004923C1"/>
    <w:rsid w:val="00492403"/>
    <w:rsid w:val="004939F1"/>
    <w:rsid w:val="004952A1"/>
    <w:rsid w:val="00496DAB"/>
    <w:rsid w:val="00497D25"/>
    <w:rsid w:val="004A05A2"/>
    <w:rsid w:val="004A1B5A"/>
    <w:rsid w:val="004A1BD6"/>
    <w:rsid w:val="004A2678"/>
    <w:rsid w:val="004A3BE8"/>
    <w:rsid w:val="004A44E9"/>
    <w:rsid w:val="004A656E"/>
    <w:rsid w:val="004A6903"/>
    <w:rsid w:val="004B23BA"/>
    <w:rsid w:val="004B2D3E"/>
    <w:rsid w:val="004B3CB8"/>
    <w:rsid w:val="004B41A6"/>
    <w:rsid w:val="004B5CAA"/>
    <w:rsid w:val="004C0DC9"/>
    <w:rsid w:val="004C0F9B"/>
    <w:rsid w:val="004C2108"/>
    <w:rsid w:val="004C2654"/>
    <w:rsid w:val="004C6CD0"/>
    <w:rsid w:val="004D0C7E"/>
    <w:rsid w:val="004D1875"/>
    <w:rsid w:val="004D1FCC"/>
    <w:rsid w:val="004D1FF1"/>
    <w:rsid w:val="004D2EE9"/>
    <w:rsid w:val="004D33A1"/>
    <w:rsid w:val="004D3D51"/>
    <w:rsid w:val="004D4F02"/>
    <w:rsid w:val="004D6FFF"/>
    <w:rsid w:val="004D7227"/>
    <w:rsid w:val="004D7FCA"/>
    <w:rsid w:val="004E0BD6"/>
    <w:rsid w:val="004E12E6"/>
    <w:rsid w:val="004E23A2"/>
    <w:rsid w:val="004E2851"/>
    <w:rsid w:val="004E48C9"/>
    <w:rsid w:val="004E4FDA"/>
    <w:rsid w:val="004E5195"/>
    <w:rsid w:val="004E5AB1"/>
    <w:rsid w:val="004E654E"/>
    <w:rsid w:val="004F0029"/>
    <w:rsid w:val="004F1A5E"/>
    <w:rsid w:val="004F3F17"/>
    <w:rsid w:val="004F4454"/>
    <w:rsid w:val="005019D2"/>
    <w:rsid w:val="005021BB"/>
    <w:rsid w:val="0050299F"/>
    <w:rsid w:val="005037D6"/>
    <w:rsid w:val="00503F11"/>
    <w:rsid w:val="00504AC0"/>
    <w:rsid w:val="00504CAC"/>
    <w:rsid w:val="0050542E"/>
    <w:rsid w:val="00506A9D"/>
    <w:rsid w:val="00506AD6"/>
    <w:rsid w:val="00506DDC"/>
    <w:rsid w:val="005106FE"/>
    <w:rsid w:val="00510A52"/>
    <w:rsid w:val="00510BE5"/>
    <w:rsid w:val="005120BB"/>
    <w:rsid w:val="00512B50"/>
    <w:rsid w:val="00513B23"/>
    <w:rsid w:val="0051586C"/>
    <w:rsid w:val="005160C3"/>
    <w:rsid w:val="0051648B"/>
    <w:rsid w:val="0051768A"/>
    <w:rsid w:val="00520232"/>
    <w:rsid w:val="00520D62"/>
    <w:rsid w:val="005211EE"/>
    <w:rsid w:val="0052367A"/>
    <w:rsid w:val="00525CD2"/>
    <w:rsid w:val="005309A1"/>
    <w:rsid w:val="00531139"/>
    <w:rsid w:val="00532119"/>
    <w:rsid w:val="00533125"/>
    <w:rsid w:val="00533674"/>
    <w:rsid w:val="00533941"/>
    <w:rsid w:val="005342AA"/>
    <w:rsid w:val="00535C2E"/>
    <w:rsid w:val="00535EA1"/>
    <w:rsid w:val="00536870"/>
    <w:rsid w:val="0053726A"/>
    <w:rsid w:val="00537B65"/>
    <w:rsid w:val="0054155C"/>
    <w:rsid w:val="00542E72"/>
    <w:rsid w:val="00544ABF"/>
    <w:rsid w:val="00545812"/>
    <w:rsid w:val="00545CF8"/>
    <w:rsid w:val="005466B1"/>
    <w:rsid w:val="00546731"/>
    <w:rsid w:val="005473A8"/>
    <w:rsid w:val="005508FD"/>
    <w:rsid w:val="0055121A"/>
    <w:rsid w:val="00551B21"/>
    <w:rsid w:val="00552022"/>
    <w:rsid w:val="00553455"/>
    <w:rsid w:val="005538CE"/>
    <w:rsid w:val="00553FDF"/>
    <w:rsid w:val="00554878"/>
    <w:rsid w:val="00555414"/>
    <w:rsid w:val="00555838"/>
    <w:rsid w:val="005616A3"/>
    <w:rsid w:val="005630A6"/>
    <w:rsid w:val="0056336E"/>
    <w:rsid w:val="00563D76"/>
    <w:rsid w:val="0056441D"/>
    <w:rsid w:val="005644C4"/>
    <w:rsid w:val="005647AF"/>
    <w:rsid w:val="005653C3"/>
    <w:rsid w:val="005660BD"/>
    <w:rsid w:val="0056670C"/>
    <w:rsid w:val="00566F05"/>
    <w:rsid w:val="0057033B"/>
    <w:rsid w:val="00570454"/>
    <w:rsid w:val="005727FA"/>
    <w:rsid w:val="00575804"/>
    <w:rsid w:val="00576AFB"/>
    <w:rsid w:val="00576FEA"/>
    <w:rsid w:val="0057759D"/>
    <w:rsid w:val="005805F6"/>
    <w:rsid w:val="0058062C"/>
    <w:rsid w:val="00581794"/>
    <w:rsid w:val="0058312D"/>
    <w:rsid w:val="00587841"/>
    <w:rsid w:val="00590B8E"/>
    <w:rsid w:val="00590FCC"/>
    <w:rsid w:val="00592A01"/>
    <w:rsid w:val="005945E3"/>
    <w:rsid w:val="00594D3E"/>
    <w:rsid w:val="00595CEA"/>
    <w:rsid w:val="005964DC"/>
    <w:rsid w:val="005966B5"/>
    <w:rsid w:val="00596AFD"/>
    <w:rsid w:val="00596D94"/>
    <w:rsid w:val="005976FF"/>
    <w:rsid w:val="005979C0"/>
    <w:rsid w:val="00597E55"/>
    <w:rsid w:val="005A1AE2"/>
    <w:rsid w:val="005A2313"/>
    <w:rsid w:val="005A2C11"/>
    <w:rsid w:val="005A37F0"/>
    <w:rsid w:val="005A6069"/>
    <w:rsid w:val="005A67A8"/>
    <w:rsid w:val="005A6B46"/>
    <w:rsid w:val="005A7698"/>
    <w:rsid w:val="005B0196"/>
    <w:rsid w:val="005B3A9D"/>
    <w:rsid w:val="005B3F85"/>
    <w:rsid w:val="005B4F7C"/>
    <w:rsid w:val="005B6520"/>
    <w:rsid w:val="005B72D2"/>
    <w:rsid w:val="005B763B"/>
    <w:rsid w:val="005C00E1"/>
    <w:rsid w:val="005C2E2F"/>
    <w:rsid w:val="005C3715"/>
    <w:rsid w:val="005C3C92"/>
    <w:rsid w:val="005C5637"/>
    <w:rsid w:val="005C5AA9"/>
    <w:rsid w:val="005C5ECA"/>
    <w:rsid w:val="005C72E5"/>
    <w:rsid w:val="005C76F4"/>
    <w:rsid w:val="005D1F01"/>
    <w:rsid w:val="005D44F1"/>
    <w:rsid w:val="005D5514"/>
    <w:rsid w:val="005D6060"/>
    <w:rsid w:val="005D62F0"/>
    <w:rsid w:val="005D6891"/>
    <w:rsid w:val="005D69D4"/>
    <w:rsid w:val="005E038B"/>
    <w:rsid w:val="005E1C74"/>
    <w:rsid w:val="005E2ACC"/>
    <w:rsid w:val="005E2B7C"/>
    <w:rsid w:val="005E38FD"/>
    <w:rsid w:val="005E44BF"/>
    <w:rsid w:val="005E4D8F"/>
    <w:rsid w:val="005E6295"/>
    <w:rsid w:val="005E62CF"/>
    <w:rsid w:val="005F0A2E"/>
    <w:rsid w:val="005F0E45"/>
    <w:rsid w:val="005F4BB8"/>
    <w:rsid w:val="005F68E1"/>
    <w:rsid w:val="00600A2A"/>
    <w:rsid w:val="00601A75"/>
    <w:rsid w:val="0060228A"/>
    <w:rsid w:val="00602350"/>
    <w:rsid w:val="0060243A"/>
    <w:rsid w:val="00602F47"/>
    <w:rsid w:val="00604261"/>
    <w:rsid w:val="006052E4"/>
    <w:rsid w:val="00605832"/>
    <w:rsid w:val="0060685E"/>
    <w:rsid w:val="00606D9D"/>
    <w:rsid w:val="00607140"/>
    <w:rsid w:val="0060737B"/>
    <w:rsid w:val="0060738F"/>
    <w:rsid w:val="00611478"/>
    <w:rsid w:val="00617DDB"/>
    <w:rsid w:val="00622D2E"/>
    <w:rsid w:val="00623491"/>
    <w:rsid w:val="006242CD"/>
    <w:rsid w:val="006243E3"/>
    <w:rsid w:val="00625FB4"/>
    <w:rsid w:val="0063007E"/>
    <w:rsid w:val="00630167"/>
    <w:rsid w:val="006301BE"/>
    <w:rsid w:val="006305E3"/>
    <w:rsid w:val="0063192F"/>
    <w:rsid w:val="00631F52"/>
    <w:rsid w:val="006328C3"/>
    <w:rsid w:val="00632AE9"/>
    <w:rsid w:val="00633481"/>
    <w:rsid w:val="0063355A"/>
    <w:rsid w:val="00635AEE"/>
    <w:rsid w:val="00635E15"/>
    <w:rsid w:val="00636BED"/>
    <w:rsid w:val="006370B0"/>
    <w:rsid w:val="0063711D"/>
    <w:rsid w:val="00637D74"/>
    <w:rsid w:val="00640658"/>
    <w:rsid w:val="00640C40"/>
    <w:rsid w:val="00641A28"/>
    <w:rsid w:val="006427DC"/>
    <w:rsid w:val="00643B3E"/>
    <w:rsid w:val="00644809"/>
    <w:rsid w:val="0064513C"/>
    <w:rsid w:val="0064587F"/>
    <w:rsid w:val="0064624B"/>
    <w:rsid w:val="0064651F"/>
    <w:rsid w:val="00646923"/>
    <w:rsid w:val="0064754B"/>
    <w:rsid w:val="006517C7"/>
    <w:rsid w:val="006517F2"/>
    <w:rsid w:val="00651D13"/>
    <w:rsid w:val="00652DDF"/>
    <w:rsid w:val="006537AA"/>
    <w:rsid w:val="00654326"/>
    <w:rsid w:val="006547D6"/>
    <w:rsid w:val="00655B69"/>
    <w:rsid w:val="006565E8"/>
    <w:rsid w:val="00656F37"/>
    <w:rsid w:val="00657C69"/>
    <w:rsid w:val="00661729"/>
    <w:rsid w:val="00662A59"/>
    <w:rsid w:val="00664083"/>
    <w:rsid w:val="0066411C"/>
    <w:rsid w:val="00664C35"/>
    <w:rsid w:val="0066502F"/>
    <w:rsid w:val="00667A01"/>
    <w:rsid w:val="00667C7C"/>
    <w:rsid w:val="006703BC"/>
    <w:rsid w:val="006708AF"/>
    <w:rsid w:val="00673030"/>
    <w:rsid w:val="0067441D"/>
    <w:rsid w:val="00675225"/>
    <w:rsid w:val="006772AE"/>
    <w:rsid w:val="00677568"/>
    <w:rsid w:val="00680601"/>
    <w:rsid w:val="006820A5"/>
    <w:rsid w:val="00684C9F"/>
    <w:rsid w:val="006858BD"/>
    <w:rsid w:val="00686CCF"/>
    <w:rsid w:val="00687356"/>
    <w:rsid w:val="006904F8"/>
    <w:rsid w:val="0069060F"/>
    <w:rsid w:val="00691DAA"/>
    <w:rsid w:val="0069291F"/>
    <w:rsid w:val="00693292"/>
    <w:rsid w:val="00695E6C"/>
    <w:rsid w:val="00696E60"/>
    <w:rsid w:val="0069724B"/>
    <w:rsid w:val="006972EA"/>
    <w:rsid w:val="00697362"/>
    <w:rsid w:val="00697707"/>
    <w:rsid w:val="00697E38"/>
    <w:rsid w:val="006A05DF"/>
    <w:rsid w:val="006A2235"/>
    <w:rsid w:val="006A2653"/>
    <w:rsid w:val="006A2980"/>
    <w:rsid w:val="006A2D04"/>
    <w:rsid w:val="006A2EFF"/>
    <w:rsid w:val="006A50C0"/>
    <w:rsid w:val="006A69EA"/>
    <w:rsid w:val="006A703D"/>
    <w:rsid w:val="006A7D9A"/>
    <w:rsid w:val="006B061D"/>
    <w:rsid w:val="006B1792"/>
    <w:rsid w:val="006B250D"/>
    <w:rsid w:val="006B2D08"/>
    <w:rsid w:val="006B40A4"/>
    <w:rsid w:val="006B45F9"/>
    <w:rsid w:val="006B4EB8"/>
    <w:rsid w:val="006B62CD"/>
    <w:rsid w:val="006B640D"/>
    <w:rsid w:val="006B6581"/>
    <w:rsid w:val="006B7D8F"/>
    <w:rsid w:val="006C1416"/>
    <w:rsid w:val="006C1E18"/>
    <w:rsid w:val="006C3404"/>
    <w:rsid w:val="006C7806"/>
    <w:rsid w:val="006D0475"/>
    <w:rsid w:val="006D202D"/>
    <w:rsid w:val="006D268C"/>
    <w:rsid w:val="006D40D8"/>
    <w:rsid w:val="006D4BB1"/>
    <w:rsid w:val="006D61EB"/>
    <w:rsid w:val="006D66F2"/>
    <w:rsid w:val="006D6A2B"/>
    <w:rsid w:val="006D7912"/>
    <w:rsid w:val="006E01BD"/>
    <w:rsid w:val="006E15F5"/>
    <w:rsid w:val="006E1746"/>
    <w:rsid w:val="006E1BC6"/>
    <w:rsid w:val="006E295F"/>
    <w:rsid w:val="006E33A4"/>
    <w:rsid w:val="006E4210"/>
    <w:rsid w:val="006E476D"/>
    <w:rsid w:val="006E62D3"/>
    <w:rsid w:val="006E7585"/>
    <w:rsid w:val="006F09A5"/>
    <w:rsid w:val="006F25F4"/>
    <w:rsid w:val="006F3261"/>
    <w:rsid w:val="006F372D"/>
    <w:rsid w:val="006F4AEF"/>
    <w:rsid w:val="006F4BEA"/>
    <w:rsid w:val="006F53C3"/>
    <w:rsid w:val="006F7350"/>
    <w:rsid w:val="006F7594"/>
    <w:rsid w:val="006F7DE1"/>
    <w:rsid w:val="00700296"/>
    <w:rsid w:val="007030B7"/>
    <w:rsid w:val="0070467B"/>
    <w:rsid w:val="00705A32"/>
    <w:rsid w:val="00707EA1"/>
    <w:rsid w:val="007114C1"/>
    <w:rsid w:val="0071179A"/>
    <w:rsid w:val="00714E08"/>
    <w:rsid w:val="0071653B"/>
    <w:rsid w:val="00716686"/>
    <w:rsid w:val="00717CDD"/>
    <w:rsid w:val="00717EF9"/>
    <w:rsid w:val="00720257"/>
    <w:rsid w:val="00723694"/>
    <w:rsid w:val="007237FE"/>
    <w:rsid w:val="00723CB5"/>
    <w:rsid w:val="00723EBE"/>
    <w:rsid w:val="007254D0"/>
    <w:rsid w:val="00725822"/>
    <w:rsid w:val="007259B3"/>
    <w:rsid w:val="007277DC"/>
    <w:rsid w:val="007279C7"/>
    <w:rsid w:val="00727AAD"/>
    <w:rsid w:val="00730CFA"/>
    <w:rsid w:val="007312AE"/>
    <w:rsid w:val="00731A0C"/>
    <w:rsid w:val="00733BE6"/>
    <w:rsid w:val="007355B9"/>
    <w:rsid w:val="007360D0"/>
    <w:rsid w:val="007369FE"/>
    <w:rsid w:val="00737583"/>
    <w:rsid w:val="00737D18"/>
    <w:rsid w:val="007405D8"/>
    <w:rsid w:val="00740AD1"/>
    <w:rsid w:val="00741825"/>
    <w:rsid w:val="00742BFC"/>
    <w:rsid w:val="0074388B"/>
    <w:rsid w:val="00744545"/>
    <w:rsid w:val="00745602"/>
    <w:rsid w:val="00747F64"/>
    <w:rsid w:val="00750C5D"/>
    <w:rsid w:val="00753216"/>
    <w:rsid w:val="00754317"/>
    <w:rsid w:val="0075484B"/>
    <w:rsid w:val="00756EAC"/>
    <w:rsid w:val="0075749F"/>
    <w:rsid w:val="007575EB"/>
    <w:rsid w:val="007606EF"/>
    <w:rsid w:val="00761550"/>
    <w:rsid w:val="00761988"/>
    <w:rsid w:val="007620A7"/>
    <w:rsid w:val="00762C2A"/>
    <w:rsid w:val="00763129"/>
    <w:rsid w:val="00764F62"/>
    <w:rsid w:val="0076671D"/>
    <w:rsid w:val="00771268"/>
    <w:rsid w:val="00771F2A"/>
    <w:rsid w:val="00772A50"/>
    <w:rsid w:val="00773DBE"/>
    <w:rsid w:val="00774F95"/>
    <w:rsid w:val="00775E27"/>
    <w:rsid w:val="00776510"/>
    <w:rsid w:val="007769D2"/>
    <w:rsid w:val="00777981"/>
    <w:rsid w:val="00777B0D"/>
    <w:rsid w:val="00781A31"/>
    <w:rsid w:val="00781E67"/>
    <w:rsid w:val="00784A04"/>
    <w:rsid w:val="007858DB"/>
    <w:rsid w:val="00786AF9"/>
    <w:rsid w:val="007876E3"/>
    <w:rsid w:val="007908E8"/>
    <w:rsid w:val="007914AA"/>
    <w:rsid w:val="00793184"/>
    <w:rsid w:val="00793FBB"/>
    <w:rsid w:val="00794BC0"/>
    <w:rsid w:val="00794D29"/>
    <w:rsid w:val="00794F13"/>
    <w:rsid w:val="0079702C"/>
    <w:rsid w:val="0079764B"/>
    <w:rsid w:val="007A181D"/>
    <w:rsid w:val="007A1BBF"/>
    <w:rsid w:val="007A1FA1"/>
    <w:rsid w:val="007A2057"/>
    <w:rsid w:val="007A2FC7"/>
    <w:rsid w:val="007A3883"/>
    <w:rsid w:val="007A3B09"/>
    <w:rsid w:val="007A3D84"/>
    <w:rsid w:val="007A4864"/>
    <w:rsid w:val="007A4D7F"/>
    <w:rsid w:val="007A4FD9"/>
    <w:rsid w:val="007A5640"/>
    <w:rsid w:val="007A6115"/>
    <w:rsid w:val="007A6250"/>
    <w:rsid w:val="007A6FF4"/>
    <w:rsid w:val="007A7D9E"/>
    <w:rsid w:val="007B2095"/>
    <w:rsid w:val="007B31A3"/>
    <w:rsid w:val="007B34A5"/>
    <w:rsid w:val="007B3A28"/>
    <w:rsid w:val="007B4B20"/>
    <w:rsid w:val="007B6C9B"/>
    <w:rsid w:val="007B6CE9"/>
    <w:rsid w:val="007B7624"/>
    <w:rsid w:val="007C15FC"/>
    <w:rsid w:val="007C177F"/>
    <w:rsid w:val="007C3FD2"/>
    <w:rsid w:val="007C4E83"/>
    <w:rsid w:val="007C5936"/>
    <w:rsid w:val="007C696D"/>
    <w:rsid w:val="007C7792"/>
    <w:rsid w:val="007D109F"/>
    <w:rsid w:val="007D1FF2"/>
    <w:rsid w:val="007D3B80"/>
    <w:rsid w:val="007D4932"/>
    <w:rsid w:val="007D5A8E"/>
    <w:rsid w:val="007D5DBC"/>
    <w:rsid w:val="007D5F7A"/>
    <w:rsid w:val="007D6A4B"/>
    <w:rsid w:val="007E06BF"/>
    <w:rsid w:val="007E1493"/>
    <w:rsid w:val="007E3588"/>
    <w:rsid w:val="007E3866"/>
    <w:rsid w:val="007E3CB3"/>
    <w:rsid w:val="007E4294"/>
    <w:rsid w:val="007E447B"/>
    <w:rsid w:val="007E6A2C"/>
    <w:rsid w:val="007E70CD"/>
    <w:rsid w:val="007E7E8F"/>
    <w:rsid w:val="007F12DE"/>
    <w:rsid w:val="007F18F7"/>
    <w:rsid w:val="007F2009"/>
    <w:rsid w:val="007F2498"/>
    <w:rsid w:val="007F2C9C"/>
    <w:rsid w:val="007F3604"/>
    <w:rsid w:val="007F4553"/>
    <w:rsid w:val="007F4D10"/>
    <w:rsid w:val="007F5B0E"/>
    <w:rsid w:val="007F6139"/>
    <w:rsid w:val="007F6C29"/>
    <w:rsid w:val="007F71F0"/>
    <w:rsid w:val="007F780A"/>
    <w:rsid w:val="0080041B"/>
    <w:rsid w:val="00800506"/>
    <w:rsid w:val="00801330"/>
    <w:rsid w:val="008075AA"/>
    <w:rsid w:val="008128BA"/>
    <w:rsid w:val="00812E9A"/>
    <w:rsid w:val="00814AE2"/>
    <w:rsid w:val="00816889"/>
    <w:rsid w:val="00820103"/>
    <w:rsid w:val="008211AB"/>
    <w:rsid w:val="00821611"/>
    <w:rsid w:val="008225A0"/>
    <w:rsid w:val="0082312E"/>
    <w:rsid w:val="0082374B"/>
    <w:rsid w:val="00824E2F"/>
    <w:rsid w:val="00824ECA"/>
    <w:rsid w:val="00825096"/>
    <w:rsid w:val="0082626D"/>
    <w:rsid w:val="008317D5"/>
    <w:rsid w:val="0083197F"/>
    <w:rsid w:val="00832612"/>
    <w:rsid w:val="00836310"/>
    <w:rsid w:val="00840469"/>
    <w:rsid w:val="00840849"/>
    <w:rsid w:val="00840B5D"/>
    <w:rsid w:val="008414FD"/>
    <w:rsid w:val="00841892"/>
    <w:rsid w:val="00843B24"/>
    <w:rsid w:val="00844368"/>
    <w:rsid w:val="00844540"/>
    <w:rsid w:val="00845C61"/>
    <w:rsid w:val="008460E6"/>
    <w:rsid w:val="008463F9"/>
    <w:rsid w:val="008469FB"/>
    <w:rsid w:val="00850338"/>
    <w:rsid w:val="0085074D"/>
    <w:rsid w:val="008517AA"/>
    <w:rsid w:val="00851D4F"/>
    <w:rsid w:val="00852D51"/>
    <w:rsid w:val="00854E50"/>
    <w:rsid w:val="0085528C"/>
    <w:rsid w:val="008553AC"/>
    <w:rsid w:val="00855F93"/>
    <w:rsid w:val="00857922"/>
    <w:rsid w:val="00861BCA"/>
    <w:rsid w:val="00862971"/>
    <w:rsid w:val="00862AC8"/>
    <w:rsid w:val="00864255"/>
    <w:rsid w:val="0086499F"/>
    <w:rsid w:val="0086551A"/>
    <w:rsid w:val="00866CFB"/>
    <w:rsid w:val="008672E9"/>
    <w:rsid w:val="008720E9"/>
    <w:rsid w:val="00872A0F"/>
    <w:rsid w:val="00873D2A"/>
    <w:rsid w:val="00873D4F"/>
    <w:rsid w:val="008742C2"/>
    <w:rsid w:val="008743E3"/>
    <w:rsid w:val="00874A22"/>
    <w:rsid w:val="00875EAF"/>
    <w:rsid w:val="00875F09"/>
    <w:rsid w:val="00877A85"/>
    <w:rsid w:val="0088202E"/>
    <w:rsid w:val="00882A85"/>
    <w:rsid w:val="00882B58"/>
    <w:rsid w:val="008833E2"/>
    <w:rsid w:val="008853BE"/>
    <w:rsid w:val="00887807"/>
    <w:rsid w:val="00890BD7"/>
    <w:rsid w:val="00891181"/>
    <w:rsid w:val="00891BF3"/>
    <w:rsid w:val="00892AB3"/>
    <w:rsid w:val="0089357D"/>
    <w:rsid w:val="00894068"/>
    <w:rsid w:val="008942B0"/>
    <w:rsid w:val="0089432C"/>
    <w:rsid w:val="00894D87"/>
    <w:rsid w:val="008950B8"/>
    <w:rsid w:val="00895959"/>
    <w:rsid w:val="00896949"/>
    <w:rsid w:val="00896FA0"/>
    <w:rsid w:val="0089740A"/>
    <w:rsid w:val="00897B69"/>
    <w:rsid w:val="008A057D"/>
    <w:rsid w:val="008A0A30"/>
    <w:rsid w:val="008A1BE9"/>
    <w:rsid w:val="008A5A63"/>
    <w:rsid w:val="008A73F2"/>
    <w:rsid w:val="008A78B6"/>
    <w:rsid w:val="008B036F"/>
    <w:rsid w:val="008B0BC3"/>
    <w:rsid w:val="008B2E22"/>
    <w:rsid w:val="008B2F44"/>
    <w:rsid w:val="008B3424"/>
    <w:rsid w:val="008B3F9A"/>
    <w:rsid w:val="008B5DEE"/>
    <w:rsid w:val="008B5F9F"/>
    <w:rsid w:val="008B675F"/>
    <w:rsid w:val="008B6A10"/>
    <w:rsid w:val="008C14D7"/>
    <w:rsid w:val="008C30E4"/>
    <w:rsid w:val="008C4D67"/>
    <w:rsid w:val="008C5282"/>
    <w:rsid w:val="008C5340"/>
    <w:rsid w:val="008C5658"/>
    <w:rsid w:val="008C6EF8"/>
    <w:rsid w:val="008C7357"/>
    <w:rsid w:val="008D13A3"/>
    <w:rsid w:val="008D448E"/>
    <w:rsid w:val="008D4A61"/>
    <w:rsid w:val="008D54FE"/>
    <w:rsid w:val="008E020F"/>
    <w:rsid w:val="008E0511"/>
    <w:rsid w:val="008E233B"/>
    <w:rsid w:val="008E2417"/>
    <w:rsid w:val="008E4F79"/>
    <w:rsid w:val="008E7043"/>
    <w:rsid w:val="008F0017"/>
    <w:rsid w:val="008F0F84"/>
    <w:rsid w:val="008F3571"/>
    <w:rsid w:val="008F45B4"/>
    <w:rsid w:val="008F5B02"/>
    <w:rsid w:val="008F6C31"/>
    <w:rsid w:val="008F6E1A"/>
    <w:rsid w:val="008F7432"/>
    <w:rsid w:val="00900229"/>
    <w:rsid w:val="00901062"/>
    <w:rsid w:val="00901109"/>
    <w:rsid w:val="00902D37"/>
    <w:rsid w:val="00904090"/>
    <w:rsid w:val="00904BB0"/>
    <w:rsid w:val="00905315"/>
    <w:rsid w:val="0091033A"/>
    <w:rsid w:val="0091090F"/>
    <w:rsid w:val="00910BF8"/>
    <w:rsid w:val="009144C1"/>
    <w:rsid w:val="00914CEB"/>
    <w:rsid w:val="009150ED"/>
    <w:rsid w:val="00915562"/>
    <w:rsid w:val="00916035"/>
    <w:rsid w:val="0091642A"/>
    <w:rsid w:val="009176C2"/>
    <w:rsid w:val="00917D40"/>
    <w:rsid w:val="009217D2"/>
    <w:rsid w:val="0092194B"/>
    <w:rsid w:val="00923696"/>
    <w:rsid w:val="009236AB"/>
    <w:rsid w:val="00923A19"/>
    <w:rsid w:val="009261EF"/>
    <w:rsid w:val="00926291"/>
    <w:rsid w:val="00926E12"/>
    <w:rsid w:val="009302D3"/>
    <w:rsid w:val="009314F8"/>
    <w:rsid w:val="0093333F"/>
    <w:rsid w:val="00933600"/>
    <w:rsid w:val="00933FF6"/>
    <w:rsid w:val="00935132"/>
    <w:rsid w:val="00935205"/>
    <w:rsid w:val="00935980"/>
    <w:rsid w:val="00935A2A"/>
    <w:rsid w:val="00936CF9"/>
    <w:rsid w:val="0093744B"/>
    <w:rsid w:val="00940DB0"/>
    <w:rsid w:val="009439D0"/>
    <w:rsid w:val="0094419A"/>
    <w:rsid w:val="009468B4"/>
    <w:rsid w:val="009479D3"/>
    <w:rsid w:val="00947AC7"/>
    <w:rsid w:val="00951F11"/>
    <w:rsid w:val="009521D1"/>
    <w:rsid w:val="00952B47"/>
    <w:rsid w:val="00953D49"/>
    <w:rsid w:val="00954040"/>
    <w:rsid w:val="009540CD"/>
    <w:rsid w:val="009545AE"/>
    <w:rsid w:val="00957491"/>
    <w:rsid w:val="00957B5D"/>
    <w:rsid w:val="00960442"/>
    <w:rsid w:val="0096093C"/>
    <w:rsid w:val="00960B66"/>
    <w:rsid w:val="00961828"/>
    <w:rsid w:val="00961A38"/>
    <w:rsid w:val="00962547"/>
    <w:rsid w:val="0096395F"/>
    <w:rsid w:val="00965FF6"/>
    <w:rsid w:val="00966977"/>
    <w:rsid w:val="009675B1"/>
    <w:rsid w:val="0097031B"/>
    <w:rsid w:val="00971B0B"/>
    <w:rsid w:val="00971E60"/>
    <w:rsid w:val="00974867"/>
    <w:rsid w:val="00974C14"/>
    <w:rsid w:val="00975114"/>
    <w:rsid w:val="00976F7D"/>
    <w:rsid w:val="00980B0B"/>
    <w:rsid w:val="00980D09"/>
    <w:rsid w:val="00984EF6"/>
    <w:rsid w:val="009864AD"/>
    <w:rsid w:val="00986D34"/>
    <w:rsid w:val="00986FE0"/>
    <w:rsid w:val="00987C85"/>
    <w:rsid w:val="0099180C"/>
    <w:rsid w:val="009923D3"/>
    <w:rsid w:val="0099311F"/>
    <w:rsid w:val="0099471B"/>
    <w:rsid w:val="00996A5E"/>
    <w:rsid w:val="00997612"/>
    <w:rsid w:val="009A1753"/>
    <w:rsid w:val="009A2573"/>
    <w:rsid w:val="009A2B7D"/>
    <w:rsid w:val="009A3D41"/>
    <w:rsid w:val="009B12FC"/>
    <w:rsid w:val="009B22D7"/>
    <w:rsid w:val="009B2D45"/>
    <w:rsid w:val="009B4385"/>
    <w:rsid w:val="009B4E76"/>
    <w:rsid w:val="009B52A4"/>
    <w:rsid w:val="009B57B7"/>
    <w:rsid w:val="009B58A2"/>
    <w:rsid w:val="009B6777"/>
    <w:rsid w:val="009B6DD8"/>
    <w:rsid w:val="009C06A3"/>
    <w:rsid w:val="009C4278"/>
    <w:rsid w:val="009C446D"/>
    <w:rsid w:val="009C4DD5"/>
    <w:rsid w:val="009C4FF2"/>
    <w:rsid w:val="009C70B7"/>
    <w:rsid w:val="009C71CD"/>
    <w:rsid w:val="009D07FD"/>
    <w:rsid w:val="009D0F0A"/>
    <w:rsid w:val="009D115E"/>
    <w:rsid w:val="009D24A3"/>
    <w:rsid w:val="009D2C47"/>
    <w:rsid w:val="009D4281"/>
    <w:rsid w:val="009D5DE9"/>
    <w:rsid w:val="009D7D8E"/>
    <w:rsid w:val="009E0B80"/>
    <w:rsid w:val="009E301F"/>
    <w:rsid w:val="009E32EA"/>
    <w:rsid w:val="009E5BA4"/>
    <w:rsid w:val="009E5C4A"/>
    <w:rsid w:val="009E675A"/>
    <w:rsid w:val="009E73D4"/>
    <w:rsid w:val="009E7C52"/>
    <w:rsid w:val="009F12CC"/>
    <w:rsid w:val="009F1DF9"/>
    <w:rsid w:val="009F2D59"/>
    <w:rsid w:val="009F3DEA"/>
    <w:rsid w:val="009F52AD"/>
    <w:rsid w:val="009F55B3"/>
    <w:rsid w:val="009F576E"/>
    <w:rsid w:val="009F5E95"/>
    <w:rsid w:val="009F5ED1"/>
    <w:rsid w:val="009F7408"/>
    <w:rsid w:val="009F7A03"/>
    <w:rsid w:val="00A03358"/>
    <w:rsid w:val="00A03BE8"/>
    <w:rsid w:val="00A040B7"/>
    <w:rsid w:val="00A053A6"/>
    <w:rsid w:val="00A066E0"/>
    <w:rsid w:val="00A132A4"/>
    <w:rsid w:val="00A14100"/>
    <w:rsid w:val="00A149FE"/>
    <w:rsid w:val="00A14ED5"/>
    <w:rsid w:val="00A14F45"/>
    <w:rsid w:val="00A15BBF"/>
    <w:rsid w:val="00A16108"/>
    <w:rsid w:val="00A16435"/>
    <w:rsid w:val="00A16C5B"/>
    <w:rsid w:val="00A16DE0"/>
    <w:rsid w:val="00A16E95"/>
    <w:rsid w:val="00A1766D"/>
    <w:rsid w:val="00A21257"/>
    <w:rsid w:val="00A21FA9"/>
    <w:rsid w:val="00A2229E"/>
    <w:rsid w:val="00A22DE7"/>
    <w:rsid w:val="00A23560"/>
    <w:rsid w:val="00A239EC"/>
    <w:rsid w:val="00A2525A"/>
    <w:rsid w:val="00A2553D"/>
    <w:rsid w:val="00A27878"/>
    <w:rsid w:val="00A27A69"/>
    <w:rsid w:val="00A30D11"/>
    <w:rsid w:val="00A31C29"/>
    <w:rsid w:val="00A31F6B"/>
    <w:rsid w:val="00A33BC7"/>
    <w:rsid w:val="00A3445D"/>
    <w:rsid w:val="00A374E8"/>
    <w:rsid w:val="00A37677"/>
    <w:rsid w:val="00A377EB"/>
    <w:rsid w:val="00A40428"/>
    <w:rsid w:val="00A42001"/>
    <w:rsid w:val="00A426D0"/>
    <w:rsid w:val="00A4550A"/>
    <w:rsid w:val="00A4572C"/>
    <w:rsid w:val="00A4635E"/>
    <w:rsid w:val="00A527F6"/>
    <w:rsid w:val="00A57318"/>
    <w:rsid w:val="00A62AC4"/>
    <w:rsid w:val="00A62EA3"/>
    <w:rsid w:val="00A632AC"/>
    <w:rsid w:val="00A633C0"/>
    <w:rsid w:val="00A6383E"/>
    <w:rsid w:val="00A6393F"/>
    <w:rsid w:val="00A63F74"/>
    <w:rsid w:val="00A6654E"/>
    <w:rsid w:val="00A67B6D"/>
    <w:rsid w:val="00A710E1"/>
    <w:rsid w:val="00A71530"/>
    <w:rsid w:val="00A734F6"/>
    <w:rsid w:val="00A73928"/>
    <w:rsid w:val="00A73B55"/>
    <w:rsid w:val="00A73BF1"/>
    <w:rsid w:val="00A73CF7"/>
    <w:rsid w:val="00A77331"/>
    <w:rsid w:val="00A77353"/>
    <w:rsid w:val="00A7738B"/>
    <w:rsid w:val="00A8033E"/>
    <w:rsid w:val="00A805AD"/>
    <w:rsid w:val="00A83228"/>
    <w:rsid w:val="00A83615"/>
    <w:rsid w:val="00A85185"/>
    <w:rsid w:val="00A856EB"/>
    <w:rsid w:val="00A879CB"/>
    <w:rsid w:val="00A87EBF"/>
    <w:rsid w:val="00A90CB4"/>
    <w:rsid w:val="00A91C4A"/>
    <w:rsid w:val="00A91C7B"/>
    <w:rsid w:val="00A94498"/>
    <w:rsid w:val="00A96AE5"/>
    <w:rsid w:val="00A97327"/>
    <w:rsid w:val="00A97E13"/>
    <w:rsid w:val="00AA02F5"/>
    <w:rsid w:val="00AA0B8F"/>
    <w:rsid w:val="00AA1D8B"/>
    <w:rsid w:val="00AA28B9"/>
    <w:rsid w:val="00AA3F95"/>
    <w:rsid w:val="00AA61B5"/>
    <w:rsid w:val="00AA74F7"/>
    <w:rsid w:val="00AB02CC"/>
    <w:rsid w:val="00AB0640"/>
    <w:rsid w:val="00AB23EC"/>
    <w:rsid w:val="00AB3AFD"/>
    <w:rsid w:val="00AB3CC0"/>
    <w:rsid w:val="00AB54C7"/>
    <w:rsid w:val="00AB704E"/>
    <w:rsid w:val="00AB7DF7"/>
    <w:rsid w:val="00AC08DE"/>
    <w:rsid w:val="00AC0E29"/>
    <w:rsid w:val="00AC1098"/>
    <w:rsid w:val="00AC21EC"/>
    <w:rsid w:val="00AC2722"/>
    <w:rsid w:val="00AC2BBA"/>
    <w:rsid w:val="00AC2D36"/>
    <w:rsid w:val="00AC3007"/>
    <w:rsid w:val="00AC5C0B"/>
    <w:rsid w:val="00AD0F7A"/>
    <w:rsid w:val="00AD12D4"/>
    <w:rsid w:val="00AD1BC3"/>
    <w:rsid w:val="00AD1FD0"/>
    <w:rsid w:val="00AD25FC"/>
    <w:rsid w:val="00AD3CB7"/>
    <w:rsid w:val="00AD3CDF"/>
    <w:rsid w:val="00AD55A9"/>
    <w:rsid w:val="00AD7097"/>
    <w:rsid w:val="00AD719E"/>
    <w:rsid w:val="00AD7B16"/>
    <w:rsid w:val="00AE2107"/>
    <w:rsid w:val="00AE349C"/>
    <w:rsid w:val="00AE5504"/>
    <w:rsid w:val="00AF04A6"/>
    <w:rsid w:val="00AF19BD"/>
    <w:rsid w:val="00AF2665"/>
    <w:rsid w:val="00AF3E1D"/>
    <w:rsid w:val="00AF63B3"/>
    <w:rsid w:val="00B030E7"/>
    <w:rsid w:val="00B03574"/>
    <w:rsid w:val="00B03E5F"/>
    <w:rsid w:val="00B059F0"/>
    <w:rsid w:val="00B07A89"/>
    <w:rsid w:val="00B14023"/>
    <w:rsid w:val="00B1571A"/>
    <w:rsid w:val="00B16216"/>
    <w:rsid w:val="00B17278"/>
    <w:rsid w:val="00B17BAF"/>
    <w:rsid w:val="00B17CF9"/>
    <w:rsid w:val="00B20B4A"/>
    <w:rsid w:val="00B22B1C"/>
    <w:rsid w:val="00B26582"/>
    <w:rsid w:val="00B26740"/>
    <w:rsid w:val="00B26D13"/>
    <w:rsid w:val="00B27000"/>
    <w:rsid w:val="00B27EA3"/>
    <w:rsid w:val="00B3066A"/>
    <w:rsid w:val="00B31671"/>
    <w:rsid w:val="00B32932"/>
    <w:rsid w:val="00B333DA"/>
    <w:rsid w:val="00B33B47"/>
    <w:rsid w:val="00B33B51"/>
    <w:rsid w:val="00B33E37"/>
    <w:rsid w:val="00B34672"/>
    <w:rsid w:val="00B3560B"/>
    <w:rsid w:val="00B35E24"/>
    <w:rsid w:val="00B369E6"/>
    <w:rsid w:val="00B37A1C"/>
    <w:rsid w:val="00B37C17"/>
    <w:rsid w:val="00B37F0D"/>
    <w:rsid w:val="00B40154"/>
    <w:rsid w:val="00B40381"/>
    <w:rsid w:val="00B41298"/>
    <w:rsid w:val="00B413DA"/>
    <w:rsid w:val="00B421D3"/>
    <w:rsid w:val="00B43425"/>
    <w:rsid w:val="00B440E9"/>
    <w:rsid w:val="00B452C9"/>
    <w:rsid w:val="00B462C7"/>
    <w:rsid w:val="00B47CCB"/>
    <w:rsid w:val="00B50348"/>
    <w:rsid w:val="00B508D9"/>
    <w:rsid w:val="00B50A5C"/>
    <w:rsid w:val="00B50E85"/>
    <w:rsid w:val="00B511A6"/>
    <w:rsid w:val="00B5303F"/>
    <w:rsid w:val="00B54CC1"/>
    <w:rsid w:val="00B551CF"/>
    <w:rsid w:val="00B57B72"/>
    <w:rsid w:val="00B60C3D"/>
    <w:rsid w:val="00B61709"/>
    <w:rsid w:val="00B61DE8"/>
    <w:rsid w:val="00B624EF"/>
    <w:rsid w:val="00B634CC"/>
    <w:rsid w:val="00B65E0C"/>
    <w:rsid w:val="00B65F6E"/>
    <w:rsid w:val="00B674F4"/>
    <w:rsid w:val="00B70197"/>
    <w:rsid w:val="00B71707"/>
    <w:rsid w:val="00B71787"/>
    <w:rsid w:val="00B72130"/>
    <w:rsid w:val="00B73CC9"/>
    <w:rsid w:val="00B7419B"/>
    <w:rsid w:val="00B751F6"/>
    <w:rsid w:val="00B76ECC"/>
    <w:rsid w:val="00B77254"/>
    <w:rsid w:val="00B77B56"/>
    <w:rsid w:val="00B81A50"/>
    <w:rsid w:val="00B821B1"/>
    <w:rsid w:val="00B83134"/>
    <w:rsid w:val="00B8380C"/>
    <w:rsid w:val="00B87BD1"/>
    <w:rsid w:val="00B91E50"/>
    <w:rsid w:val="00B93A5F"/>
    <w:rsid w:val="00B95062"/>
    <w:rsid w:val="00B967F9"/>
    <w:rsid w:val="00B9776C"/>
    <w:rsid w:val="00B97AE5"/>
    <w:rsid w:val="00BA10EE"/>
    <w:rsid w:val="00BA167A"/>
    <w:rsid w:val="00BA3306"/>
    <w:rsid w:val="00BA3330"/>
    <w:rsid w:val="00BA3DF3"/>
    <w:rsid w:val="00BA3F4E"/>
    <w:rsid w:val="00BA6E38"/>
    <w:rsid w:val="00BB0DA6"/>
    <w:rsid w:val="00BB243B"/>
    <w:rsid w:val="00BB2B12"/>
    <w:rsid w:val="00BB301D"/>
    <w:rsid w:val="00BB3326"/>
    <w:rsid w:val="00BB4370"/>
    <w:rsid w:val="00BB56FF"/>
    <w:rsid w:val="00BB5C8C"/>
    <w:rsid w:val="00BB5D64"/>
    <w:rsid w:val="00BB5E62"/>
    <w:rsid w:val="00BC05E9"/>
    <w:rsid w:val="00BC1098"/>
    <w:rsid w:val="00BC2138"/>
    <w:rsid w:val="00BC29DD"/>
    <w:rsid w:val="00BC34E1"/>
    <w:rsid w:val="00BC579E"/>
    <w:rsid w:val="00BC64E1"/>
    <w:rsid w:val="00BC6D74"/>
    <w:rsid w:val="00BC76B5"/>
    <w:rsid w:val="00BC7EBB"/>
    <w:rsid w:val="00BD0FFC"/>
    <w:rsid w:val="00BD2377"/>
    <w:rsid w:val="00BD4B60"/>
    <w:rsid w:val="00BD4B97"/>
    <w:rsid w:val="00BD4BAB"/>
    <w:rsid w:val="00BD5A07"/>
    <w:rsid w:val="00BE181D"/>
    <w:rsid w:val="00BE3098"/>
    <w:rsid w:val="00BE53D6"/>
    <w:rsid w:val="00BE5F3D"/>
    <w:rsid w:val="00BE6F53"/>
    <w:rsid w:val="00BF02D1"/>
    <w:rsid w:val="00BF129B"/>
    <w:rsid w:val="00BF153A"/>
    <w:rsid w:val="00BF1694"/>
    <w:rsid w:val="00BF1865"/>
    <w:rsid w:val="00BF2F04"/>
    <w:rsid w:val="00BF4B3A"/>
    <w:rsid w:val="00BF6C3F"/>
    <w:rsid w:val="00C00C46"/>
    <w:rsid w:val="00C016B7"/>
    <w:rsid w:val="00C02B6A"/>
    <w:rsid w:val="00C05570"/>
    <w:rsid w:val="00C05B28"/>
    <w:rsid w:val="00C05D55"/>
    <w:rsid w:val="00C06636"/>
    <w:rsid w:val="00C06A97"/>
    <w:rsid w:val="00C0728F"/>
    <w:rsid w:val="00C11D39"/>
    <w:rsid w:val="00C127D4"/>
    <w:rsid w:val="00C130C4"/>
    <w:rsid w:val="00C140BA"/>
    <w:rsid w:val="00C14122"/>
    <w:rsid w:val="00C15E25"/>
    <w:rsid w:val="00C15FA0"/>
    <w:rsid w:val="00C16EB2"/>
    <w:rsid w:val="00C172BF"/>
    <w:rsid w:val="00C245DA"/>
    <w:rsid w:val="00C2556F"/>
    <w:rsid w:val="00C257E3"/>
    <w:rsid w:val="00C258D3"/>
    <w:rsid w:val="00C27073"/>
    <w:rsid w:val="00C30CF4"/>
    <w:rsid w:val="00C31B1A"/>
    <w:rsid w:val="00C322E8"/>
    <w:rsid w:val="00C327F7"/>
    <w:rsid w:val="00C32A48"/>
    <w:rsid w:val="00C32BBA"/>
    <w:rsid w:val="00C33E6E"/>
    <w:rsid w:val="00C3702D"/>
    <w:rsid w:val="00C37266"/>
    <w:rsid w:val="00C407B9"/>
    <w:rsid w:val="00C4123D"/>
    <w:rsid w:val="00C4262F"/>
    <w:rsid w:val="00C4306B"/>
    <w:rsid w:val="00C44AE2"/>
    <w:rsid w:val="00C4525F"/>
    <w:rsid w:val="00C45364"/>
    <w:rsid w:val="00C4546B"/>
    <w:rsid w:val="00C455F7"/>
    <w:rsid w:val="00C4666F"/>
    <w:rsid w:val="00C46715"/>
    <w:rsid w:val="00C51D6B"/>
    <w:rsid w:val="00C52835"/>
    <w:rsid w:val="00C53A23"/>
    <w:rsid w:val="00C54911"/>
    <w:rsid w:val="00C55D3E"/>
    <w:rsid w:val="00C575F0"/>
    <w:rsid w:val="00C60972"/>
    <w:rsid w:val="00C618FF"/>
    <w:rsid w:val="00C62229"/>
    <w:rsid w:val="00C62BCC"/>
    <w:rsid w:val="00C63805"/>
    <w:rsid w:val="00C64911"/>
    <w:rsid w:val="00C66130"/>
    <w:rsid w:val="00C70667"/>
    <w:rsid w:val="00C70A48"/>
    <w:rsid w:val="00C72B9A"/>
    <w:rsid w:val="00C73C46"/>
    <w:rsid w:val="00C744D0"/>
    <w:rsid w:val="00C7522B"/>
    <w:rsid w:val="00C75344"/>
    <w:rsid w:val="00C759BC"/>
    <w:rsid w:val="00C76004"/>
    <w:rsid w:val="00C760F1"/>
    <w:rsid w:val="00C76BE2"/>
    <w:rsid w:val="00C77673"/>
    <w:rsid w:val="00C77797"/>
    <w:rsid w:val="00C80B36"/>
    <w:rsid w:val="00C82AF4"/>
    <w:rsid w:val="00C8334D"/>
    <w:rsid w:val="00C86405"/>
    <w:rsid w:val="00C909DE"/>
    <w:rsid w:val="00C941D6"/>
    <w:rsid w:val="00C94C2E"/>
    <w:rsid w:val="00C9507C"/>
    <w:rsid w:val="00C95AC0"/>
    <w:rsid w:val="00CA075D"/>
    <w:rsid w:val="00CA3231"/>
    <w:rsid w:val="00CA3D2C"/>
    <w:rsid w:val="00CA4906"/>
    <w:rsid w:val="00CA5081"/>
    <w:rsid w:val="00CA556D"/>
    <w:rsid w:val="00CA5D85"/>
    <w:rsid w:val="00CA7039"/>
    <w:rsid w:val="00CB09CE"/>
    <w:rsid w:val="00CB1FFD"/>
    <w:rsid w:val="00CB3275"/>
    <w:rsid w:val="00CB378C"/>
    <w:rsid w:val="00CB46C0"/>
    <w:rsid w:val="00CB57A3"/>
    <w:rsid w:val="00CB797E"/>
    <w:rsid w:val="00CB7F33"/>
    <w:rsid w:val="00CC3F18"/>
    <w:rsid w:val="00CC4459"/>
    <w:rsid w:val="00CC4B1E"/>
    <w:rsid w:val="00CD078D"/>
    <w:rsid w:val="00CD22AC"/>
    <w:rsid w:val="00CD2B14"/>
    <w:rsid w:val="00CD2E6A"/>
    <w:rsid w:val="00CD353A"/>
    <w:rsid w:val="00CD403E"/>
    <w:rsid w:val="00CD57D8"/>
    <w:rsid w:val="00CD59FC"/>
    <w:rsid w:val="00CE0199"/>
    <w:rsid w:val="00CE35F2"/>
    <w:rsid w:val="00CE3878"/>
    <w:rsid w:val="00CE3B93"/>
    <w:rsid w:val="00CE3D8C"/>
    <w:rsid w:val="00CE4448"/>
    <w:rsid w:val="00CE578C"/>
    <w:rsid w:val="00CE65BD"/>
    <w:rsid w:val="00CE7675"/>
    <w:rsid w:val="00CF033F"/>
    <w:rsid w:val="00CF17DA"/>
    <w:rsid w:val="00CF20F7"/>
    <w:rsid w:val="00CF42B0"/>
    <w:rsid w:val="00CF5093"/>
    <w:rsid w:val="00CF5648"/>
    <w:rsid w:val="00CF72D6"/>
    <w:rsid w:val="00CF7624"/>
    <w:rsid w:val="00D005ED"/>
    <w:rsid w:val="00D00A63"/>
    <w:rsid w:val="00D01E1E"/>
    <w:rsid w:val="00D03539"/>
    <w:rsid w:val="00D044BF"/>
    <w:rsid w:val="00D049FF"/>
    <w:rsid w:val="00D06755"/>
    <w:rsid w:val="00D10EFF"/>
    <w:rsid w:val="00D11B9B"/>
    <w:rsid w:val="00D13115"/>
    <w:rsid w:val="00D1665D"/>
    <w:rsid w:val="00D17E59"/>
    <w:rsid w:val="00D20035"/>
    <w:rsid w:val="00D202A0"/>
    <w:rsid w:val="00D2124A"/>
    <w:rsid w:val="00D21967"/>
    <w:rsid w:val="00D21FEF"/>
    <w:rsid w:val="00D232F2"/>
    <w:rsid w:val="00D234BF"/>
    <w:rsid w:val="00D237BD"/>
    <w:rsid w:val="00D26452"/>
    <w:rsid w:val="00D264F8"/>
    <w:rsid w:val="00D2681E"/>
    <w:rsid w:val="00D27C61"/>
    <w:rsid w:val="00D3103C"/>
    <w:rsid w:val="00D31075"/>
    <w:rsid w:val="00D32541"/>
    <w:rsid w:val="00D325EE"/>
    <w:rsid w:val="00D335E6"/>
    <w:rsid w:val="00D34CDD"/>
    <w:rsid w:val="00D41432"/>
    <w:rsid w:val="00D42F19"/>
    <w:rsid w:val="00D44002"/>
    <w:rsid w:val="00D4478C"/>
    <w:rsid w:val="00D44D45"/>
    <w:rsid w:val="00D451B0"/>
    <w:rsid w:val="00D45703"/>
    <w:rsid w:val="00D460FF"/>
    <w:rsid w:val="00D46141"/>
    <w:rsid w:val="00D467DC"/>
    <w:rsid w:val="00D47A02"/>
    <w:rsid w:val="00D507FB"/>
    <w:rsid w:val="00D5169A"/>
    <w:rsid w:val="00D51798"/>
    <w:rsid w:val="00D525E2"/>
    <w:rsid w:val="00D53512"/>
    <w:rsid w:val="00D54321"/>
    <w:rsid w:val="00D57FEB"/>
    <w:rsid w:val="00D61082"/>
    <w:rsid w:val="00D616DE"/>
    <w:rsid w:val="00D63081"/>
    <w:rsid w:val="00D65D05"/>
    <w:rsid w:val="00D661D3"/>
    <w:rsid w:val="00D7111E"/>
    <w:rsid w:val="00D725E3"/>
    <w:rsid w:val="00D72C0F"/>
    <w:rsid w:val="00D72E66"/>
    <w:rsid w:val="00D73A75"/>
    <w:rsid w:val="00D759B4"/>
    <w:rsid w:val="00D75B4B"/>
    <w:rsid w:val="00D75C2D"/>
    <w:rsid w:val="00D7713C"/>
    <w:rsid w:val="00D80C4B"/>
    <w:rsid w:val="00D81E1E"/>
    <w:rsid w:val="00D82AA6"/>
    <w:rsid w:val="00D8462A"/>
    <w:rsid w:val="00D84D32"/>
    <w:rsid w:val="00D84EDE"/>
    <w:rsid w:val="00D84FDD"/>
    <w:rsid w:val="00D85F34"/>
    <w:rsid w:val="00D860BB"/>
    <w:rsid w:val="00D869BB"/>
    <w:rsid w:val="00D87D79"/>
    <w:rsid w:val="00D91749"/>
    <w:rsid w:val="00D91E69"/>
    <w:rsid w:val="00D92E0D"/>
    <w:rsid w:val="00D951DA"/>
    <w:rsid w:val="00D958F9"/>
    <w:rsid w:val="00D95EF2"/>
    <w:rsid w:val="00DA18C6"/>
    <w:rsid w:val="00DA20E3"/>
    <w:rsid w:val="00DA2149"/>
    <w:rsid w:val="00DA296E"/>
    <w:rsid w:val="00DA4D4B"/>
    <w:rsid w:val="00DA512B"/>
    <w:rsid w:val="00DA7423"/>
    <w:rsid w:val="00DB03B8"/>
    <w:rsid w:val="00DB0F31"/>
    <w:rsid w:val="00DB115E"/>
    <w:rsid w:val="00DB1C8F"/>
    <w:rsid w:val="00DB3862"/>
    <w:rsid w:val="00DB4557"/>
    <w:rsid w:val="00DB4918"/>
    <w:rsid w:val="00DB646E"/>
    <w:rsid w:val="00DB6942"/>
    <w:rsid w:val="00DB73A9"/>
    <w:rsid w:val="00DB7C54"/>
    <w:rsid w:val="00DC044A"/>
    <w:rsid w:val="00DC11B4"/>
    <w:rsid w:val="00DC1B49"/>
    <w:rsid w:val="00DC6F02"/>
    <w:rsid w:val="00DC72BB"/>
    <w:rsid w:val="00DC73B9"/>
    <w:rsid w:val="00DC7421"/>
    <w:rsid w:val="00DC763A"/>
    <w:rsid w:val="00DD030A"/>
    <w:rsid w:val="00DD10AA"/>
    <w:rsid w:val="00DD31A9"/>
    <w:rsid w:val="00DD32C6"/>
    <w:rsid w:val="00DD3CFC"/>
    <w:rsid w:val="00DD599E"/>
    <w:rsid w:val="00DD59FA"/>
    <w:rsid w:val="00DD5E30"/>
    <w:rsid w:val="00DD605E"/>
    <w:rsid w:val="00DD6D60"/>
    <w:rsid w:val="00DE0F4A"/>
    <w:rsid w:val="00DE1B9E"/>
    <w:rsid w:val="00DE1C8D"/>
    <w:rsid w:val="00DE5200"/>
    <w:rsid w:val="00DE6E12"/>
    <w:rsid w:val="00DE7D95"/>
    <w:rsid w:val="00DF08C6"/>
    <w:rsid w:val="00DF18DC"/>
    <w:rsid w:val="00DF2401"/>
    <w:rsid w:val="00DF2F9B"/>
    <w:rsid w:val="00DF3883"/>
    <w:rsid w:val="00DF39FF"/>
    <w:rsid w:val="00DF52EC"/>
    <w:rsid w:val="00DF5ECD"/>
    <w:rsid w:val="00DF672A"/>
    <w:rsid w:val="00E00338"/>
    <w:rsid w:val="00E00CA6"/>
    <w:rsid w:val="00E017D6"/>
    <w:rsid w:val="00E01A15"/>
    <w:rsid w:val="00E03D5C"/>
    <w:rsid w:val="00E03DDA"/>
    <w:rsid w:val="00E04304"/>
    <w:rsid w:val="00E0485B"/>
    <w:rsid w:val="00E04BAD"/>
    <w:rsid w:val="00E052E4"/>
    <w:rsid w:val="00E06997"/>
    <w:rsid w:val="00E12341"/>
    <w:rsid w:val="00E12633"/>
    <w:rsid w:val="00E12726"/>
    <w:rsid w:val="00E1329D"/>
    <w:rsid w:val="00E1339E"/>
    <w:rsid w:val="00E16C60"/>
    <w:rsid w:val="00E16D4A"/>
    <w:rsid w:val="00E20161"/>
    <w:rsid w:val="00E20DB6"/>
    <w:rsid w:val="00E216FB"/>
    <w:rsid w:val="00E22434"/>
    <w:rsid w:val="00E22670"/>
    <w:rsid w:val="00E22814"/>
    <w:rsid w:val="00E23442"/>
    <w:rsid w:val="00E237EE"/>
    <w:rsid w:val="00E24E60"/>
    <w:rsid w:val="00E30313"/>
    <w:rsid w:val="00E31B07"/>
    <w:rsid w:val="00E31F78"/>
    <w:rsid w:val="00E33817"/>
    <w:rsid w:val="00E33C7A"/>
    <w:rsid w:val="00E3411C"/>
    <w:rsid w:val="00E366DB"/>
    <w:rsid w:val="00E36C32"/>
    <w:rsid w:val="00E37C41"/>
    <w:rsid w:val="00E41496"/>
    <w:rsid w:val="00E41755"/>
    <w:rsid w:val="00E4193D"/>
    <w:rsid w:val="00E41B89"/>
    <w:rsid w:val="00E4263C"/>
    <w:rsid w:val="00E43949"/>
    <w:rsid w:val="00E462E6"/>
    <w:rsid w:val="00E467F3"/>
    <w:rsid w:val="00E4692B"/>
    <w:rsid w:val="00E50E6F"/>
    <w:rsid w:val="00E52144"/>
    <w:rsid w:val="00E525FB"/>
    <w:rsid w:val="00E52F94"/>
    <w:rsid w:val="00E539A9"/>
    <w:rsid w:val="00E53A33"/>
    <w:rsid w:val="00E53DBD"/>
    <w:rsid w:val="00E540D4"/>
    <w:rsid w:val="00E544D8"/>
    <w:rsid w:val="00E562A8"/>
    <w:rsid w:val="00E57F97"/>
    <w:rsid w:val="00E601F4"/>
    <w:rsid w:val="00E6032E"/>
    <w:rsid w:val="00E60B1A"/>
    <w:rsid w:val="00E61554"/>
    <w:rsid w:val="00E628E7"/>
    <w:rsid w:val="00E6332B"/>
    <w:rsid w:val="00E6385D"/>
    <w:rsid w:val="00E63A01"/>
    <w:rsid w:val="00E63B3B"/>
    <w:rsid w:val="00E64499"/>
    <w:rsid w:val="00E66302"/>
    <w:rsid w:val="00E70795"/>
    <w:rsid w:val="00E70A5B"/>
    <w:rsid w:val="00E746C5"/>
    <w:rsid w:val="00E756CA"/>
    <w:rsid w:val="00E76DBA"/>
    <w:rsid w:val="00E83098"/>
    <w:rsid w:val="00E839CA"/>
    <w:rsid w:val="00E84845"/>
    <w:rsid w:val="00E874D9"/>
    <w:rsid w:val="00E87B5E"/>
    <w:rsid w:val="00E87B74"/>
    <w:rsid w:val="00E9003B"/>
    <w:rsid w:val="00E907B8"/>
    <w:rsid w:val="00E90840"/>
    <w:rsid w:val="00E9118D"/>
    <w:rsid w:val="00E92BCF"/>
    <w:rsid w:val="00E940B5"/>
    <w:rsid w:val="00E94135"/>
    <w:rsid w:val="00E9518B"/>
    <w:rsid w:val="00E97A0F"/>
    <w:rsid w:val="00EA0FB5"/>
    <w:rsid w:val="00EA1639"/>
    <w:rsid w:val="00EA1D03"/>
    <w:rsid w:val="00EA3A13"/>
    <w:rsid w:val="00EA439E"/>
    <w:rsid w:val="00EA4F94"/>
    <w:rsid w:val="00EA6E5F"/>
    <w:rsid w:val="00EB24A6"/>
    <w:rsid w:val="00EB2AD8"/>
    <w:rsid w:val="00EB2F64"/>
    <w:rsid w:val="00EB32AB"/>
    <w:rsid w:val="00EB52C0"/>
    <w:rsid w:val="00EB5B68"/>
    <w:rsid w:val="00EB6116"/>
    <w:rsid w:val="00EC01CF"/>
    <w:rsid w:val="00EC24A0"/>
    <w:rsid w:val="00EC24A8"/>
    <w:rsid w:val="00EC3B36"/>
    <w:rsid w:val="00EC40A9"/>
    <w:rsid w:val="00EC44D4"/>
    <w:rsid w:val="00EC451B"/>
    <w:rsid w:val="00EC54BF"/>
    <w:rsid w:val="00EC5C64"/>
    <w:rsid w:val="00EC62A3"/>
    <w:rsid w:val="00EC664A"/>
    <w:rsid w:val="00ED0650"/>
    <w:rsid w:val="00ED10BC"/>
    <w:rsid w:val="00ED2564"/>
    <w:rsid w:val="00ED2A18"/>
    <w:rsid w:val="00ED56CA"/>
    <w:rsid w:val="00ED5B99"/>
    <w:rsid w:val="00ED6D44"/>
    <w:rsid w:val="00ED6EEA"/>
    <w:rsid w:val="00ED7483"/>
    <w:rsid w:val="00EE0780"/>
    <w:rsid w:val="00EE2300"/>
    <w:rsid w:val="00EE3B61"/>
    <w:rsid w:val="00EE4530"/>
    <w:rsid w:val="00EE6E4A"/>
    <w:rsid w:val="00EF062F"/>
    <w:rsid w:val="00EF0C20"/>
    <w:rsid w:val="00EF1D1B"/>
    <w:rsid w:val="00EF2713"/>
    <w:rsid w:val="00EF461D"/>
    <w:rsid w:val="00EF6327"/>
    <w:rsid w:val="00EF6C0A"/>
    <w:rsid w:val="00F00B8C"/>
    <w:rsid w:val="00F00BE9"/>
    <w:rsid w:val="00F034F1"/>
    <w:rsid w:val="00F05083"/>
    <w:rsid w:val="00F056A3"/>
    <w:rsid w:val="00F10B3A"/>
    <w:rsid w:val="00F126AC"/>
    <w:rsid w:val="00F13965"/>
    <w:rsid w:val="00F15C24"/>
    <w:rsid w:val="00F17717"/>
    <w:rsid w:val="00F2029F"/>
    <w:rsid w:val="00F209F8"/>
    <w:rsid w:val="00F20A18"/>
    <w:rsid w:val="00F212F5"/>
    <w:rsid w:val="00F24105"/>
    <w:rsid w:val="00F24F7F"/>
    <w:rsid w:val="00F25DA6"/>
    <w:rsid w:val="00F260E4"/>
    <w:rsid w:val="00F30DE7"/>
    <w:rsid w:val="00F33385"/>
    <w:rsid w:val="00F343AE"/>
    <w:rsid w:val="00F343C4"/>
    <w:rsid w:val="00F35E24"/>
    <w:rsid w:val="00F3609C"/>
    <w:rsid w:val="00F3689C"/>
    <w:rsid w:val="00F36E07"/>
    <w:rsid w:val="00F37131"/>
    <w:rsid w:val="00F372AA"/>
    <w:rsid w:val="00F373A0"/>
    <w:rsid w:val="00F37DA3"/>
    <w:rsid w:val="00F41322"/>
    <w:rsid w:val="00F41D61"/>
    <w:rsid w:val="00F45D75"/>
    <w:rsid w:val="00F45DBD"/>
    <w:rsid w:val="00F4675C"/>
    <w:rsid w:val="00F47045"/>
    <w:rsid w:val="00F47DB8"/>
    <w:rsid w:val="00F5037E"/>
    <w:rsid w:val="00F520A5"/>
    <w:rsid w:val="00F531F2"/>
    <w:rsid w:val="00F54225"/>
    <w:rsid w:val="00F5520B"/>
    <w:rsid w:val="00F5594E"/>
    <w:rsid w:val="00F55E4E"/>
    <w:rsid w:val="00F57FD5"/>
    <w:rsid w:val="00F6064B"/>
    <w:rsid w:val="00F60D9D"/>
    <w:rsid w:val="00F611EF"/>
    <w:rsid w:val="00F62BF1"/>
    <w:rsid w:val="00F64AEE"/>
    <w:rsid w:val="00F65D7F"/>
    <w:rsid w:val="00F70569"/>
    <w:rsid w:val="00F709E7"/>
    <w:rsid w:val="00F720C8"/>
    <w:rsid w:val="00F73698"/>
    <w:rsid w:val="00F74112"/>
    <w:rsid w:val="00F74183"/>
    <w:rsid w:val="00F774B9"/>
    <w:rsid w:val="00F80733"/>
    <w:rsid w:val="00F80D43"/>
    <w:rsid w:val="00F8273A"/>
    <w:rsid w:val="00F82AA6"/>
    <w:rsid w:val="00F8336F"/>
    <w:rsid w:val="00F844B6"/>
    <w:rsid w:val="00F85552"/>
    <w:rsid w:val="00F86F2B"/>
    <w:rsid w:val="00F872D7"/>
    <w:rsid w:val="00F9161C"/>
    <w:rsid w:val="00F92D84"/>
    <w:rsid w:val="00F92F1D"/>
    <w:rsid w:val="00F950C8"/>
    <w:rsid w:val="00F958C0"/>
    <w:rsid w:val="00F9702D"/>
    <w:rsid w:val="00FA0CFD"/>
    <w:rsid w:val="00FA3ACF"/>
    <w:rsid w:val="00FA424C"/>
    <w:rsid w:val="00FA5356"/>
    <w:rsid w:val="00FB1230"/>
    <w:rsid w:val="00FB2A55"/>
    <w:rsid w:val="00FB3E18"/>
    <w:rsid w:val="00FB4BCE"/>
    <w:rsid w:val="00FB579A"/>
    <w:rsid w:val="00FB7143"/>
    <w:rsid w:val="00FB7609"/>
    <w:rsid w:val="00FB7C65"/>
    <w:rsid w:val="00FC233C"/>
    <w:rsid w:val="00FC2A91"/>
    <w:rsid w:val="00FC45FC"/>
    <w:rsid w:val="00FC4BBB"/>
    <w:rsid w:val="00FC55A0"/>
    <w:rsid w:val="00FC6C6B"/>
    <w:rsid w:val="00FD0D3F"/>
    <w:rsid w:val="00FD1CD9"/>
    <w:rsid w:val="00FD4082"/>
    <w:rsid w:val="00FD55D0"/>
    <w:rsid w:val="00FD6083"/>
    <w:rsid w:val="00FD6EE8"/>
    <w:rsid w:val="00FD77ED"/>
    <w:rsid w:val="00FD7941"/>
    <w:rsid w:val="00FE13D2"/>
    <w:rsid w:val="00FE203C"/>
    <w:rsid w:val="00FE2EA7"/>
    <w:rsid w:val="00FE4579"/>
    <w:rsid w:val="00FE4896"/>
    <w:rsid w:val="00FE5FE6"/>
    <w:rsid w:val="00FE6F8E"/>
    <w:rsid w:val="00FF0BFB"/>
    <w:rsid w:val="00FF0E84"/>
    <w:rsid w:val="00FF0F60"/>
    <w:rsid w:val="00FF135B"/>
    <w:rsid w:val="00FF1A47"/>
    <w:rsid w:val="00FF2391"/>
    <w:rsid w:val="00FF28A6"/>
    <w:rsid w:val="00FF2BB8"/>
    <w:rsid w:val="00FF31E7"/>
    <w:rsid w:val="00FF3CBD"/>
    <w:rsid w:val="00FF5B3F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94142"/>
  <w15:chartTrackingRefBased/>
  <w15:docId w15:val="{5B0947CC-497C-4484-8DB7-76B937654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Arial"/>
      <w:sz w:val="36"/>
      <w:szCs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Head2cell">
    <w:name w:val="Head 2 cell"/>
    <w:basedOn w:val="Head1cell"/>
    <w:pPr>
      <w:ind w:left="432"/>
    </w:pPr>
    <w:rPr>
      <w:sz w:val="20"/>
      <w:szCs w:val="20"/>
    </w:rPr>
  </w:style>
  <w:style w:type="paragraph" w:customStyle="1" w:styleId="Head1cell">
    <w:name w:val="Head 1 cell"/>
    <w:basedOn w:val="Sectionheadcell"/>
    <w:pPr>
      <w:ind w:left="288"/>
    </w:pPr>
    <w:rPr>
      <w:b w:val="0"/>
      <w:bCs w:val="0"/>
    </w:rPr>
  </w:style>
  <w:style w:type="paragraph" w:customStyle="1" w:styleId="Sectionheadcell">
    <w:name w:val="Section head cell"/>
    <w:basedOn w:val="Normal"/>
    <w:pPr>
      <w:tabs>
        <w:tab w:val="left" w:pos="326"/>
        <w:tab w:val="left" w:pos="686"/>
        <w:tab w:val="left" w:pos="1046"/>
      </w:tabs>
      <w:spacing w:after="40"/>
    </w:pPr>
    <w:rPr>
      <w:rFonts w:ascii="Arial" w:hAnsi="Arial" w:cs="Arial"/>
      <w:b/>
      <w:bCs/>
      <w:sz w:val="22"/>
      <w:szCs w:val="22"/>
    </w:rPr>
  </w:style>
  <w:style w:type="paragraph" w:styleId="Header">
    <w:name w:val="header"/>
    <w:semiHidden/>
    <w:pPr>
      <w:widowControl w:val="0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customStyle="1" w:styleId="CRfront">
    <w:name w:val="CR_front"/>
    <w:basedOn w:val="Normal"/>
  </w:style>
  <w:style w:type="character" w:styleId="PageNumber">
    <w:name w:val="page number"/>
    <w:basedOn w:val="DefaultParagraphFont"/>
    <w:semiHidden/>
  </w:style>
  <w:style w:type="paragraph" w:customStyle="1" w:styleId="TabCellindent3">
    <w:name w:val="Tab Cell indent3"/>
    <w:basedOn w:val="Normal"/>
    <w:pPr>
      <w:tabs>
        <w:tab w:val="left" w:pos="326"/>
        <w:tab w:val="left" w:pos="686"/>
        <w:tab w:val="left" w:pos="1046"/>
      </w:tabs>
      <w:ind w:left="562"/>
    </w:pPr>
  </w:style>
  <w:style w:type="paragraph" w:customStyle="1" w:styleId="Releasecell">
    <w:name w:val="Release cell"/>
    <w:basedOn w:val="Normal"/>
    <w:pPr>
      <w:spacing w:after="40"/>
    </w:pPr>
  </w:style>
  <w:style w:type="paragraph" w:customStyle="1" w:styleId="B4">
    <w:name w:val="B4"/>
    <w:basedOn w:val="List4"/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SSecRef">
    <w:name w:val="TS SecRef"/>
    <w:basedOn w:val="Normal"/>
    <w:pPr>
      <w:spacing w:after="40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B5">
    <w:name w:val="B5"/>
    <w:basedOn w:val="List5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eastAsia="en-US"/>
    </w:rPr>
  </w:style>
  <w:style w:type="paragraph" w:customStyle="1" w:styleId="Head3cell">
    <w:name w:val="Head 3 cell"/>
    <w:basedOn w:val="Head2cell"/>
    <w:pPr>
      <w:ind w:left="576"/>
    </w:pPr>
  </w:style>
  <w:style w:type="paragraph" w:customStyle="1" w:styleId="B3">
    <w:name w:val="B3"/>
    <w:basedOn w:val="List3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Arial"/>
      <w:noProof/>
      <w:lang w:eastAsia="en-US"/>
    </w:rPr>
  </w:style>
  <w:style w:type="paragraph" w:customStyle="1" w:styleId="Head4cell">
    <w:name w:val="Head 4 cell"/>
    <w:basedOn w:val="Head3cell"/>
    <w:pPr>
      <w:tabs>
        <w:tab w:val="clear" w:pos="326"/>
        <w:tab w:val="clear" w:pos="686"/>
      </w:tabs>
      <w:ind w:left="702"/>
    </w:pPr>
  </w:style>
  <w:style w:type="paragraph" w:customStyle="1" w:styleId="Head1cellbold">
    <w:name w:val="Head 1 cell bold"/>
    <w:basedOn w:val="Head1cell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eastAsia="en-US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character" w:customStyle="1" w:styleId="EmailStyle171">
    <w:name w:val="EmailStyle171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p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BodyText2">
    <w:name w:val="Body Text 2"/>
    <w:basedOn w:val="Normal"/>
    <w:semiHidden/>
    <w:pPr>
      <w:spacing w:after="0"/>
    </w:pPr>
    <w:rPr>
      <w:rFonts w:ascii="Arial" w:hAnsi="Arial" w:cs="Arial"/>
      <w:snapToGrid w:val="0"/>
      <w:color w:val="000000"/>
      <w:lang w:val="de-DE" w:eastAsia="de-DE"/>
    </w:rPr>
  </w:style>
  <w:style w:type="character" w:customStyle="1" w:styleId="Max">
    <w:name w:val="Max."/>
    <w:rPr>
      <w:b/>
      <w:bCs/>
    </w:rPr>
  </w:style>
  <w:style w:type="character" w:customStyle="1" w:styleId="Betonung">
    <w:name w:val="Betonung"/>
    <w:rPr>
      <w:i/>
      <w:iCs/>
    </w:rPr>
  </w:style>
  <w:style w:type="paragraph" w:customStyle="1" w:styleId="CharCharCharCharCarCar">
    <w:name w:val="Char Char Char Char Car C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sz w:val="24"/>
      <w:szCs w:val="24"/>
      <w:lang w:val="en-US" w:eastAsia="zh-CN"/>
    </w:rPr>
  </w:style>
  <w:style w:type="paragraph" w:customStyle="1" w:styleId="Sprechblasentext">
    <w:name w:val="Sprechblasentext"/>
    <w:basedOn w:val="Normal"/>
    <w:semiHidden/>
    <w:rPr>
      <w:rFonts w:ascii="Tahoma" w:hAnsi="Tahoma" w:cs="Tahoma"/>
      <w:sz w:val="16"/>
      <w:szCs w:val="16"/>
    </w:rPr>
  </w:style>
  <w:style w:type="character" w:customStyle="1" w:styleId="osinstall4">
    <w:name w:val="osinstall4"/>
    <w:semiHidden/>
    <w:rsid w:val="00197BB6"/>
    <w:rPr>
      <w:rFonts w:ascii="Arial" w:hAnsi="Arial" w:cs="Arial"/>
      <w:color w:val="000080"/>
      <w:sz w:val="20"/>
      <w:szCs w:val="20"/>
    </w:rPr>
  </w:style>
  <w:style w:type="character" w:customStyle="1" w:styleId="apple-converted-space">
    <w:name w:val="apple-converted-space"/>
    <w:basedOn w:val="DefaultParagraphFont"/>
    <w:rsid w:val="009E7C52"/>
  </w:style>
  <w:style w:type="character" w:styleId="Strong">
    <w:name w:val="Strong"/>
    <w:uiPriority w:val="22"/>
    <w:qFormat/>
    <w:rsid w:val="00B81A50"/>
    <w:rPr>
      <w:b/>
      <w:bCs/>
    </w:rPr>
  </w:style>
  <w:style w:type="paragraph" w:customStyle="1" w:styleId="owapara">
    <w:name w:val="owapara"/>
    <w:basedOn w:val="Normal"/>
    <w:uiPriority w:val="99"/>
    <w:rsid w:val="00C32BBA"/>
    <w:pPr>
      <w:spacing w:after="0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C32BBA"/>
    <w:rPr>
      <w:i/>
      <w:iCs/>
    </w:rPr>
  </w:style>
  <w:style w:type="character" w:customStyle="1" w:styleId="spelle">
    <w:name w:val="spelle"/>
    <w:rsid w:val="00935A2A"/>
  </w:style>
  <w:style w:type="paragraph" w:styleId="PlainText">
    <w:name w:val="Plain Text"/>
    <w:basedOn w:val="Normal"/>
    <w:link w:val="PlainTextChar"/>
    <w:uiPriority w:val="99"/>
    <w:semiHidden/>
    <w:unhideWhenUsed/>
    <w:rsid w:val="00E0485B"/>
    <w:pPr>
      <w:spacing w:after="0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E0485B"/>
    <w:rPr>
      <w:rFonts w:ascii="Calibri" w:eastAsia="Calibri" w:hAnsi="Calibri"/>
      <w:sz w:val="22"/>
      <w:szCs w:val="22"/>
    </w:rPr>
  </w:style>
  <w:style w:type="character" w:styleId="HTMLTypewriter">
    <w:name w:val="HTML Typewriter"/>
    <w:uiPriority w:val="99"/>
    <w:semiHidden/>
    <w:unhideWhenUsed/>
    <w:rsid w:val="00C11D39"/>
    <w:rPr>
      <w:rFonts w:ascii="Courier New" w:eastAsia="Calibri" w:hAnsi="Courier New" w:cs="Courier New" w:hint="default"/>
      <w:sz w:val="20"/>
      <w:szCs w:val="20"/>
    </w:rPr>
  </w:style>
  <w:style w:type="paragraph" w:styleId="Revision">
    <w:name w:val="Revision"/>
    <w:hidden/>
    <w:uiPriority w:val="99"/>
    <w:semiHidden/>
    <w:rsid w:val="00AC21EC"/>
    <w:rPr>
      <w:rFonts w:ascii="Times New Roman" w:hAnsi="Times New Roman"/>
      <w:lang w:eastAsia="en-US"/>
    </w:rPr>
  </w:style>
  <w:style w:type="character" w:styleId="CommentReference">
    <w:name w:val="annotation reference"/>
    <w:uiPriority w:val="99"/>
    <w:semiHidden/>
    <w:unhideWhenUsed/>
    <w:rsid w:val="008C56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5658"/>
  </w:style>
  <w:style w:type="character" w:customStyle="1" w:styleId="CommentTextChar">
    <w:name w:val="Comment Text Char"/>
    <w:link w:val="CommentText"/>
    <w:uiPriority w:val="99"/>
    <w:rsid w:val="008C5658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56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5658"/>
    <w:rPr>
      <w:rFonts w:ascii="Times New Roman" w:hAnsi="Times New Roman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33505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ox-0d2bc16a10-ox-f9ad19bc9f-ox-c7f55bd2d0-ox-3ca466bbce-ox-350cba31f5-ox-dadd415f25-ox-e7b9392f3a-ox-4c174c9fc2-ox-52d769b5ec-ox-c8f47127a7-ox-0ba8af6fea-ox-eef1f350c1-ox-a40f2f8e14-ox-45d729c25e-ox-4449ba2295-ox-44c78bf4fb-ox-05c794746d-ox-0c0e10f138-o">
    <w:name w:val="ox-0d2bc16a10-ox-f9ad19bc9f-ox-c7f55bd2d0-ox-3ca466bbce-ox-350cba31f5-ox-dadd415f25-ox-e7b9392f3a-ox-4c174c9fc2-ox-52d769b5ec-ox-c8f47127a7-ox-0ba8af6fea-ox-eef1f350c1-ox-a40f2f8e14-ox-45d729c25e-ox-4449ba2295-ox-44c78bf4fb-ox-05c794746d-ox-0c0e10f138-o"/>
    <w:basedOn w:val="Normal"/>
    <w:uiPriority w:val="99"/>
    <w:semiHidden/>
    <w:rsid w:val="00BB2B1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6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~1\ETSI'N~1\ETSIW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36CFB-DA83-4D0A-AA45-394965FA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ETSIW_70</Template>
  <TotalTime>12383</TotalTime>
  <Pages>5</Pages>
  <Words>1441</Words>
  <Characters>8219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Working document 75</vt:lpstr>
    </vt:vector>
  </TitlesOfParts>
  <Company>ETS Sophia Antipolis</Company>
  <LinksUpToDate>false</LinksUpToDate>
  <CharactersWithSpaces>9641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document 75</dc:title>
  <dc:subject>ETS</dc:subject>
  <dc:creator>Michael Welser</dc:creator>
  <cp:keywords>ETS</cp:keywords>
  <dc:description/>
  <cp:lastModifiedBy>MCC TF160</cp:lastModifiedBy>
  <cp:revision>483</cp:revision>
  <cp:lastPrinted>2011-06-01T15:10:00Z</cp:lastPrinted>
  <dcterms:created xsi:type="dcterms:W3CDTF">2021-09-16T09:43:00Z</dcterms:created>
  <dcterms:modified xsi:type="dcterms:W3CDTF">2024-12-13T09:47:00Z</dcterms:modified>
</cp:coreProperties>
</file>