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10ECED1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41658E">
        <w:rPr>
          <w:noProof/>
        </w:rPr>
        <w:t>4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42703A63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41658E">
              <w:rPr>
                <w:rFonts w:ascii="Arial" w:hAnsi="Arial"/>
                <w:b/>
                <w:sz w:val="24"/>
              </w:rPr>
              <w:t>4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DA7423">
              <w:rPr>
                <w:rFonts w:ascii="Arial" w:hAnsi="Arial"/>
                <w:b/>
                <w:sz w:val="24"/>
              </w:rPr>
              <w:t>32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13484241" w:rsidR="00961A38" w:rsidRPr="00215F76" w:rsidRDefault="00DA7423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9</w:t>
            </w:r>
            <w:r w:rsidR="00D005ED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August</w:t>
            </w:r>
            <w:r w:rsidR="0041658E">
              <w:rPr>
                <w:snapToGrid w:val="0"/>
                <w:color w:val="000000"/>
                <w:sz w:val="20"/>
                <w:lang w:val="de-DE" w:eastAsia="de-DE"/>
              </w:rPr>
              <w:t xml:space="preserve"> 2024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43BA1CBE" w14:textId="35DD8A52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Release 1</w:t>
            </w:r>
            <w:r w:rsidR="00DA7423">
              <w:rPr>
                <w:snapToGrid w:val="0"/>
                <w:sz w:val="20"/>
                <w:szCs w:val="20"/>
              </w:rPr>
              <w:t>8</w:t>
            </w:r>
            <w:r>
              <w:rPr>
                <w:snapToGrid w:val="0"/>
                <w:sz w:val="20"/>
                <w:szCs w:val="20"/>
              </w:rPr>
              <w:t>, June 202</w:t>
            </w:r>
            <w:r w:rsidR="00DA7423">
              <w:rPr>
                <w:snapToGrid w:val="0"/>
                <w:sz w:val="20"/>
                <w:szCs w:val="20"/>
              </w:rPr>
              <w:t>4</w:t>
            </w:r>
          </w:p>
          <w:p w14:paraId="6CB55AA3" w14:textId="0DBECB4B" w:rsidR="00CB46C0" w:rsidRPr="009C446D" w:rsidRDefault="00CB46C0" w:rsidP="00DA7423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29683F19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</w:t>
            </w:r>
            <w:r w:rsidR="00D005ED">
              <w:rPr>
                <w:sz w:val="20"/>
                <w:lang w:val="pt-BR"/>
              </w:rPr>
              <w:t>2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</w:t>
            </w:r>
            <w:r w:rsidR="00D005ED">
              <w:rPr>
                <w:sz w:val="20"/>
                <w:szCs w:val="20"/>
                <w:lang w:val="pt-BR"/>
              </w:rPr>
              <w:t>2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5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60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962547">
              <w:rPr>
                <w:sz w:val="20"/>
                <w:lang w:val="pt-BR"/>
              </w:rPr>
              <w:t>61</w:t>
            </w:r>
          </w:p>
          <w:p w14:paraId="232D4A53" w14:textId="27810900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50469B1D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7A4864">
              <w:rPr>
                <w:sz w:val="20"/>
                <w:lang w:val="pt-BR"/>
              </w:rPr>
              <w:t>7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3691D5A2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4CC847DB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</w:t>
            </w:r>
            <w:r w:rsidR="007A4864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</w:t>
            </w:r>
            <w:r w:rsidR="007A4864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</w:t>
            </w:r>
            <w:r w:rsidR="007A4864">
              <w:rPr>
                <w:sz w:val="20"/>
                <w:lang w:val="pt-BR"/>
              </w:rPr>
              <w:t>4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6E1543B1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</w:t>
            </w:r>
            <w:r w:rsidR="00C575F0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3</w:t>
            </w:r>
            <w:r w:rsidR="00C575F0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E378BCB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a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292EE1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1D30397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7B3A28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7B3A28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7B3A28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7B3A28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7B3A28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7B3A28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7B3A28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7B3A28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7B3A28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7B3A28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7B3A28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>, -540, -541</w:t>
            </w:r>
          </w:p>
          <w:p w14:paraId="41A5E7CA" w14:textId="38B841C0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7B3A28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7B3A28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7B3A28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7B3A28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7B3A28">
              <w:rPr>
                <w:snapToGrid w:val="0"/>
                <w:color w:val="000000"/>
                <w:sz w:val="20"/>
                <w:lang w:eastAsia="de-DE"/>
              </w:rPr>
              <w:t>, -339, -340</w:t>
            </w:r>
          </w:p>
          <w:p w14:paraId="14B9FFBC" w14:textId="14F4DCD9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7B3A28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7B3A28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7B3A28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7B3A28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7B3A28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7B3A28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7B3A2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7B3A28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7B3A2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234698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3466533D" w:rsidR="00497D25" w:rsidRPr="00E6032E" w:rsidRDefault="008C6EF8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-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6F4C9A89" w:rsidR="000F474E" w:rsidRPr="00C45364" w:rsidRDefault="000F474E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3C31EC3E" w14:textId="77777777" w:rsidR="00F720C8" w:rsidRDefault="00F720C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720C8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R5s240451 (NR_FR1 7.1.1.1.15.NR5GC), </w:t>
            </w:r>
          </w:p>
          <w:p w14:paraId="6BA738C2" w14:textId="77A2D0D1" w:rsidR="00B9776C" w:rsidRDefault="00F720C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720C8">
              <w:rPr>
                <w:rFonts w:ascii="Arial" w:hAnsi="Arial"/>
                <w:snapToGrid w:val="0"/>
                <w:color w:val="000000"/>
                <w:lang w:val="pt-BR" w:eastAsia="de-DE"/>
              </w:rPr>
              <w:t>R5s240456 (NR_FR1 6.1.2.3a.NR5GC)</w:t>
            </w:r>
          </w:p>
          <w:p w14:paraId="0950B0FF" w14:textId="77777777" w:rsidR="00F720C8" w:rsidRDefault="00F720C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6240EC59" w:rsidR="007D6A4B" w:rsidRDefault="00F720C8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>-</w:t>
            </w:r>
          </w:p>
          <w:p w14:paraId="63778AF4" w14:textId="77777777" w:rsidR="008C6EF8" w:rsidRPr="007858DB" w:rsidRDefault="008C6EF8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2CE8D67" w14:textId="14BA69DE" w:rsidR="00F720C8" w:rsidRDefault="00F720C8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F720C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R5s240383, R5s240414, R5s240421, R5s240422, R5s240423, R5s240424, R5s240425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 (partially implemented)</w:t>
            </w:r>
            <w:r w:rsidRPr="00F720C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R5s240426, R5s240427, R5s240428, R5s240429, R5s240430, R5s240431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 (partially implemented)</w:t>
            </w:r>
            <w:r w:rsidRPr="00F720C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R5s240432, R5s240433, R5s240435, R5s240436, R5s240438, R5s240439, R5s240442, R5s240450, R5s240453, R5s240454, R5s240455, R5s240458, R5s240459, R5s240460, R5s240461, R5s240463, </w:t>
            </w:r>
            <w:r w:rsidRPr="00067C7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R5s240465</w:t>
            </w:r>
            <w:r w:rsidRPr="00F720C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R5s240470, R5s240502, R5s240503, R5s240504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 (partially implemented)</w:t>
            </w:r>
            <w:r w:rsidRPr="00F720C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R5s240506</w:t>
            </w:r>
          </w:p>
          <w:p w14:paraId="30DD2F89" w14:textId="77777777" w:rsidR="00F720C8" w:rsidRDefault="00F720C8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</w:p>
          <w:p w14:paraId="41E06284" w14:textId="7807BC1F" w:rsidR="00E22434" w:rsidRPr="00E22434" w:rsidRDefault="00E22434" w:rsidP="00BA3330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</w:pPr>
            <w:r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Baseline up</w:t>
            </w:r>
            <w:r w:rsidR="00E2281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grade</w:t>
            </w:r>
            <w:r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 xml:space="preserve"> CRs:</w:t>
            </w:r>
          </w:p>
          <w:p w14:paraId="58E7C49E" w14:textId="5AF514E7" w:rsidR="00B9776C" w:rsidRDefault="008C6EF8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R5s240444, R5s240</w:t>
            </w:r>
            <w:r w:rsidR="00E22434"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531</w:t>
            </w:r>
            <w:r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</w:t>
            </w:r>
            <w:r w:rsidR="00E22434"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532</w:t>
            </w:r>
            <w:r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</w:t>
            </w:r>
            <w:r w:rsidR="00E22434"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534</w:t>
            </w:r>
            <w:r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</w:t>
            </w:r>
            <w:r w:rsidR="00E22434"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535</w:t>
            </w:r>
          </w:p>
          <w:p w14:paraId="0B47CD5F" w14:textId="77777777" w:rsidR="008C6EF8" w:rsidRPr="007858DB" w:rsidRDefault="008C6EF8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CE96CB8" w14:textId="77777777" w:rsidR="00882A85" w:rsidRDefault="00882A85" w:rsidP="00882A85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</w:pPr>
          </w:p>
          <w:p w14:paraId="271680F1" w14:textId="48BD1BB3" w:rsidR="00882A85" w:rsidRPr="00E22434" w:rsidRDefault="00882A85" w:rsidP="00882A85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</w:pPr>
            <w:r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 xml:space="preserve">Baseline </w:t>
            </w:r>
            <w:r w:rsidR="00E22814"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up</w:t>
            </w:r>
            <w:r w:rsidR="00E2281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grade</w:t>
            </w:r>
            <w:r w:rsidR="00E22814"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 xml:space="preserve"> </w:t>
            </w:r>
            <w:r w:rsidRPr="00E22434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CRs:</w:t>
            </w:r>
          </w:p>
          <w:p w14:paraId="2AFD7769" w14:textId="77777777" w:rsidR="003329B6" w:rsidRDefault="00882A85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E2243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R5s240533</w:t>
            </w:r>
          </w:p>
          <w:p w14:paraId="0D7B069F" w14:textId="072FC08F" w:rsidR="00882A85" w:rsidRPr="007858DB" w:rsidRDefault="00882A85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56CFBD6F" w14:textId="030D02AE" w:rsidR="005466B1" w:rsidRPr="008C6EF8" w:rsidRDefault="008C6EF8" w:rsidP="00072ECF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</w:pPr>
            <w:r w:rsidRPr="008C6EF8"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2440E66" w14:textId="33C0B5D9" w:rsidR="005C5AA9" w:rsidRPr="00372DA9" w:rsidRDefault="008C6EF8" w:rsidP="00FF239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357B67C5" w:rsidR="008D448E" w:rsidRPr="00372DA9" w:rsidRDefault="001B5EA5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36BED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5DE58A2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398A9F1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6EF2389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129EB868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3DCEB9F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75EB287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2FCC728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514DF6E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1E32D50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7C10601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244150D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7024E156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6E356A98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A374E8">
              <w:rPr>
                <w:rFonts w:ascii="Arial" w:hAnsi="Arial" w:cs="Arial"/>
              </w:rPr>
              <w:t>24wk32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51910029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596E718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0D972FFC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560647BF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473039D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3A095BD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30EA70F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374E8">
              <w:rPr>
                <w:rFonts w:ascii="Arial" w:hAnsi="Arial" w:cs="Arial"/>
              </w:rPr>
              <w:t>24wk32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7A4D7F" w:rsidRDefault="009B52A4" w:rsidP="009B52A4">
            <w:pPr>
              <w:spacing w:after="0"/>
              <w:rPr>
                <w:rFonts w:ascii="Arial" w:hAnsi="Arial" w:cs="Arial"/>
              </w:rPr>
            </w:pPr>
            <w:r w:rsidRPr="007A4D7F">
              <w:rPr>
                <w:rFonts w:ascii="Arial" w:hAnsi="Arial" w:cs="Arial"/>
              </w:rPr>
              <w:t>This delivery analyzed correctly with:</w:t>
            </w:r>
          </w:p>
          <w:p w14:paraId="2F4C87BD" w14:textId="77777777" w:rsidR="009B52A4" w:rsidRPr="007A4D7F" w:rsidRDefault="009B52A4" w:rsidP="009B52A4">
            <w:pPr>
              <w:spacing w:after="0"/>
              <w:rPr>
                <w:rFonts w:ascii="Arial" w:hAnsi="Arial" w:cs="Arial"/>
              </w:rPr>
            </w:pPr>
            <w:r w:rsidRPr="007A4D7F">
              <w:rPr>
                <w:rFonts w:ascii="Arial" w:hAnsi="Arial" w:cs="Arial"/>
              </w:rPr>
              <w:t>- Devoteam TTCN-3 Toolbox</w:t>
            </w:r>
          </w:p>
          <w:p w14:paraId="26002F09" w14:textId="77777777" w:rsidR="009B52A4" w:rsidRPr="007A4D7F" w:rsidRDefault="009B52A4" w:rsidP="009B52A4">
            <w:pPr>
              <w:spacing w:after="0"/>
              <w:rPr>
                <w:rFonts w:ascii="Arial" w:hAnsi="Arial" w:cs="Arial"/>
              </w:rPr>
            </w:pPr>
            <w:r w:rsidRPr="007A4D7F">
              <w:rPr>
                <w:rFonts w:ascii="Arial" w:hAnsi="Arial" w:cs="Arial"/>
              </w:rPr>
              <w:t>- Elvior TestCast</w:t>
            </w:r>
          </w:p>
          <w:p w14:paraId="701929C8" w14:textId="77777777" w:rsidR="009B52A4" w:rsidRPr="007A4D7F" w:rsidRDefault="009B52A4" w:rsidP="009B52A4">
            <w:pPr>
              <w:spacing w:after="0"/>
              <w:rPr>
                <w:rFonts w:ascii="Arial" w:hAnsi="Arial" w:cs="Arial"/>
              </w:rPr>
            </w:pPr>
            <w:r w:rsidRPr="007A4D7F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A374E8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A4D7F">
              <w:rPr>
                <w:rFonts w:ascii="Arial" w:hAnsi="Arial" w:cs="Arial"/>
              </w:rPr>
              <w:t>- Spirent TTworkbench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9A70C" w14:textId="77777777" w:rsidR="00BB4370" w:rsidRDefault="00BB4370">
      <w:r>
        <w:separator/>
      </w:r>
    </w:p>
  </w:endnote>
  <w:endnote w:type="continuationSeparator" w:id="0">
    <w:p w14:paraId="3F1231F1" w14:textId="77777777" w:rsidR="00BB4370" w:rsidRDefault="00BB4370">
      <w:r>
        <w:continuationSeparator/>
      </w:r>
    </w:p>
  </w:endnote>
  <w:endnote w:type="continuationNotice" w:id="1">
    <w:p w14:paraId="445DF27B" w14:textId="77777777" w:rsidR="00BB4370" w:rsidRDefault="00BB43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8E6C9" w14:textId="77777777" w:rsidR="00BB4370" w:rsidRDefault="00BB4370">
      <w:r>
        <w:separator/>
      </w:r>
    </w:p>
  </w:footnote>
  <w:footnote w:type="continuationSeparator" w:id="0">
    <w:p w14:paraId="6CC88622" w14:textId="77777777" w:rsidR="00BB4370" w:rsidRDefault="00BB4370">
      <w:r>
        <w:continuationSeparator/>
      </w:r>
    </w:p>
  </w:footnote>
  <w:footnote w:type="continuationNotice" w:id="1">
    <w:p w14:paraId="0BB00946" w14:textId="77777777" w:rsidR="00BB4370" w:rsidRDefault="00BB43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5D5"/>
    <w:rsid w:val="00016FA5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FB7"/>
    <w:rsid w:val="000C3013"/>
    <w:rsid w:val="000C34A3"/>
    <w:rsid w:val="000C3794"/>
    <w:rsid w:val="000C4240"/>
    <w:rsid w:val="000C42D5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F8B"/>
    <w:rsid w:val="001F61A4"/>
    <w:rsid w:val="002006B7"/>
    <w:rsid w:val="00200AA7"/>
    <w:rsid w:val="00201E91"/>
    <w:rsid w:val="002032F1"/>
    <w:rsid w:val="002033F0"/>
    <w:rsid w:val="00203A79"/>
    <w:rsid w:val="0020571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4698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7724"/>
    <w:rsid w:val="00250795"/>
    <w:rsid w:val="00254841"/>
    <w:rsid w:val="0025698F"/>
    <w:rsid w:val="00260EC1"/>
    <w:rsid w:val="00261235"/>
    <w:rsid w:val="00261CD4"/>
    <w:rsid w:val="00261EB7"/>
    <w:rsid w:val="00262475"/>
    <w:rsid w:val="002626E8"/>
    <w:rsid w:val="002645FD"/>
    <w:rsid w:val="00264B79"/>
    <w:rsid w:val="00266546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2EE1"/>
    <w:rsid w:val="002945D9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3143"/>
    <w:rsid w:val="003146A0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47312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412C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AE5"/>
    <w:rsid w:val="004923C1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3CB8"/>
    <w:rsid w:val="004B41A6"/>
    <w:rsid w:val="004B5CAA"/>
    <w:rsid w:val="004C0DC9"/>
    <w:rsid w:val="004C0F9B"/>
    <w:rsid w:val="004C2108"/>
    <w:rsid w:val="004C2654"/>
    <w:rsid w:val="004C6CD0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3F17"/>
    <w:rsid w:val="004F4454"/>
    <w:rsid w:val="005019D2"/>
    <w:rsid w:val="0050299F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5C2E"/>
    <w:rsid w:val="00536870"/>
    <w:rsid w:val="0053726A"/>
    <w:rsid w:val="00537B65"/>
    <w:rsid w:val="0054155C"/>
    <w:rsid w:val="00542E72"/>
    <w:rsid w:val="00544ABF"/>
    <w:rsid w:val="00545CF8"/>
    <w:rsid w:val="005466B1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BC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14AA"/>
    <w:rsid w:val="00793184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3A28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B036F"/>
    <w:rsid w:val="008B0BC3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6EF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39EC"/>
    <w:rsid w:val="00A2525A"/>
    <w:rsid w:val="00A2553D"/>
    <w:rsid w:val="00A30D11"/>
    <w:rsid w:val="00A31C29"/>
    <w:rsid w:val="00A31F6B"/>
    <w:rsid w:val="00A33BC7"/>
    <w:rsid w:val="00A3445D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3D6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306B"/>
    <w:rsid w:val="00C44AE2"/>
    <w:rsid w:val="00C4525F"/>
    <w:rsid w:val="00C45364"/>
    <w:rsid w:val="00C4546B"/>
    <w:rsid w:val="00C455F7"/>
    <w:rsid w:val="00C4666F"/>
    <w:rsid w:val="00C51D6B"/>
    <w:rsid w:val="00C52835"/>
    <w:rsid w:val="00C53A23"/>
    <w:rsid w:val="00C54911"/>
    <w:rsid w:val="00C55D3E"/>
    <w:rsid w:val="00C575F0"/>
    <w:rsid w:val="00C60972"/>
    <w:rsid w:val="00C618FF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3C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6C60"/>
    <w:rsid w:val="00E16D4A"/>
    <w:rsid w:val="00E20161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87B74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4F94"/>
    <w:rsid w:val="00EA6E5F"/>
    <w:rsid w:val="00EB24A6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20C8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E84"/>
    <w:rsid w:val="00FF0F60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11537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430</cp:revision>
  <cp:lastPrinted>2011-06-01T15:10:00Z</cp:lastPrinted>
  <dcterms:created xsi:type="dcterms:W3CDTF">2021-09-16T09:43:00Z</dcterms:created>
  <dcterms:modified xsi:type="dcterms:W3CDTF">2024-08-08T12:57:00Z</dcterms:modified>
</cp:coreProperties>
</file>