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10ECED1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41658E">
        <w:rPr>
          <w:noProof/>
        </w:rPr>
        <w:t>4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3A67605D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41658E">
              <w:rPr>
                <w:rFonts w:ascii="Arial" w:hAnsi="Arial"/>
                <w:b/>
                <w:sz w:val="24"/>
              </w:rPr>
              <w:t>4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D005ED">
              <w:rPr>
                <w:rFonts w:ascii="Arial" w:hAnsi="Arial"/>
                <w:b/>
                <w:sz w:val="24"/>
              </w:rPr>
              <w:t>24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0C596158" w:rsidR="00961A38" w:rsidRPr="00215F76" w:rsidRDefault="00D005ED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14th June</w:t>
            </w:r>
            <w:r w:rsidR="0041658E">
              <w:rPr>
                <w:snapToGrid w:val="0"/>
                <w:color w:val="000000"/>
                <w:sz w:val="20"/>
                <w:lang w:val="de-DE" w:eastAsia="de-DE"/>
              </w:rPr>
              <w:t xml:space="preserve"> 2024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791CEC57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- 24.501: Release 17, June 2023</w:t>
            </w:r>
            <w:r w:rsidR="00A31C29">
              <w:rPr>
                <w:snapToGrid w:val="0"/>
                <w:sz w:val="20"/>
                <w:szCs w:val="20"/>
              </w:rPr>
              <w:t xml:space="preserve"> + C1-235384</w:t>
            </w:r>
          </w:p>
          <w:p w14:paraId="628DBB70" w14:textId="5653B1BC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- 36.331: Release 17, June 2023</w:t>
            </w:r>
          </w:p>
          <w:p w14:paraId="26646166" w14:textId="63D66F88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- 38.331: Release 17, June 2023</w:t>
            </w:r>
          </w:p>
          <w:p w14:paraId="32730E32" w14:textId="7A199D72" w:rsidR="00B413DA" w:rsidRDefault="00B413DA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- 37.355: Release 17, June 2023</w:t>
            </w:r>
          </w:p>
          <w:p w14:paraId="0F63D367" w14:textId="05ED738A" w:rsidR="00A805AD" w:rsidRPr="00B3560B" w:rsidRDefault="00B413D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Others: </w:t>
            </w:r>
            <w:r w:rsidR="00A805AD"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="00A805AD"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9683F19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D005ED">
              <w:rPr>
                <w:sz w:val="20"/>
                <w:lang w:val="pt-BR"/>
              </w:rPr>
              <w:t>2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D005ED">
              <w:rPr>
                <w:sz w:val="20"/>
                <w:szCs w:val="20"/>
                <w:lang w:val="pt-BR"/>
              </w:rPr>
              <w:t>2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60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962547">
              <w:rPr>
                <w:sz w:val="20"/>
                <w:lang w:val="pt-BR"/>
              </w:rPr>
              <w:t>61</w:t>
            </w:r>
          </w:p>
          <w:p w14:paraId="232D4A53" w14:textId="27810900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50469B1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7A4864">
              <w:rPr>
                <w:sz w:val="20"/>
                <w:lang w:val="pt-BR"/>
              </w:rPr>
              <w:t>7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3691D5A2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4CC847DB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7A4864">
              <w:rPr>
                <w:sz w:val="20"/>
                <w:lang w:val="pt-BR"/>
              </w:rPr>
              <w:t>4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6E1543B1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4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7A4864">
              <w:rPr>
                <w:sz w:val="20"/>
                <w:lang w:val="pt-BR"/>
              </w:rPr>
              <w:t>3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E378BCB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a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4D1875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292EE1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7B3A2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7B3A2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7B3A2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7B3A2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7B3A2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7B3A2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7B3A2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7B3A2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7B3A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7B3A2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38B841C0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7B3A2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7B3A2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7B3A2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7B3A2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7B3A2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7B3A2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7B3A28">
              <w:rPr>
                <w:snapToGrid w:val="0"/>
                <w:color w:val="000000"/>
                <w:sz w:val="20"/>
                <w:lang w:eastAsia="de-DE"/>
              </w:rPr>
              <w:t>, -339, -340</w:t>
            </w:r>
          </w:p>
          <w:p w14:paraId="14B9FFBC" w14:textId="14F4DCD9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7B3A2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7B3A28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7B3A2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7B3A2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7B3A2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7B3A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7B3A2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7B3A2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7B3A2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7B3A2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7B3A2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B3A2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23469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94A6000" w:rsidR="00497D25" w:rsidRPr="00E6032E" w:rsidRDefault="00B7419B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 xml:space="preserve">R5-241556, </w:t>
            </w:r>
            <w:r w:rsidR="00234698" w:rsidRPr="0023469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R5-242145, R5-242146, R5-242147, R5-242156, R5-242157, R5-242164, R5-242165, R5-242166, R5-242175, R5-242179, R5-242185, </w:t>
            </w:r>
            <w:r w:rsidR="00234698" w:rsidRPr="0023469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R5-242240, R5-242275, R5-242312, R5-242314, R5-242315, R5-242320, R5-242324, R5-242327, R5-242328, R5-242329, R5-242334, R5-242335, R5-242347, R5-242351, R5-242352, R5-242353, R5-242354, R5-242357, R5-242358, R5-242398, R5-242399, R5-242400, R5-242450, R5-242460, R5-242486, R5-242487, R5-242524, R5-242531, R5-242590, R5-242619, R5-242676, R5-242679, R5-242681, R5-242683, R5-242708, R5-242734, R5-242735, R5-242738, R5-242740, R5-242749, R5-242750, R5-242752, R5-242754, R5-242755, R5-242756, R5-242765, R5-242769, R5-242772, R5-242773, R5-242814, R5-242823, R5-242826, R5-242912, R5-242914, R5-242937, R5-242938, R5-242940, R5-242958, R5-243088, R5-243119, R5-243121, R5-243171, R5-243182, R5-243185, R5-243271, R5-243272, R5-243346, R5-243347, R5-243348, R5-243349, R5-243352, R5-243469, R5-243470, R5-243473, R5-243475, R5-243476, R5-243477, R5-243479, R5-243480, R5-243481, R5-243482, R5-243483, R5-243493, R5-243494, R5-243495, R5-243497, R5-243502, R5-243504, R5-243506, R5-243511, R5-243512, R5-243513, R5-243514, R5-243520, R5-243521, R5-243530, R5-243533, R5-243534, R5-243535, R5-243536, R5-243537, R5-243538, R5-243539, R5-243540, R5-243541, R5-243542, R5-243552, R5-243555, R5-243556, R5-243557, R5-243558, R5-243559, R5-243562, R5-243563, R5-243564, R5-243569, R5-243570, R5-243574, R5-243577, R5-243580, R5-243585, R5-243586, R5-243587, R5-243588, R5-243589, R5-243591, R5-243592, R5-243593, R5-243594, R5-243596, R5-243597</w:t>
            </w:r>
            <w:r w:rsidR="0023469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="00234698" w:rsidRPr="00234698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R5-243598, R5-243602, R5-243611, R5-243950, R5-243951, R5-243960, R5-243962, R5-243963, R5-243967, R5-243984, R5-243985, R5-243986, R5-244020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08CDB500" w:rsidR="000F474E" w:rsidRPr="00C45364" w:rsidRDefault="00234698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23469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R5-242139, R5-242140, R5-242141, R5-242142, R5-242144, R5-242148, R5-242149, R5-242150, R5-242155, R5-242163, R5-242168, R5-242169, R5-242170, R5-242171, R5-242172, R5-242176, R5-242178, R5-242180, R5-242181, R5-242182, R5-242183, R5-242184, R5-242186, R5-242241, R5-242243, R5-242255, R5-242274, R5-242276, R5-242277, R5-242289, R5-242291, R5-242292, R5-242293, R5-242294, R5-242295, R5-242297, R5-242298, R5-242299, R5-242300, R5-242301, R5-242302, R5-242303, R5-242304, R5-242310, R5-242311, R5-242313, R5-242317, R5-242321, R5-242322, R5-242323, R5-242325, R5-242326, R5-242330, R5-242332, R5-242333, R5-242337, R5-242338, R5-242339, R5-242340, R5-242341, R5-242342, R5-242343, R5-242344, R5-242345, R5-242346, R5-242348, R5-242349, R5-242350, R5-242355, R5-242356, R5-242359, R5-242380, R5-242401, R5-242402, R5-242405, R5-242406, R5-242407, R5-242408, R5-242409, R5-242410, R5-242413, R5-242414, R5-242415, R5-242434, R5-242449, R5-242451, R5-242484, R5-242515, R5-242527, R5-242534, R5-242545, R5-242582, R5-242584, R5-242585, R5-242598, R5-242601, R5-242603, R5-242604, R5-242650, R5-242651, R5-242652, R5-242653, R5-242654, R5-242655, R5-242656, R5-242657, R5-242658, R5-242659, R5-242660, R5-242661, R5-242675, R5-242714, R5-242737, R5-242739, R5-242751, R5-242753, R5-242763, R5-242764, R5-242784, R5-242786, R5-242787, R5-242800, R5-242802, R5-242812, R5-242821, R5-242822, R5-242824, R5-242825, R5-242858, R5-242862, R5-242865, R5-243008, R5-243068, R5-243132, R5-243168, R5-243169, R5-243181, R5-243183, R5-243187, R5-243188, R5-243217, R5-243273, R5-243274, R5-243286, R5-243294, R5-243337, R5-243353, R5-243398, R5-243444, R5-243468, R5-243471, R5-243472, R5-243474, R5-243489, R5-243490, R5-243491, R5-243492, R5-243496, R5-243498, R5-243499, R5-243501, R5-243503, R5-243505, R5-243507, R5-243508, R5-243509, R5-243510, R5-243515, R5-243519, R5-243525, R5-243526, R5-243527, R5-243528, R5-243551, R5-243554, R5-243578, R5-243579, R5-243581, R5-243590, R5-243595, R5-243600, R5-243603, R5-243606, R5-243607, R5-243608, R5-243609, </w:t>
            </w:r>
            <w:r w:rsidRPr="00234698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R5-243610, R5-243654, R5-243657, R5-243750, R5-243811, R5-243882, R5-243952, R5-243959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A9628C4" w14:textId="2924B773" w:rsidR="00B9776C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R5s240259 (NR_FR1 6.3.2.2.NR5GC), </w:t>
            </w:r>
          </w:p>
          <w:p w14:paraId="3528480D" w14:textId="77777777" w:rsidR="00B9776C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R5s240309 (NR_FR1 6.3.2.5.NR5GC), </w:t>
            </w:r>
          </w:p>
          <w:p w14:paraId="58BF0D91" w14:textId="6DA6DAE4" w:rsidR="003F18BF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>R5s240358 (NR_FR1 8.1.5.9.3.NR5GC)</w:t>
            </w:r>
          </w:p>
          <w:p w14:paraId="5CC5DE97" w14:textId="77777777" w:rsidR="00B9776C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8B5F1D1" w14:textId="43E5CBC7" w:rsidR="00B9776C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>R5s240246 (LTE_SAE 22.3.1.13)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6BA738C2" w14:textId="77777777" w:rsidR="00B9776C" w:rsidRDefault="00B9776C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6D0F3623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R5s240287 (NR_FR2 8.2.4.1.1.5.ENDC), </w:t>
            </w:r>
          </w:p>
          <w:p w14:paraId="49785047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R5s240289 (NR_FR2 8.2.4.2.1.2.ENDC), </w:t>
            </w:r>
          </w:p>
          <w:p w14:paraId="2035A35F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R5s240368 (NR_FR2 9.1.5.1.8.NR5GC), </w:t>
            </w:r>
          </w:p>
          <w:p w14:paraId="789553C8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R5s240370 (NR_FR2 6.1.1.3.NR5GC), </w:t>
            </w:r>
          </w:p>
          <w:p w14:paraId="2F19FAF8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R5s240372 (NR_FR2 8.1.4.1.2.NR5GC), </w:t>
            </w:r>
          </w:p>
          <w:p w14:paraId="159FFC33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R5s240374 (NR_FR2 8.1.6.1.4.6.NR5GC), </w:t>
            </w:r>
          </w:p>
          <w:p w14:paraId="15124A8B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R5s240376 (NR_FR2 8.1.6.1.4.7.NR5GC), </w:t>
            </w:r>
          </w:p>
          <w:p w14:paraId="335C9C23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R5s240389 (NR_FR2 8.1.3.1.4.NR5GC), </w:t>
            </w:r>
          </w:p>
          <w:p w14:paraId="36585692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R5s240391 (NR_FR2 8.1.3.1.7.NR5GC), </w:t>
            </w:r>
          </w:p>
          <w:p w14:paraId="29A98AC7" w14:textId="77777777" w:rsidR="00B9776C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R5s240395 (NR_FR2 8.1.3.1.9.NR5GC), </w:t>
            </w:r>
          </w:p>
          <w:p w14:paraId="579606EB" w14:textId="75FDEE3D" w:rsidR="000B2ACE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B9776C">
              <w:rPr>
                <w:rFonts w:ascii="Arial" w:hAnsi="Arial"/>
                <w:snapToGrid w:val="0"/>
                <w:color w:val="000000"/>
                <w:lang w:val="pt-BR" w:eastAsia="de-DE"/>
              </w:rPr>
              <w:t>R5s240407 (NR_FR2 8.1.3.1.10.NR5GC)</w:t>
            </w:r>
          </w:p>
          <w:p w14:paraId="26253F82" w14:textId="77777777" w:rsidR="00B9776C" w:rsidRPr="007858DB" w:rsidRDefault="00B9776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4A3E9AAD" w14:textId="52439EFA" w:rsidR="003329B6" w:rsidRDefault="00B9776C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B9776C">
              <w:rPr>
                <w:rFonts w:ascii="Arial" w:hAnsi="Arial" w:cs="Arial"/>
                <w:color w:val="000000"/>
                <w:lang w:val="pt-BR"/>
              </w:rPr>
              <w:t>R5s240263, R5s240264, R5s240265, R5s240266, R5s240267, R5s240268, R5s240269, R5s240270, R5s240273, R5s240274, R5s240275, R5s240276, R5s240277, R5s240278, R5s240279, R5s240280, R5s240281, R5s240282, R5s240283, R5s240284, R5s240285, R5s240286, R5s240291, R5s240292, R5s240293, R5s240295, R5s240296, R5s240298, R5s240300, R5s240301, R5s240302, R5s240303, R5s240305, R5s240306, R5s240307, R5s240308, R5s240311, R5s240312, R5s240314, R5s240315, R5s240316, R5s240317, R5s240318, R5s240350, R5s240351, R5s240354, R5s240356, R5s240357, R5s240360, R5s240361, R5s240365, R5s240366, R5s240367, R5s240378, R5s240379, R5s240381, R5s240382, R5s240384, R5s240385, R5s240388, R5s240396, R5s240398, R5s240410, R5s240411</w:t>
            </w:r>
          </w:p>
          <w:p w14:paraId="58E7C49E" w14:textId="77777777" w:rsidR="00B9776C" w:rsidRPr="007858DB" w:rsidRDefault="00B9776C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28DF755" w14:textId="1123F155" w:rsidR="00A377EB" w:rsidRDefault="00B9776C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</w:t>
            </w:r>
            <w:r w:rsidR="00205719">
              <w:rPr>
                <w:rFonts w:ascii="Arial" w:hAnsi="Arial"/>
                <w:lang w:val="pt-BR"/>
              </w:rPr>
              <w:t>-</w:t>
            </w:r>
          </w:p>
          <w:p w14:paraId="0D7B069F" w14:textId="0F384BD2" w:rsidR="003329B6" w:rsidRPr="007858DB" w:rsidRDefault="003329B6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5A488BD" w14:textId="2035A6AC" w:rsidR="003C05C5" w:rsidRDefault="00376BF7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20571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</w:t>
            </w:r>
            <w:r w:rsidR="00205719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05719" w:rsidRPr="005E038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LTE NR DC enh2</w:t>
            </w:r>
            <w:r w:rsidR="00205719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20571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="00205719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05719" w:rsidRPr="005E038B">
              <w:rPr>
                <w:rFonts w:ascii="Arial" w:hAnsi="Arial" w:cs="Arial"/>
                <w:sz w:val="20"/>
                <w:szCs w:val="20"/>
                <w:lang w:val="en-US" w:eastAsia="en-US"/>
              </w:rPr>
              <w:t>8.2.3.18.4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B17CF9"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="000B1E2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IMS</w:t>
            </w:r>
            <w:r w:rsidR="00B7419B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_</w:t>
            </w:r>
            <w:r w:rsidR="000B1E2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EUTRA</w:t>
            </w:r>
            <w:r w:rsidR="003C05C5"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="003C05C5"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3C05C5"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0B1E2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Call Control</w:t>
            </w:r>
            <w:r w:rsidR="00D81E1E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0B1E2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</w:t>
            </w:r>
            <w:r w:rsidR="00D81E1E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B1E24">
              <w:rPr>
                <w:rFonts w:ascii="Arial" w:hAnsi="Arial" w:cs="Arial"/>
                <w:sz w:val="20"/>
                <w:szCs w:val="20"/>
                <w:lang w:val="en-US" w:eastAsia="en-US"/>
              </w:rPr>
              <w:t>12.23a, 12.24a</w:t>
            </w:r>
          </w:p>
          <w:p w14:paraId="7E83B5FA" w14:textId="4E4A1AE7" w:rsidR="000B1E24" w:rsidRDefault="000B1E24" w:rsidP="00717CDD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EPS Session Management</w:t>
            </w:r>
            <w:r w:rsidR="00B7419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Rel-9</w:t>
            </w:r>
            <w:r w:rsidRPr="000B1E24">
              <w:rPr>
                <w:rFonts w:ascii="Arial" w:hAnsi="Arial" w:cs="Arial"/>
                <w:sz w:val="20"/>
                <w:szCs w:val="20"/>
                <w:lang w:val="en-US" w:eastAsia="en-US"/>
              </w:rPr>
              <w:t>: 10.3.2</w:t>
            </w:r>
          </w:p>
          <w:p w14:paraId="6DDD05CA" w14:textId="4443383E" w:rsidR="00B17CF9" w:rsidRDefault="00B17CF9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LTE_A_PRO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0B1E2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EPS Session Management UAS Rel-17</w:t>
            </w:r>
            <w:r w:rsidR="000B1E24" w:rsidRPr="000B1E24">
              <w:rPr>
                <w:rFonts w:ascii="Arial" w:hAnsi="Arial" w:cs="Arial"/>
                <w:sz w:val="20"/>
                <w:szCs w:val="20"/>
                <w:lang w:val="en-US" w:eastAsia="en-US"/>
              </w:rPr>
              <w:t>: 10.10.2, 10.10.3, 10.10.4, 10.10.6</w:t>
            </w:r>
            <w:r w:rsidR="004A656E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</w:p>
          <w:p w14:paraId="020BE86C" w14:textId="748BA796" w:rsidR="008128BA" w:rsidRPr="00D81E1E" w:rsidRDefault="008128BA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lastRenderedPageBreak/>
              <w:t>LTE_A_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R1</w:t>
            </w:r>
            <w:r w:rsidR="000B1E2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0B1E2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Multi layer procedures SSAC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0B1E2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2</w:t>
            </w:r>
            <w:r w:rsidRPr="008128B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B1E24">
              <w:rPr>
                <w:rFonts w:ascii="Arial" w:hAnsi="Arial" w:cs="Arial"/>
                <w:sz w:val="20"/>
                <w:szCs w:val="20"/>
                <w:lang w:val="en-US" w:eastAsia="en-US"/>
              </w:rPr>
              <w:t>13.5.1c</w:t>
            </w:r>
          </w:p>
          <w:p w14:paraId="56CFBD6F" w14:textId="1910F90F" w:rsidR="005466B1" w:rsidRPr="003F18BF" w:rsidRDefault="00072ECF" w:rsidP="00072ECF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 w:rsidR="00B7419B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_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 xml:space="preserve">IRAT </w:t>
            </w:r>
            <w:r w:rsidR="00984EF6" w:rsidRPr="00F47DB8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="00717CDD" w:rsidRPr="00F47DB8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NE-DC</w:t>
            </w:r>
            <w:r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FF2391">
              <w:rPr>
                <w:rFonts w:ascii="Arial" w:hAnsi="Arial" w:cs="Arial"/>
                <w:sz w:val="20"/>
                <w:szCs w:val="20"/>
                <w:lang w:val="en-US" w:eastAsia="en-US"/>
              </w:rPr>
              <w:t>8.2.2.8.3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C23C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717CDD"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Idle NTN Rel-17: </w:t>
            </w:r>
            <w:r w:rsidRPr="00072ECF">
              <w:rPr>
                <w:rFonts w:ascii="Arial" w:hAnsi="Arial" w:cs="Arial"/>
                <w:sz w:val="20"/>
                <w:szCs w:val="20"/>
                <w:lang w:val="en-US" w:eastAsia="en-US"/>
              </w:rPr>
              <w:t>6.1.2.18a, 6.1.2.18b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Idle RedCap Rel-17: </w:t>
            </w:r>
            <w:r w:rsidRPr="00072ECF">
              <w:rPr>
                <w:rFonts w:ascii="Arial" w:hAnsi="Arial" w:cs="Arial"/>
                <w:sz w:val="20"/>
                <w:szCs w:val="20"/>
                <w:lang w:val="en-US" w:eastAsia="en-US"/>
              </w:rPr>
              <w:t>6.1.2.29, 6.1.2.30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Idle NR-U Rel-16: </w:t>
            </w:r>
            <w:r w:rsidRPr="00072ECF">
              <w:rPr>
                <w:rFonts w:ascii="Arial" w:hAnsi="Arial" w:cs="Arial"/>
                <w:sz w:val="20"/>
                <w:szCs w:val="20"/>
                <w:lang w:val="en-US" w:eastAsia="en-US"/>
              </w:rPr>
              <w:t>6.6.1.1, 6.6.1.2, 6.6.2.1, 6.6.2.2, 6.6.2.3, 6.6.2.4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0C42D5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="0010272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NTN</w:t>
            </w:r>
            <w:r w:rsidR="000C42D5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DD605E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="000C42D5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0272D" w:rsidRPr="0010272D">
              <w:rPr>
                <w:rFonts w:ascii="Arial" w:hAnsi="Arial" w:cs="Arial"/>
                <w:sz w:val="20"/>
                <w:szCs w:val="20"/>
                <w:lang w:val="en-US" w:eastAsia="en-US"/>
              </w:rPr>
              <w:t>7.1.1.5.6</w:t>
            </w:r>
            <w:r w:rsid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F47DB8"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SDT Rel-17</w:t>
            </w:r>
            <w:r w:rsid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0272D" w:rsidRPr="0010272D">
              <w:rPr>
                <w:rFonts w:ascii="Arial" w:hAnsi="Arial" w:cs="Arial"/>
                <w:sz w:val="20"/>
                <w:szCs w:val="20"/>
                <w:lang w:val="en-US" w:eastAsia="en-US"/>
              </w:rPr>
              <w:t>7.1.1.13.5</w:t>
            </w:r>
            <w:r w:rsidR="0010272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10272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RLC NTN</w:t>
            </w:r>
            <w:r w:rsidR="0010272D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Rel-17</w:t>
            </w:r>
            <w:r w:rsidR="0010272D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0272D" w:rsidRPr="0010272D">
              <w:rPr>
                <w:rFonts w:ascii="Arial" w:hAnsi="Arial" w:cs="Arial"/>
                <w:sz w:val="20"/>
                <w:szCs w:val="20"/>
                <w:lang w:val="en-US" w:eastAsia="en-US"/>
              </w:rPr>
              <w:t>7.1.2.2.5a</w:t>
            </w:r>
            <w:r w:rsidR="004B23B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4B23BA" w:rsidRPr="004B23BA">
              <w:rPr>
                <w:rFonts w:ascii="Arial" w:hAnsi="Arial" w:cs="Arial"/>
                <w:sz w:val="20"/>
                <w:szCs w:val="20"/>
                <w:lang w:val="en-US" w:eastAsia="en-US"/>
              </w:rPr>
              <w:t>7.1.2.3.9a</w:t>
            </w:r>
            <w:r w:rsidR="009B52A4" w:rsidRPr="003F18BF"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  <w:br/>
            </w:r>
            <w:r w:rsidR="00AA61B5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 w:rsidR="00AA61B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NTN Rel-17: </w:t>
            </w:r>
            <w:r w:rsidR="00AA61B5" w:rsidRPr="00AA61B5">
              <w:rPr>
                <w:rFonts w:ascii="Arial" w:hAnsi="Arial" w:cs="Arial"/>
                <w:sz w:val="20"/>
                <w:szCs w:val="20"/>
                <w:lang w:val="en-US" w:eastAsia="en-US"/>
              </w:rPr>
              <w:t>8.1.4.4.5</w:t>
            </w:r>
            <w:r w:rsidR="00C53A2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C53A23" w:rsidRPr="00C53A23">
              <w:rPr>
                <w:rFonts w:ascii="Arial" w:hAnsi="Arial" w:cs="Arial"/>
                <w:sz w:val="20"/>
                <w:szCs w:val="20"/>
                <w:lang w:val="en-US" w:eastAsia="en-US"/>
              </w:rPr>
              <w:t>8.1.5.14.1</w:t>
            </w:r>
            <w:r w:rsidR="00AA61B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  <w:t>RRC</w:t>
            </w:r>
            <w:r w:rsidR="00AA61B5" w:rsidRPr="00AA61B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NR-U Rel-16: </w:t>
            </w:r>
            <w:r w:rsidR="00AA61B5" w:rsidRPr="00AA61B5">
              <w:rPr>
                <w:rFonts w:ascii="Arial" w:hAnsi="Arial" w:cs="Arial"/>
                <w:sz w:val="20"/>
                <w:szCs w:val="20"/>
                <w:lang w:val="en-US" w:eastAsia="en-US"/>
              </w:rPr>
              <w:t>8.1.5.6.6.1</w:t>
            </w:r>
            <w:r w:rsidR="00C53A2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C53A23" w:rsidRPr="00C53A23">
              <w:rPr>
                <w:rFonts w:ascii="Arial" w:hAnsi="Arial" w:cs="Arial"/>
                <w:sz w:val="20"/>
                <w:szCs w:val="20"/>
                <w:lang w:val="en-US" w:eastAsia="en-US"/>
              </w:rPr>
              <w:t>8.1.8.1.1, 8.1.8.1.2, 8.1.8.2.2</w:t>
            </w:r>
            <w:r w:rsidR="00AA61B5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201E91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 w:rsidR="00ED10BC"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SDT Rel-17</w:t>
            </w:r>
            <w:r w:rsidR="00201E9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AA61B5" w:rsidRPr="00AA61B5">
              <w:rPr>
                <w:rFonts w:ascii="Arial" w:hAnsi="Arial" w:cs="Arial"/>
                <w:sz w:val="20"/>
                <w:szCs w:val="20"/>
                <w:lang w:val="en-US" w:eastAsia="en-US"/>
              </w:rPr>
              <w:t>8.1.5.13.1, 8.1.5.13.3</w:t>
            </w:r>
            <w:r w:rsidR="001E655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D10BC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5GMM NPN enh</w:t>
            </w:r>
            <w:r w:rsidR="001E6551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Rel-17</w:t>
            </w:r>
            <w:r w:rsidR="001E655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76813" w:rsidRPr="00076813">
              <w:rPr>
                <w:rFonts w:ascii="Arial" w:hAnsi="Arial" w:cs="Arial"/>
                <w:sz w:val="20"/>
                <w:szCs w:val="20"/>
                <w:lang w:val="en-US" w:eastAsia="en-US"/>
              </w:rPr>
              <w:t>9.1.11.4, 9.1.11.6, 9.1.11.7</w:t>
            </w:r>
            <w:r w:rsidR="00076813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076813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5GMM N</w:t>
            </w:r>
            <w:r w:rsidR="0007681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T</w:t>
            </w:r>
            <w:r w:rsidR="00076813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 Rel-17</w:t>
            </w:r>
            <w:r w:rsidR="0007681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: </w:t>
            </w:r>
            <w:r w:rsidR="00076813" w:rsidRPr="00076813">
              <w:rPr>
                <w:rFonts w:ascii="Arial" w:hAnsi="Arial" w:cs="Arial"/>
                <w:sz w:val="20"/>
                <w:szCs w:val="20"/>
                <w:lang w:val="en-US" w:eastAsia="en-US"/>
              </w:rPr>
              <w:t>9.4.1.1, 9.4.1.2, 9.4.1.3</w:t>
            </w:r>
            <w:r w:rsidR="001E6551" w:rsidRPr="003F18BF"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  <w:br/>
            </w:r>
            <w:r w:rsidR="0007681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5GSM Rel-15</w:t>
            </w:r>
            <w:r w:rsidR="001E6551" w:rsidRPr="007A388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076813">
              <w:rPr>
                <w:rFonts w:ascii="Arial" w:hAnsi="Arial" w:cs="Arial"/>
                <w:sz w:val="20"/>
                <w:szCs w:val="20"/>
                <w:lang w:val="en-US" w:eastAsia="en-US"/>
              </w:rPr>
              <w:t>10.1.2.3</w:t>
            </w:r>
            <w:r w:rsidR="00D00A63" w:rsidRPr="007A3883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D10BC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7A3883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D00A63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Rel-16</w:t>
            </w:r>
            <w:r w:rsidR="00D00A63" w:rsidRPr="007A388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76813" w:rsidRPr="00076813">
              <w:rPr>
                <w:rFonts w:ascii="Arial" w:hAnsi="Arial" w:cs="Arial"/>
                <w:sz w:val="20"/>
                <w:szCs w:val="20"/>
                <w:lang w:val="en-US"/>
              </w:rPr>
              <w:t>12.1.1.1, 12.2.5.1, 12.2.5.2</w:t>
            </w:r>
            <w:r w:rsidR="00201E91" w:rsidRPr="003F18BF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600E58E0" w14:textId="1508E866" w:rsidR="00FF2391" w:rsidRDefault="00FF2391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 w:rsidR="005C5A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MPS</w:t>
            </w:r>
            <w:r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5C5A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FF2391">
              <w:rPr>
                <w:rFonts w:ascii="Arial" w:hAnsi="Arial" w:cs="Arial"/>
                <w:sz w:val="20"/>
                <w:szCs w:val="20"/>
                <w:lang w:val="en-US" w:eastAsia="en-US"/>
              </w:rPr>
              <w:t>8.</w:t>
            </w:r>
            <w:r w:rsidR="005C5AA9">
              <w:rPr>
                <w:rFonts w:ascii="Arial" w:hAnsi="Arial" w:cs="Arial"/>
                <w:sz w:val="20"/>
                <w:szCs w:val="20"/>
                <w:lang w:val="en-US" w:eastAsia="en-US"/>
              </w:rPr>
              <w:t>1.5.5.2</w:t>
            </w:r>
          </w:p>
          <w:p w14:paraId="5AFC63FA" w14:textId="77777777" w:rsidR="00FF2391" w:rsidRDefault="00FF2391" w:rsidP="00FF239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C5A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Idle NPN enh Rel-17: </w:t>
            </w:r>
            <w:r w:rsidR="005C5AA9" w:rsidRPr="005C5AA9">
              <w:rPr>
                <w:rFonts w:ascii="Arial" w:hAnsi="Arial" w:cs="Arial"/>
                <w:sz w:val="20"/>
                <w:szCs w:val="20"/>
                <w:lang w:val="en-US" w:eastAsia="en-US"/>
              </w:rPr>
              <w:t>6.3.3.1, 6.3.3.2. 6.3.3.3, 6.3.3.4</w:t>
            </w:r>
            <w:r w:rsidR="005C5A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NR-U</w:t>
            </w:r>
            <w:r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: 8.1.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8.</w:t>
            </w:r>
            <w:r w:rsidR="005C5AA9">
              <w:rPr>
                <w:rFonts w:ascii="Arial" w:hAnsi="Arial" w:cs="Arial"/>
                <w:sz w:val="20"/>
                <w:szCs w:val="20"/>
                <w:lang w:val="en-US" w:eastAsia="en-US"/>
              </w:rPr>
              <w:t>2.1</w:t>
            </w:r>
          </w:p>
          <w:p w14:paraId="52440E66" w14:textId="49F04A8A" w:rsidR="005C5AA9" w:rsidRPr="00372DA9" w:rsidRDefault="005C5AA9" w:rsidP="00FF239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MCX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Client on-network 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MCData </w:t>
            </w:r>
            <w:r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Rel-16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: 6.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5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.1.MCData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372DA9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104327BA" w:rsidR="00BA3330" w:rsidRPr="00636BED" w:rsidRDefault="00636BED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Multilayer and Services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11.1.10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05CC07C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32E1EE4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42D0CE7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40DDE888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3CA4F9A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289E518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D8EE98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0391DDA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6BC8BC8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02E6C1D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0804005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35CDE14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3E777063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737D18">
              <w:rPr>
                <w:rFonts w:ascii="Arial" w:hAnsi="Arial" w:cs="Arial"/>
              </w:rPr>
              <w:t>24wk24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5AD34630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6F214F8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0CEEBA07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27F7C85A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5F6F1BB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020F3DC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3DF56B7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37D18">
              <w:rPr>
                <w:rFonts w:ascii="Arial" w:hAnsi="Arial" w:cs="Arial"/>
              </w:rPr>
              <w:t>24wk24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B7419B" w:rsidRDefault="009B52A4" w:rsidP="009B52A4">
            <w:pPr>
              <w:spacing w:after="0"/>
              <w:rPr>
                <w:rFonts w:ascii="Arial" w:hAnsi="Arial" w:cs="Arial"/>
              </w:rPr>
            </w:pPr>
            <w:r w:rsidRPr="00B7419B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B7419B" w:rsidRDefault="009B52A4" w:rsidP="009B52A4">
            <w:pPr>
              <w:spacing w:after="0"/>
              <w:rPr>
                <w:rFonts w:ascii="Arial" w:hAnsi="Arial" w:cs="Arial"/>
              </w:rPr>
            </w:pPr>
            <w:r w:rsidRPr="00B7419B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B7419B" w:rsidRDefault="009B52A4" w:rsidP="009B52A4">
            <w:pPr>
              <w:spacing w:after="0"/>
              <w:rPr>
                <w:rFonts w:ascii="Arial" w:hAnsi="Arial" w:cs="Arial"/>
              </w:rPr>
            </w:pPr>
            <w:r w:rsidRPr="00B7419B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B7419B" w:rsidRDefault="009B52A4" w:rsidP="009B52A4">
            <w:pPr>
              <w:spacing w:after="0"/>
              <w:rPr>
                <w:rFonts w:ascii="Arial" w:hAnsi="Arial" w:cs="Arial"/>
              </w:rPr>
            </w:pPr>
            <w:r w:rsidRPr="00B7419B">
              <w:rPr>
                <w:rFonts w:ascii="Arial" w:hAnsi="Arial" w:cs="Arial"/>
              </w:rPr>
              <w:lastRenderedPageBreak/>
              <w:t>- Ericsson Titan</w:t>
            </w:r>
          </w:p>
          <w:p w14:paraId="759067E9" w14:textId="1064E2BB" w:rsidR="00203A79" w:rsidRPr="00636BED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B7419B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39836" w14:textId="77777777" w:rsidR="003B6312" w:rsidRDefault="003B6312">
      <w:r>
        <w:separator/>
      </w:r>
    </w:p>
  </w:endnote>
  <w:endnote w:type="continuationSeparator" w:id="0">
    <w:p w14:paraId="0E3A9848" w14:textId="77777777" w:rsidR="003B6312" w:rsidRDefault="003B6312">
      <w:r>
        <w:continuationSeparator/>
      </w:r>
    </w:p>
  </w:endnote>
  <w:endnote w:type="continuationNotice" w:id="1">
    <w:p w14:paraId="48F5B12C" w14:textId="77777777" w:rsidR="003B6312" w:rsidRDefault="003B63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DFE62" w14:textId="77777777" w:rsidR="003B6312" w:rsidRDefault="003B6312">
      <w:r>
        <w:separator/>
      </w:r>
    </w:p>
  </w:footnote>
  <w:footnote w:type="continuationSeparator" w:id="0">
    <w:p w14:paraId="6A96E33E" w14:textId="77777777" w:rsidR="003B6312" w:rsidRDefault="003B6312">
      <w:r>
        <w:continuationSeparator/>
      </w:r>
    </w:p>
  </w:footnote>
  <w:footnote w:type="continuationNotice" w:id="1">
    <w:p w14:paraId="30F9F486" w14:textId="77777777" w:rsidR="003B6312" w:rsidRDefault="003B63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FA5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7724"/>
    <w:rsid w:val="00250795"/>
    <w:rsid w:val="00254841"/>
    <w:rsid w:val="0025698F"/>
    <w:rsid w:val="00260EC1"/>
    <w:rsid w:val="00261235"/>
    <w:rsid w:val="00261CD4"/>
    <w:rsid w:val="00261EB7"/>
    <w:rsid w:val="00262475"/>
    <w:rsid w:val="002626E8"/>
    <w:rsid w:val="002645FD"/>
    <w:rsid w:val="00264B79"/>
    <w:rsid w:val="00266546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EE1"/>
    <w:rsid w:val="002945D9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3143"/>
    <w:rsid w:val="003146A0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95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1658E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412C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3CB8"/>
    <w:rsid w:val="004B41A6"/>
    <w:rsid w:val="004B5CAA"/>
    <w:rsid w:val="004C0DC9"/>
    <w:rsid w:val="004C0F9B"/>
    <w:rsid w:val="004C2108"/>
    <w:rsid w:val="004C2654"/>
    <w:rsid w:val="004C6CD0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14AA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3A28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2D45"/>
    <w:rsid w:val="009B4385"/>
    <w:rsid w:val="009B4E76"/>
    <w:rsid w:val="009B52A4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39EC"/>
    <w:rsid w:val="00A2525A"/>
    <w:rsid w:val="00A2553D"/>
    <w:rsid w:val="00A30D11"/>
    <w:rsid w:val="00A31C29"/>
    <w:rsid w:val="00A31F6B"/>
    <w:rsid w:val="00A33BC7"/>
    <w:rsid w:val="00A3445D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4AE2"/>
    <w:rsid w:val="00C4525F"/>
    <w:rsid w:val="00C45364"/>
    <w:rsid w:val="00C4546B"/>
    <w:rsid w:val="00C455F7"/>
    <w:rsid w:val="00C4666F"/>
    <w:rsid w:val="00C51D6B"/>
    <w:rsid w:val="00C52835"/>
    <w:rsid w:val="00C53A23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87B74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4F94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260E4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E84"/>
    <w:rsid w:val="00FF0F60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11378</TotalTime>
  <Pages>5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417</cp:revision>
  <cp:lastPrinted>2011-06-01T15:10:00Z</cp:lastPrinted>
  <dcterms:created xsi:type="dcterms:W3CDTF">2021-09-16T09:43:00Z</dcterms:created>
  <dcterms:modified xsi:type="dcterms:W3CDTF">2024-06-13T08:27:00Z</dcterms:modified>
</cp:coreProperties>
</file>