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2B32" w14:textId="5BEF6FC3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144AE206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0E5075">
        <w:rPr>
          <w:noProof/>
        </w:rPr>
        <w:t>3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503E8C36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</w:t>
            </w:r>
            <w:r w:rsidR="00CA075D">
              <w:rPr>
                <w:rFonts w:ascii="Arial" w:hAnsi="Arial"/>
                <w:b/>
                <w:sz w:val="24"/>
              </w:rPr>
              <w:t>2</w:t>
            </w:r>
            <w:r w:rsidR="001A2B4D">
              <w:rPr>
                <w:rFonts w:ascii="Arial" w:hAnsi="Arial"/>
                <w:b/>
                <w:sz w:val="24"/>
              </w:rPr>
              <w:t>-09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D2</w:t>
            </w:r>
            <w:r w:rsidR="000E5075">
              <w:rPr>
                <w:rFonts w:ascii="Arial" w:hAnsi="Arial"/>
                <w:b/>
                <w:sz w:val="24"/>
              </w:rPr>
              <w:t>3</w:t>
            </w:r>
            <w:r w:rsidR="006328C3" w:rsidRPr="009C446D">
              <w:rPr>
                <w:rFonts w:ascii="Arial" w:hAnsi="Arial"/>
                <w:b/>
                <w:sz w:val="24"/>
              </w:rPr>
              <w:t>wk</w:t>
            </w:r>
            <w:r w:rsidR="00F034F1">
              <w:rPr>
                <w:rFonts w:ascii="Arial" w:hAnsi="Arial"/>
                <w:b/>
                <w:sz w:val="24"/>
              </w:rPr>
              <w:t>37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6C7853F0" w:rsidR="00961A38" w:rsidRPr="00215F76" w:rsidRDefault="00AF3E1D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="00F034F1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="00E9003B">
              <w:rPr>
                <w:snapToGrid w:val="0"/>
                <w:color w:val="000000"/>
                <w:sz w:val="20"/>
                <w:lang w:val="de-DE" w:eastAsia="de-DE"/>
              </w:rPr>
              <w:t xml:space="preserve">th </w:t>
            </w:r>
            <w:r w:rsidR="00F034F1">
              <w:rPr>
                <w:snapToGrid w:val="0"/>
                <w:color w:val="000000"/>
                <w:sz w:val="20"/>
                <w:lang w:val="de-DE" w:eastAsia="de-DE"/>
              </w:rPr>
              <w:t>September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 w:rsidR="000E5075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43BA1CBE" w14:textId="791CEC57" w:rsidR="0006089E" w:rsidRDefault="0006089E" w:rsidP="00B413D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- 24.501: Release 17, June 2023</w:t>
            </w:r>
            <w:r w:rsidR="00A31C29">
              <w:rPr>
                <w:snapToGrid w:val="0"/>
                <w:sz w:val="20"/>
                <w:szCs w:val="20"/>
              </w:rPr>
              <w:t xml:space="preserve"> + C1-235384</w:t>
            </w:r>
          </w:p>
          <w:p w14:paraId="628DBB70" w14:textId="5653B1BC" w:rsidR="0006089E" w:rsidRDefault="0006089E" w:rsidP="00B413D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- 36.331: Release 17, June 2023</w:t>
            </w:r>
          </w:p>
          <w:p w14:paraId="26646166" w14:textId="63D66F88" w:rsidR="0006089E" w:rsidRDefault="0006089E" w:rsidP="00B413D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- 38.331: Release 17, June 2023</w:t>
            </w:r>
          </w:p>
          <w:p w14:paraId="32730E32" w14:textId="7A199D72" w:rsidR="00B413DA" w:rsidRDefault="00B413DA" w:rsidP="00B413D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- 37.355: Release 17, June 2023</w:t>
            </w:r>
          </w:p>
          <w:p w14:paraId="0F63D367" w14:textId="05ED738A" w:rsidR="00A805AD" w:rsidRPr="00B3560B" w:rsidRDefault="00B413DA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Others: </w:t>
            </w:r>
            <w:r w:rsidR="00A805AD" w:rsidRPr="00B3560B">
              <w:rPr>
                <w:snapToGrid w:val="0"/>
                <w:sz w:val="20"/>
                <w:szCs w:val="20"/>
              </w:rPr>
              <w:t>Release 1</w:t>
            </w:r>
            <w:r w:rsidR="00CA075D">
              <w:rPr>
                <w:snapToGrid w:val="0"/>
                <w:sz w:val="20"/>
                <w:szCs w:val="20"/>
              </w:rPr>
              <w:t>7</w:t>
            </w:r>
            <w:r w:rsidR="00A805AD" w:rsidRPr="00B3560B">
              <w:rPr>
                <w:snapToGrid w:val="0"/>
                <w:sz w:val="20"/>
                <w:szCs w:val="20"/>
              </w:rPr>
              <w:t>, September 202</w:t>
            </w:r>
            <w:r w:rsidR="00CA075D">
              <w:rPr>
                <w:snapToGrid w:val="0"/>
                <w:sz w:val="20"/>
                <w:szCs w:val="20"/>
              </w:rPr>
              <w:t>2</w:t>
            </w:r>
            <w:r w:rsidR="007606EF" w:rsidRPr="00B3560B">
              <w:rPr>
                <w:snapToGrid w:val="0"/>
                <w:sz w:val="20"/>
                <w:szCs w:val="20"/>
              </w:rPr>
              <w:t xml:space="preserve"> </w:t>
            </w:r>
          </w:p>
          <w:p w14:paraId="6CB55AA3" w14:textId="0DBECB4B" w:rsidR="00CB46C0" w:rsidRPr="009C446D" w:rsidRDefault="00CB46C0" w:rsidP="00CA075D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32955B1C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F531F2">
              <w:rPr>
                <w:sz w:val="20"/>
                <w:lang w:val="pt-BR"/>
              </w:rPr>
              <w:t>h</w:t>
            </w:r>
            <w:r w:rsidR="00FE5FE6">
              <w:rPr>
                <w:sz w:val="20"/>
                <w:lang w:val="pt-BR"/>
              </w:rPr>
              <w:t>9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F531F2">
              <w:rPr>
                <w:sz w:val="20"/>
                <w:szCs w:val="20"/>
                <w:lang w:val="pt-BR"/>
              </w:rPr>
              <w:t>h</w:t>
            </w:r>
            <w:r w:rsidR="00FE5FE6">
              <w:rPr>
                <w:sz w:val="20"/>
                <w:szCs w:val="20"/>
                <w:lang w:val="pt-BR"/>
              </w:rPr>
              <w:t>90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178FC">
              <w:rPr>
                <w:sz w:val="20"/>
                <w:lang w:val="pt-BR"/>
              </w:rPr>
              <w:t>h</w:t>
            </w:r>
            <w:r w:rsidR="00FE5FE6">
              <w:rPr>
                <w:sz w:val="20"/>
                <w:lang w:val="pt-BR"/>
              </w:rPr>
              <w:t>4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A075D">
              <w:rPr>
                <w:sz w:val="20"/>
                <w:lang w:val="pt-BR"/>
              </w:rPr>
              <w:t>h</w:t>
            </w:r>
            <w:r w:rsidR="00FE5FE6">
              <w:rPr>
                <w:sz w:val="20"/>
                <w:lang w:val="pt-BR"/>
              </w:rPr>
              <w:t>3</w:t>
            </w:r>
            <w:r w:rsidR="00B03574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DB0F31">
              <w:rPr>
                <w:sz w:val="20"/>
                <w:lang w:val="pt-BR"/>
              </w:rPr>
              <w:t>38523-2-</w:t>
            </w:r>
            <w:r w:rsidR="00DB0F31" w:rsidRPr="00DB0F31">
              <w:rPr>
                <w:sz w:val="20"/>
                <w:lang w:val="pt-BR"/>
              </w:rPr>
              <w:t>h</w:t>
            </w:r>
            <w:r w:rsidR="00FE5FE6">
              <w:rPr>
                <w:sz w:val="20"/>
                <w:lang w:val="pt-BR"/>
              </w:rPr>
              <w:t>30</w:t>
            </w:r>
          </w:p>
          <w:p w14:paraId="232D4A53" w14:textId="2539C22F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FE5FE6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3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FE5FE6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FE5FE6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4A97BAFA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0, </w:t>
            </w:r>
            <w:r w:rsidRPr="003818C6">
              <w:rPr>
                <w:snapToGrid w:val="0"/>
                <w:color w:val="000000"/>
                <w:sz w:val="20"/>
                <w:lang w:val="pt-BR" w:eastAsia="de-DE"/>
              </w:rPr>
              <w:t>34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109-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DB0F31">
              <w:rPr>
                <w:sz w:val="20"/>
                <w:lang w:val="pt-BR"/>
              </w:rPr>
              <w:t>34123-1-f</w:t>
            </w:r>
            <w:r w:rsidR="00A4635E" w:rsidRPr="00DB0F31">
              <w:rPr>
                <w:sz w:val="20"/>
                <w:lang w:val="pt-BR"/>
              </w:rPr>
              <w:t>6</w:t>
            </w:r>
            <w:r w:rsidRPr="00DB0F31">
              <w:rPr>
                <w:sz w:val="20"/>
                <w:lang w:val="pt-BR"/>
              </w:rPr>
              <w:t>0, 34123-2-f</w:t>
            </w:r>
            <w:r w:rsidR="003818C6">
              <w:rPr>
                <w:sz w:val="20"/>
                <w:lang w:val="pt-BR"/>
              </w:rPr>
              <w:t>4</w:t>
            </w:r>
            <w:r w:rsidRPr="00DB0F31">
              <w:rPr>
                <w:sz w:val="20"/>
                <w:lang w:val="pt-BR"/>
              </w:rPr>
              <w:t>0</w:t>
            </w:r>
          </w:p>
          <w:p w14:paraId="757E2291" w14:textId="20CF13E8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93333F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FE5FE6">
              <w:rPr>
                <w:snapToGrid w:val="0"/>
                <w:color w:val="000000"/>
                <w:sz w:val="20"/>
                <w:lang w:val="pt-BR" w:eastAsia="de-DE"/>
              </w:rPr>
              <w:t>6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AD3CB7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FE5FE6">
              <w:rPr>
                <w:snapToGrid w:val="0"/>
                <w:color w:val="000000"/>
                <w:sz w:val="20"/>
                <w:lang w:val="pt-BR" w:eastAsia="de-DE"/>
              </w:rPr>
              <w:t>7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 w:rsidRPr="00DB0F31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 w:rsidR="00CB57A3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FE5FE6">
              <w:rPr>
                <w:snapToGrid w:val="0"/>
                <w:color w:val="000000"/>
                <w:sz w:val="20"/>
                <w:lang w:val="pt-BR" w:eastAsia="de-DE"/>
              </w:rPr>
              <w:t>70</w:t>
            </w:r>
          </w:p>
          <w:p w14:paraId="030111BC" w14:textId="4086FC00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37571-2-</w:t>
            </w:r>
            <w:r w:rsidR="003818C6">
              <w:rPr>
                <w:sz w:val="20"/>
                <w:lang w:val="pt-BR"/>
              </w:rPr>
              <w:t>h</w:t>
            </w:r>
            <w:r w:rsidR="0083197F">
              <w:rPr>
                <w:sz w:val="20"/>
                <w:lang w:val="pt-BR"/>
              </w:rPr>
              <w:t>1</w:t>
            </w:r>
            <w:r w:rsidRPr="00DB0F31">
              <w:rPr>
                <w:sz w:val="20"/>
                <w:lang w:val="pt-BR"/>
              </w:rPr>
              <w:t>0, 37571-3-</w:t>
            </w:r>
            <w:r w:rsidR="003818C6">
              <w:rPr>
                <w:sz w:val="20"/>
                <w:lang w:val="pt-BR"/>
              </w:rPr>
              <w:t>h</w:t>
            </w:r>
            <w:r w:rsidR="00C575F0">
              <w:rPr>
                <w:sz w:val="20"/>
                <w:lang w:val="pt-BR"/>
              </w:rPr>
              <w:t>1</w:t>
            </w:r>
            <w:r w:rsidRPr="00DB0F31">
              <w:rPr>
                <w:sz w:val="20"/>
                <w:lang w:val="pt-BR"/>
              </w:rPr>
              <w:t>0, 37571-5-</w:t>
            </w:r>
            <w:r w:rsidR="003818C6">
              <w:rPr>
                <w:sz w:val="20"/>
                <w:lang w:val="pt-BR"/>
              </w:rPr>
              <w:t>h</w:t>
            </w:r>
            <w:r w:rsidR="00C575F0">
              <w:rPr>
                <w:sz w:val="20"/>
                <w:lang w:val="pt-BR"/>
              </w:rPr>
              <w:t>1</w:t>
            </w:r>
            <w:r w:rsidR="00A96AE5" w:rsidRPr="00DB0F31">
              <w:rPr>
                <w:sz w:val="20"/>
                <w:lang w:val="pt-BR"/>
              </w:rPr>
              <w:t>0</w:t>
            </w:r>
          </w:p>
          <w:p w14:paraId="343C2E7B" w14:textId="1560054A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36579-1-</w:t>
            </w:r>
            <w:r w:rsidR="003818C6">
              <w:rPr>
                <w:sz w:val="20"/>
                <w:lang w:val="pt-BR"/>
              </w:rPr>
              <w:t>g</w:t>
            </w:r>
            <w:r w:rsidR="00C575F0">
              <w:rPr>
                <w:sz w:val="20"/>
                <w:lang w:val="pt-BR"/>
              </w:rPr>
              <w:t>1</w:t>
            </w:r>
            <w:r w:rsidR="008C14D7" w:rsidRPr="00DB0F31">
              <w:rPr>
                <w:sz w:val="20"/>
                <w:lang w:val="pt-BR"/>
              </w:rPr>
              <w:t>0</w:t>
            </w:r>
            <w:r w:rsidRPr="00DB0F31">
              <w:rPr>
                <w:sz w:val="20"/>
                <w:lang w:val="pt-BR"/>
              </w:rPr>
              <w:t>, 36579-2-</w:t>
            </w:r>
            <w:r w:rsidR="003818C6">
              <w:rPr>
                <w:sz w:val="20"/>
                <w:lang w:val="pt-BR"/>
              </w:rPr>
              <w:t>g</w:t>
            </w:r>
            <w:r w:rsidR="00C575F0">
              <w:rPr>
                <w:sz w:val="20"/>
                <w:lang w:val="pt-BR"/>
              </w:rPr>
              <w:t>1</w:t>
            </w:r>
            <w:r w:rsidRPr="00DB0F31">
              <w:rPr>
                <w:sz w:val="20"/>
                <w:lang w:val="pt-BR"/>
              </w:rPr>
              <w:t>0, 36579-4-</w:t>
            </w:r>
            <w:r w:rsidR="003818C6">
              <w:rPr>
                <w:sz w:val="20"/>
                <w:lang w:val="pt-BR"/>
              </w:rPr>
              <w:t>g</w:t>
            </w:r>
            <w:r w:rsidR="00C575F0">
              <w:rPr>
                <w:sz w:val="20"/>
                <w:lang w:val="pt-BR"/>
              </w:rPr>
              <w:t>1</w:t>
            </w:r>
            <w:r w:rsidRPr="00DB0F31">
              <w:rPr>
                <w:sz w:val="20"/>
                <w:lang w:val="pt-BR"/>
              </w:rPr>
              <w:t>0</w:t>
            </w:r>
            <w:r w:rsidR="00C32A48" w:rsidRPr="00DB0F31">
              <w:rPr>
                <w:sz w:val="20"/>
                <w:lang w:val="pt-BR"/>
              </w:rPr>
              <w:t>, 36579-</w:t>
            </w:r>
            <w:r w:rsidR="002A3103" w:rsidRPr="00DB0F31">
              <w:rPr>
                <w:sz w:val="20"/>
                <w:lang w:val="pt-BR"/>
              </w:rPr>
              <w:t>6</w:t>
            </w:r>
            <w:r w:rsidR="00C32A48" w:rsidRPr="00DB0F31">
              <w:rPr>
                <w:sz w:val="20"/>
                <w:lang w:val="pt-BR"/>
              </w:rPr>
              <w:t>-</w:t>
            </w:r>
            <w:r w:rsidR="003818C6">
              <w:rPr>
                <w:sz w:val="20"/>
                <w:lang w:val="pt-BR"/>
              </w:rPr>
              <w:t>g</w:t>
            </w:r>
            <w:r w:rsidR="00C575F0">
              <w:rPr>
                <w:sz w:val="20"/>
                <w:lang w:val="pt-BR"/>
              </w:rPr>
              <w:t>1</w:t>
            </w:r>
            <w:r w:rsidR="00C32A48" w:rsidRPr="00DB0F31">
              <w:rPr>
                <w:sz w:val="20"/>
                <w:lang w:val="pt-BR"/>
              </w:rPr>
              <w:t>0, 36579-</w:t>
            </w:r>
            <w:r w:rsidR="002A3103" w:rsidRPr="00DB0F31">
              <w:rPr>
                <w:sz w:val="20"/>
                <w:lang w:val="pt-BR"/>
              </w:rPr>
              <w:t>7</w:t>
            </w:r>
            <w:r w:rsidR="00C32A48" w:rsidRPr="00DB0F31">
              <w:rPr>
                <w:sz w:val="20"/>
                <w:lang w:val="pt-BR"/>
              </w:rPr>
              <w:t>-</w:t>
            </w:r>
            <w:r w:rsidR="00C575F0">
              <w:rPr>
                <w:sz w:val="20"/>
                <w:lang w:val="pt-BR"/>
              </w:rPr>
              <w:t>g00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459C656A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i00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3818C6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36579-5-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0713A5C6" w:rsidR="00BA3330" w:rsidRPr="003E1220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3E1220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3E1220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3E1220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3E1220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3E1220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3E1220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3E1220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3E1220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3E1220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3E1220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3E1220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36A6B" w:rsidRPr="003E1220">
              <w:rPr>
                <w:snapToGrid w:val="0"/>
                <w:color w:val="000000"/>
                <w:sz w:val="20"/>
                <w:lang w:eastAsia="de-DE"/>
              </w:rPr>
              <w:t xml:space="preserve">-518, </w:t>
            </w:r>
            <w:r w:rsidR="00F844B6" w:rsidRPr="003E1220">
              <w:rPr>
                <w:snapToGrid w:val="0"/>
                <w:color w:val="000000"/>
                <w:sz w:val="20"/>
                <w:lang w:eastAsia="de-DE"/>
              </w:rPr>
              <w:t>-519</w:t>
            </w:r>
            <w:r w:rsidR="00761550" w:rsidRPr="003E1220">
              <w:rPr>
                <w:snapToGrid w:val="0"/>
                <w:color w:val="000000"/>
                <w:sz w:val="20"/>
                <w:lang w:eastAsia="de-DE"/>
              </w:rPr>
              <w:t>, -522</w:t>
            </w:r>
            <w:r w:rsidR="00E43949" w:rsidRPr="003E1220">
              <w:rPr>
                <w:snapToGrid w:val="0"/>
                <w:color w:val="000000"/>
                <w:sz w:val="20"/>
                <w:lang w:eastAsia="de-DE"/>
              </w:rPr>
              <w:t>, -523,</w:t>
            </w:r>
            <w:r w:rsidR="00F260E4" w:rsidRPr="003E1220">
              <w:rPr>
                <w:snapToGrid w:val="0"/>
                <w:color w:val="000000"/>
                <w:sz w:val="20"/>
                <w:lang w:eastAsia="de-DE"/>
              </w:rPr>
              <w:t xml:space="preserve"> -524, </w:t>
            </w:r>
            <w:r w:rsidR="00E43949" w:rsidRPr="003E1220">
              <w:rPr>
                <w:snapToGrid w:val="0"/>
                <w:color w:val="000000"/>
                <w:sz w:val="20"/>
                <w:lang w:eastAsia="de-DE"/>
              </w:rPr>
              <w:t>-529</w:t>
            </w:r>
            <w:r w:rsidR="00FD4082" w:rsidRPr="003E1220">
              <w:rPr>
                <w:snapToGrid w:val="0"/>
                <w:color w:val="000000"/>
                <w:sz w:val="20"/>
                <w:lang w:eastAsia="de-DE"/>
              </w:rPr>
              <w:t>, -530, -531</w:t>
            </w:r>
            <w:r w:rsidR="001B7045" w:rsidRPr="003E1220">
              <w:rPr>
                <w:snapToGrid w:val="0"/>
                <w:color w:val="000000"/>
                <w:sz w:val="20"/>
                <w:lang w:eastAsia="de-DE"/>
              </w:rPr>
              <w:t xml:space="preserve">, -533, -534, </w:t>
            </w:r>
            <w:r w:rsidR="00F260E4" w:rsidRPr="003E1220">
              <w:rPr>
                <w:snapToGrid w:val="0"/>
                <w:color w:val="000000"/>
                <w:sz w:val="20"/>
                <w:lang w:eastAsia="de-DE"/>
              </w:rPr>
              <w:t xml:space="preserve">-535, </w:t>
            </w:r>
            <w:r w:rsidR="001B7045" w:rsidRPr="003E1220">
              <w:rPr>
                <w:snapToGrid w:val="0"/>
                <w:color w:val="000000"/>
                <w:sz w:val="20"/>
                <w:lang w:eastAsia="de-DE"/>
              </w:rPr>
              <w:t>-537. -538</w:t>
            </w:r>
            <w:r w:rsidR="00F260E4" w:rsidRPr="003E1220">
              <w:rPr>
                <w:snapToGrid w:val="0"/>
                <w:color w:val="000000"/>
                <w:sz w:val="20"/>
                <w:lang w:eastAsia="de-DE"/>
              </w:rPr>
              <w:t>, -540, -541</w:t>
            </w:r>
          </w:p>
          <w:p w14:paraId="41A5E7CA" w14:textId="183FF2C4" w:rsidR="00BA3330" w:rsidRPr="003E1220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3E1220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3E1220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</w:t>
            </w:r>
            <w:r w:rsidR="00F260E4" w:rsidRPr="003E1220">
              <w:rPr>
                <w:snapToGrid w:val="0"/>
                <w:color w:val="000000"/>
                <w:sz w:val="20"/>
                <w:lang w:eastAsia="de-DE"/>
              </w:rPr>
              <w:t xml:space="preserve">-103, </w:t>
            </w:r>
            <w:r w:rsidRPr="003E1220">
              <w:rPr>
                <w:snapToGrid w:val="0"/>
                <w:color w:val="000000"/>
                <w:sz w:val="20"/>
                <w:lang w:eastAsia="de-DE"/>
              </w:rPr>
              <w:t xml:space="preserve">-150, -151, -154, -156, -162, -163, -164, -165, -167, -168, -169, </w:t>
            </w:r>
            <w:r w:rsidR="00F260E4" w:rsidRPr="003E1220">
              <w:rPr>
                <w:snapToGrid w:val="0"/>
                <w:color w:val="000000"/>
                <w:sz w:val="20"/>
                <w:lang w:eastAsia="de-DE"/>
              </w:rPr>
              <w:t xml:space="preserve">-171, </w:t>
            </w:r>
            <w:r w:rsidRPr="003E1220">
              <w:rPr>
                <w:snapToGrid w:val="0"/>
                <w:color w:val="000000"/>
                <w:sz w:val="20"/>
                <w:lang w:eastAsia="de-DE"/>
              </w:rPr>
              <w:t xml:space="preserve">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 w:rsidRPr="003E1220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3E1220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3E1220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3E1220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3E1220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3E1220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3E1220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3E1220">
              <w:rPr>
                <w:snapToGrid w:val="0"/>
                <w:color w:val="000000"/>
                <w:sz w:val="20"/>
                <w:lang w:eastAsia="de-DE"/>
              </w:rPr>
              <w:t>-317</w:t>
            </w:r>
            <w:r w:rsidR="00047BA2" w:rsidRPr="003E1220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3E1220">
              <w:rPr>
                <w:snapToGrid w:val="0"/>
                <w:color w:val="000000"/>
                <w:sz w:val="20"/>
                <w:lang w:eastAsia="de-DE"/>
              </w:rPr>
              <w:t xml:space="preserve">-320, </w:t>
            </w:r>
            <w:r w:rsidR="00047BA2" w:rsidRPr="003E1220">
              <w:rPr>
                <w:snapToGrid w:val="0"/>
                <w:color w:val="000000"/>
                <w:sz w:val="20"/>
                <w:lang w:eastAsia="de-DE"/>
              </w:rPr>
              <w:t>-322</w:t>
            </w:r>
            <w:r w:rsidR="0020751D" w:rsidRPr="003E1220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3E1220">
              <w:rPr>
                <w:snapToGrid w:val="0"/>
                <w:color w:val="000000"/>
                <w:sz w:val="20"/>
                <w:lang w:eastAsia="de-DE"/>
              </w:rPr>
              <w:t xml:space="preserve">-333, </w:t>
            </w:r>
            <w:r w:rsidR="0020751D" w:rsidRPr="003E1220">
              <w:rPr>
                <w:snapToGrid w:val="0"/>
                <w:color w:val="000000"/>
                <w:sz w:val="20"/>
                <w:lang w:eastAsia="de-DE"/>
              </w:rPr>
              <w:t>-388</w:t>
            </w:r>
          </w:p>
          <w:p w14:paraId="14B9FFBC" w14:textId="14F4DCD9" w:rsidR="00BA3330" w:rsidRPr="003E1220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3E1220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3E1220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3E1220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31FC9A85" w:rsidR="00BA3330" w:rsidRPr="003E1220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3E1220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3E1220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3E1220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="0020751D" w:rsidRPr="003E1220">
              <w:rPr>
                <w:snapToGrid w:val="0"/>
                <w:color w:val="000000"/>
                <w:sz w:val="20"/>
                <w:lang w:eastAsia="de-DE"/>
              </w:rPr>
              <w:t>, -537</w:t>
            </w:r>
            <w:r w:rsidRPr="003E1220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5109770C" w:rsidR="00BA3330" w:rsidRPr="003E1220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3E1220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3E1220">
              <w:rPr>
                <w:snapToGrid w:val="0"/>
                <w:color w:val="000000"/>
                <w:sz w:val="20"/>
                <w:lang w:val="es-ES" w:eastAsia="de-DE"/>
              </w:rPr>
              <w:t xml:space="preserve"> GCF WI-166, </w:t>
            </w:r>
            <w:r w:rsidR="002E5576" w:rsidRPr="003E1220">
              <w:rPr>
                <w:snapToGrid w:val="0"/>
                <w:color w:val="000000"/>
                <w:sz w:val="20"/>
                <w:lang w:val="es-ES" w:eastAsia="de-DE"/>
              </w:rPr>
              <w:t>-506</w:t>
            </w:r>
            <w:r w:rsidRPr="003E1220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77777777" w:rsidR="00227790" w:rsidRPr="003E1220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3E1220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3E1220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3E1220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3E1220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3E1220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428FF7FB" w:rsidR="007908E8" w:rsidRPr="003E1220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3E1220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3E1220">
              <w:rPr>
                <w:snapToGrid w:val="0"/>
                <w:color w:val="000000"/>
                <w:sz w:val="20"/>
                <w:lang w:eastAsia="de-DE"/>
              </w:rPr>
              <w:t>: GCF WI-288</w:t>
            </w:r>
            <w:r w:rsidR="0086551A" w:rsidRPr="003E1220">
              <w:rPr>
                <w:snapToGrid w:val="0"/>
                <w:color w:val="000000"/>
                <w:sz w:val="20"/>
                <w:lang w:eastAsia="de-DE"/>
              </w:rPr>
              <w:t>, -328, -329, -330, -331, -332</w:t>
            </w:r>
          </w:p>
          <w:p w14:paraId="5896015A" w14:textId="77777777" w:rsidR="009C4278" w:rsidRPr="003E1220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3E1220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3E1220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15A80689" w:rsidR="00497D25" w:rsidRPr="00E6032E" w:rsidRDefault="008A0A30" w:rsidP="006B2D08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7405D8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R5-231563, </w:t>
            </w:r>
            <w:r w:rsidR="00B22B1C" w:rsidRPr="007405D8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</w:t>
            </w:r>
            <w:r w:rsidR="00B22B1C" w:rsidRPr="00B22B1C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-233824, R5-233833, R5-233835, R5-233836, R5-233837, R5-233841, R5-233849, R5-233853, R5-233859, R5-233860, R5-233861, R5-233862, R5-233863, R5-233864, R5-233865, R5-233866, R5-233877, R5-233944, R5-233964, R5-233983, R5-233987, R5-234006, R5-234007, R5-234009, R5-234022, R5-234023, R5-234029, R5-234082, R5-234088, R5-234093, R5-234094, R5-234103, R5-234109, R5-234191, R5-234192, R5-234217, R5-234218, R5-234219, R5-234222, R5-234224, R5-234295, R5-234300, R5-234314, R5-234441, R5-234442, R5-234447, R5-234451, R5-234474, R5-234476, R5-234478, R5-234479, R5-234480, R5-234493, R5-234494, R5-234498, R5-234501, R5-234503, R5-234517, R5-234519, R5-234549, R5-234558, R5-234560, R5-234573, R5-234583, R5-234585, R5-234626, R5-234634, R5-234635, R5-234636, R5-234689, R5-234701, R5-234720, R5-234721, R5-234722, R5-234794, R5-234795, R5-234797, R5-234798, R5-234802, R5-234950, R5-234952, R5-235074, R5-235076, R5-235085, R5-235090, R5-235091, R5-235093, R5-235094, R5-235095, R5-235268, R5-235269, R5-235270, R5-235271, R5-235274, R5-235279, R5-235281, R5-235282, R5-235284, R5-235285, R5-235286, R5-235290, R5-235291, R5-235292, R5-235293, R5-235294, R5-235295, R5-235296, R5-235297, R5-235298, R5-235300, R5-235301, R5-235303, R5-235305, R5-235306, R5-235311, R5-235317, R5-235322, R5-235323, R5-235324, R5-235326, R5-235330, R5-235331, R5-235333, R5-235334, R5-235341, R5-235342, R5-235343, R5-235344, R5-235346, R5-235347, R5-235350, R5-235353, R5-235354, R5-235355, R5-235358, R5-235359, R5-235360, R5-235362, R5-235363, R5-235364, R5-235366, R5-235367, R5-235368, R5-235375, R5-235379, R5-235382, R5-235383, R5-235393, R5-235402, R5-235403, R5-235404, R5-235405, R5-235406, R5-235407, R5-235408, R5-235409, R5-235410, R5-235411, R5-235412, R5-235413, R5-235414, R5-235415, R5-235420, R5-235423, R5-235427, R5-235429, R5-235433, R5-235437, R5-235447, R5-235451, R5-235468</w:t>
            </w:r>
            <w:r w:rsidR="00B22B1C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 implemented)</w:t>
            </w:r>
            <w:r w:rsidR="00B22B1C" w:rsidRPr="00B22B1C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R5-235470, R5-235472, R5-235473, R5-235474, R5-235475, R5-235781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526B216A" w:rsidR="000F474E" w:rsidRPr="00C45364" w:rsidRDefault="00205F7D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205F7D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R5-233829, R5-233830, R5-233831, R5-233832, R5-233838, R5-233839, R5-233840, R5-233848, R5-233850, R5-233851, R5-233852, R5-233854, R5-233855, R5-233856, R5-233857, R5-233858, R5-233867, R5-233868, R5-233911, R5-233912, R5-233913, R5-233931, R5-233932, R5-233945, R5-234012, R5-234013, R5-234014, R5-234016, R5-234017, R5-234018, R5-234024, R5-234025, R5-234030, R5-234038, R5-234053, R5-234058, R5-234076, R5-234077, R5-234111, R5-234145, R5-234146, R5-234147, R5-234148, R5-234149, R5-234153, R5-234154, R5-234156, R5-234157, R5-234159, R5-234160, R5-234161, R5-234162, R5-234193, R5-234195, R5-234202, R5-234293, R5-234302, R5-234448, R5-234454, R5-234487, R5-234504, R5-234513, R5-234514, R5-234515, R5-234516, R5-234520, R5-234521, R5-234522, R5-234523, R5-234527, R5-234528, R5-234529, R5-234530, R5-234538, R5-234539, R5-234540, R5-234541, R5-234542, R5-234543, R5-234544, R5-234569, R5-234572, R5-234633, R5-234691, R5-234731, R5-234741, R5-234752, R5-234785, R5-234796, R5-234799, R5-234801, R5-234935, R5-234936, R5-234941, R5-234942, R5-234944, R5-234947, R5-234948, R5-234949, R5-234951, R5-235070, R5-235086, R5-235120, R5-235249, R5-235267, R5-235272, R5-235273, R5-235277, R5-235280, R5-235287, R5-235288, R5-235289, R5-235299, R5-235325, R5-235335, R5-235345, R5-235349, R5-235394, R5-235395, R5-235396, R5-235397, R5-235432, R5-235452, R5-235476, R5-235477, R5-235600, R5-235601, R5-235602, R5-235603, R5-235604, R5-235605, R5-235607, R5-235608, R5-235609, R5-235615, R5-235616, R5-235780, R5-235782, </w:t>
            </w:r>
            <w:r w:rsidRPr="00205F7D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lastRenderedPageBreak/>
              <w:t>R5-235822, R5-235823, R5-235841, R5-235842, R5-235843, R5-235844, R5-235846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7858DB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452B367E" w14:textId="7C2B9A62" w:rsidR="000C34A3" w:rsidRDefault="000C34A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>R5s230478 (LTE_SAE 22.1.2), R5s230535 (LTE_SAE 22.3.2.7a), R5s230550 (LTE_SAE 22.2.13),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>R5s230650 (LTE_SAE 22.4.27)</w:t>
            </w:r>
          </w:p>
          <w:p w14:paraId="295E630C" w14:textId="77777777" w:rsidR="000C34A3" w:rsidRDefault="000C34A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CC27F17" w14:textId="1205843B" w:rsidR="000C34A3" w:rsidRDefault="000C34A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>R5s230484 (MCX 5.8.MCPTT), R5s230486 (MCX 6.1.1.19.MCPTT), R5s230488 (MCX 6.1.2.13.MCPTT), R5s230490 (MCX 6.2.14.MCPTT)</w:t>
            </w:r>
          </w:p>
          <w:p w14:paraId="0C2A7B86" w14:textId="77777777" w:rsidR="000C34A3" w:rsidRDefault="000C34A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04BDB539" w14:textId="0F6488B4" w:rsidR="000C34A3" w:rsidRDefault="000C34A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>R5s230480 (IMS 11.1.NR5GC), R5s230521 (IMS 11.4.NR5GC), R5s230616 (IMS G.15.1</w:t>
            </w:r>
            <w:r w:rsidR="00E53DBD">
              <w:rPr>
                <w:rFonts w:ascii="Arial" w:hAnsi="Arial"/>
                <w:snapToGrid w:val="0"/>
                <w:color w:val="000000"/>
                <w:lang w:val="pt-BR" w:eastAsia="de-DE"/>
              </w:rPr>
              <w:t>)</w:t>
            </w:r>
          </w:p>
          <w:p w14:paraId="6A0111D9" w14:textId="77777777" w:rsidR="000C34A3" w:rsidRDefault="000C34A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022D9CD3" w14:textId="77777777" w:rsidR="000C34A3" w:rsidRDefault="000C34A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R5s230531 (NR_FR1 7.1.1.12.3.ENDC), </w:t>
            </w:r>
          </w:p>
          <w:p w14:paraId="53F70DCD" w14:textId="77777777" w:rsidR="000C34A3" w:rsidRDefault="000C34A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R5s230554 (NR_FR1 6.3.2.1.NR5GC), </w:t>
            </w:r>
          </w:p>
          <w:p w14:paraId="76506C0D" w14:textId="77777777" w:rsidR="000C34A3" w:rsidRDefault="000C34A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R5s230590 (NR_FR1 6.3.2.3.NR5GC), </w:t>
            </w:r>
          </w:p>
          <w:p w14:paraId="7E1246F2" w14:textId="77777777" w:rsidR="000C34A3" w:rsidRDefault="000C34A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R5s230605 (NR_FR1 6.3.2.4.NR5GC), </w:t>
            </w:r>
          </w:p>
          <w:p w14:paraId="0280FFE7" w14:textId="77777777" w:rsidR="000C34A3" w:rsidRDefault="000C34A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R5s230611 (NR_FR1 8.2.3.17.1.ENDC), </w:t>
            </w:r>
          </w:p>
          <w:p w14:paraId="5744A9EA" w14:textId="77777777" w:rsidR="000C34A3" w:rsidRDefault="000C34A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R5s230632 (NR_FR1 10.1.8.5.NR5GC), </w:t>
            </w:r>
          </w:p>
          <w:p w14:paraId="0257FE4C" w14:textId="498E1C9D" w:rsidR="000C1FB7" w:rsidRDefault="000C1FB7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>R5s230656 (NR_FR1 7.1.1.1.17.NR5GC) (partially implemented)</w:t>
            </w:r>
          </w:p>
          <w:p w14:paraId="096EEFEE" w14:textId="2E4ACD23" w:rsidR="00044913" w:rsidRDefault="000C34A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>R5s230666 (NR_FR1 8.1.1.3.8.NR5GC)</w:t>
            </w:r>
          </w:p>
          <w:p w14:paraId="23B23945" w14:textId="77777777" w:rsidR="000C34A3" w:rsidRPr="007858DB" w:rsidRDefault="000C34A3" w:rsidP="002A7476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5F71608E" w14:textId="4E5F1DB7" w:rsidR="007D6A4B" w:rsidRPr="007858DB" w:rsidRDefault="007D6A4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185B1578" w14:textId="77777777" w:rsidR="000C34A3" w:rsidRDefault="000C34A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5s230482 (IMS 11.2.NR5GC), R5s230523 (IMS 11.5.NR5GC), R5s230618 (IMS G.15.3), R5s230620 (IMS G.15.5), </w:t>
            </w:r>
          </w:p>
          <w:p w14:paraId="0DE2C0D1" w14:textId="77777777" w:rsidR="000C34A3" w:rsidRDefault="000C34A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R5s230622 (IMS G.15.6), R5s230624 (IMS G.15.7), </w:t>
            </w:r>
          </w:p>
          <w:p w14:paraId="10E8DA5F" w14:textId="77777777" w:rsidR="000C34A3" w:rsidRDefault="000C34A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R5s230626 (IMS G.15.8), R5s230628 (IMS G.15.10), </w:t>
            </w:r>
          </w:p>
          <w:p w14:paraId="1840A1A7" w14:textId="15965F25" w:rsidR="000C34A3" w:rsidRDefault="000C34A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>R5s230630 (IMS G.15.15)</w:t>
            </w:r>
          </w:p>
          <w:p w14:paraId="7687A3DD" w14:textId="77777777" w:rsidR="000C34A3" w:rsidRDefault="000C34A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21CEE03F" w14:textId="77777777" w:rsidR="000C34A3" w:rsidRDefault="000C34A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R5s230539 (NR_FR2 9.1.6.1.3.NR5GC), </w:t>
            </w:r>
          </w:p>
          <w:p w14:paraId="2414C0E5" w14:textId="77777777" w:rsidR="000C34A3" w:rsidRDefault="000C34A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R5s230541 (NR_FR2 6.1.2.3.NR5GC), </w:t>
            </w:r>
          </w:p>
          <w:p w14:paraId="5DD4DDE3" w14:textId="77777777" w:rsidR="000C34A3" w:rsidRDefault="000C34A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R5s230548 (NR_FR2 6.1.2.8.NR5GC), </w:t>
            </w:r>
          </w:p>
          <w:p w14:paraId="25B134C5" w14:textId="77777777" w:rsidR="000C34A3" w:rsidRDefault="000C34A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R5s230609 (NR_FR2 8.2.4.2.1.1.ENDC), </w:t>
            </w:r>
          </w:p>
          <w:p w14:paraId="487181A2" w14:textId="77777777" w:rsidR="000C34A3" w:rsidRDefault="000C34A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R5s230613 (NR_FR1 7.1.1.3.8.2.ENDC), </w:t>
            </w:r>
          </w:p>
          <w:p w14:paraId="69AA9F58" w14:textId="77777777" w:rsidR="000C34A3" w:rsidRDefault="000C34A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R5s230652 (NR_FR2 8.1.6.1.4.1.NR5GC), </w:t>
            </w:r>
          </w:p>
          <w:p w14:paraId="6E7D8961" w14:textId="4587112C" w:rsidR="00044913" w:rsidRDefault="000C34A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C34A3">
              <w:rPr>
                <w:rFonts w:ascii="Arial" w:hAnsi="Arial"/>
                <w:snapToGrid w:val="0"/>
                <w:color w:val="000000"/>
                <w:lang w:val="pt-BR" w:eastAsia="de-DE"/>
              </w:rPr>
              <w:t>R5s230654 (NR_FR2 8.1.6.1.4.5.NR5GC)</w:t>
            </w:r>
          </w:p>
          <w:p w14:paraId="6666ECC6" w14:textId="77777777" w:rsidR="000C34A3" w:rsidRPr="007858DB" w:rsidRDefault="000C34A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10A6D044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14BCCA0A" w14:textId="3CC40DBC" w:rsidR="00A377EB" w:rsidRDefault="00986D34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986D34">
              <w:rPr>
                <w:rFonts w:ascii="Arial" w:hAnsi="Arial" w:cs="Arial"/>
                <w:color w:val="000000"/>
                <w:lang w:val="pt-BR"/>
              </w:rPr>
              <w:t>R5s230347, R5s230455, R5s230474, R5s230476, R5s230492, R5s230493, R5s230494, R5s230495, R5s230496, R5s230497, R5s230498, R5s230499, R5s230500, R5s230501, R5s230502, R5s230503, R5s230504, R5s230505, R5s230506, R5s230507, R5s230508, R5s230510, R5s230512, R5s230513, R5s230514, R5s230515, R5s230516, R5s230517, R5s230518, R5s230519, R5s230520, R5s230525, R5s230528, R5s230529, R5s230533, R5s230534, R5s230537, R5s230538, R5s230544, R5s230546, R5s230547, R5s230552, R5s230553, R5s230589, R5s230592, R5s230593, R5s230595, R5s230598, R5s230599, R5s230600, R5s230601, R5s230602, R5s230608, R5s230615, R5s230634, R5s230640, R5s230641, R5s230648, R5s230658, R5s230659, R5s230660, R5s230661, R5s230662, R5s230663, R5s230664, R5s230675</w:t>
            </w:r>
          </w:p>
          <w:p w14:paraId="3647B4AE" w14:textId="77777777" w:rsidR="00986D34" w:rsidRPr="007858DB" w:rsidRDefault="00986D34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3768B3CF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46C6CC56" w14:textId="77777777" w:rsidR="00284A2D" w:rsidRPr="007858DB" w:rsidRDefault="00284A2D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4FB1A420" w14:textId="3AEE05BC" w:rsidR="00284A2D" w:rsidRDefault="00986D34" w:rsidP="00BA3330">
            <w:pPr>
              <w:spacing w:after="0"/>
              <w:rPr>
                <w:rFonts w:ascii="Arial" w:hAnsi="Arial"/>
                <w:lang w:val="pt-BR"/>
              </w:rPr>
            </w:pPr>
            <w:r>
              <w:rPr>
                <w:rFonts w:ascii="Arial" w:hAnsi="Arial"/>
                <w:lang w:val="pt-BR"/>
              </w:rPr>
              <w:t>--</w:t>
            </w:r>
          </w:p>
          <w:p w14:paraId="0D7B069F" w14:textId="7D7D9F45" w:rsidR="00A377EB" w:rsidRPr="007858DB" w:rsidRDefault="00A377EB" w:rsidP="00BA3330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Test cases made verifiable:</w:t>
            </w:r>
          </w:p>
        </w:tc>
        <w:tc>
          <w:tcPr>
            <w:tcW w:w="6773" w:type="dxa"/>
          </w:tcPr>
          <w:p w14:paraId="13942837" w14:textId="14AC67AE" w:rsidR="00376BF7" w:rsidRDefault="00376BF7" w:rsidP="00717CDD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ENDC test suite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MAC </w:t>
            </w:r>
            <w:r w:rsidRPr="00376BF7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2stepRACH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Rel-16</w:t>
            </w:r>
            <w:r w:rsidRPr="008B0BC3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Pr="00376BF7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r w:rsidR="0050299F" w:rsidRPr="0050299F">
              <w:rPr>
                <w:rFonts w:ascii="Arial" w:hAnsi="Arial" w:cs="Arial"/>
                <w:sz w:val="20"/>
                <w:szCs w:val="20"/>
                <w:lang w:val="en-US" w:eastAsia="en-US"/>
              </w:rPr>
              <w:t>7.1.1.1.9, 7.1.1.1.10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RRC </w:t>
            </w:r>
            <w:r w:rsidR="0050299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UPIP</w:t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</w:t>
            </w:r>
            <w:r w:rsidR="0050299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7</w:t>
            </w:r>
            <w:r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50299F" w:rsidRPr="0050299F">
              <w:rPr>
                <w:rFonts w:ascii="Arial" w:hAnsi="Arial" w:cs="Arial"/>
                <w:sz w:val="20"/>
                <w:szCs w:val="20"/>
                <w:lang w:val="en-US"/>
              </w:rPr>
              <w:t>8.2.6.4.1, 8.2.6.4.2, 8.2.6.4.3</w:t>
            </w:r>
          </w:p>
          <w:p w14:paraId="321DC3AE" w14:textId="61E6841C" w:rsidR="00984EF6" w:rsidRDefault="00717CDD" w:rsidP="00717CDD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216B4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MCX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="00984EF6" w:rsidRPr="00984EF6">
              <w:rPr>
                <w:rFonts w:ascii="Arial" w:hAnsi="Arial" w:cs="Arial"/>
                <w:b/>
                <w:bCs/>
                <w:sz w:val="20"/>
                <w:szCs w:val="20"/>
                <w:lang w:val="fr-FR" w:eastAsia="en-US"/>
              </w:rPr>
              <w:t>test suite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="00130B5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SDS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Rel-16</w:t>
            </w:r>
            <w:r w:rsidRPr="00984EF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130B5B" w:rsidRPr="00130B5B">
              <w:rPr>
                <w:rFonts w:ascii="Arial" w:hAnsi="Arial" w:cs="Arial"/>
                <w:sz w:val="20"/>
                <w:szCs w:val="20"/>
                <w:lang w:val="en-US" w:eastAsia="en-US"/>
              </w:rPr>
              <w:t>6.1.13.MCData, 6.1.14.MCData, 6.1.15.MCData, 6.1.16.MCData, 6.1.17.MCData, 6.1.18.MCData, 6.1.19.MCData, 6.1.20.MCData, 6.1.21.MCData, 6.1.22.MCData</w:t>
            </w:r>
          </w:p>
          <w:p w14:paraId="207C6623" w14:textId="1EA56EA9" w:rsidR="001C0239" w:rsidRDefault="001C0239" w:rsidP="00717CDD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NBIOT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984EF6">
              <w:rPr>
                <w:rFonts w:ascii="Arial" w:hAnsi="Arial" w:cs="Arial"/>
                <w:b/>
                <w:bCs/>
                <w:sz w:val="20"/>
                <w:szCs w:val="20"/>
                <w:lang w:val="fr-FR" w:eastAsia="en-US"/>
              </w:rPr>
              <w:t>test suite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="00130B5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MAC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NTN Rel-17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130B5B" w:rsidRPr="00130B5B">
              <w:rPr>
                <w:rFonts w:ascii="Arial" w:hAnsi="Arial" w:cs="Arial"/>
                <w:sz w:val="20"/>
                <w:szCs w:val="20"/>
                <w:lang w:val="en-US" w:eastAsia="en-US"/>
              </w:rPr>
              <w:t>22.3.1.5a, 22.3.1.13</w:t>
            </w:r>
            <w:r w:rsidR="00130B5B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130B5B" w:rsidRPr="00130B5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RRC NTN Rel-17</w:t>
            </w:r>
            <w:r w:rsidR="00130B5B">
              <w:rPr>
                <w:rFonts w:ascii="Arial" w:hAnsi="Arial" w:cs="Arial"/>
                <w:sz w:val="20"/>
                <w:szCs w:val="20"/>
                <w:lang w:val="en-US" w:eastAsia="en-US"/>
              </w:rPr>
              <w:t>: 22.4.30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Pr="001C0239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EMM-CIoT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NTN Rel-17</w:t>
            </w:r>
            <w:r w:rsidRPr="001C0239">
              <w:rPr>
                <w:rFonts w:ascii="Arial" w:hAnsi="Arial" w:cs="Arial"/>
                <w:sz w:val="20"/>
                <w:szCs w:val="20"/>
                <w:lang w:val="en-US" w:eastAsia="en-US"/>
              </w:rPr>
              <w:t>: 22.5.23</w:t>
            </w:r>
          </w:p>
          <w:p w14:paraId="56E834E3" w14:textId="429232CF" w:rsidR="00016FA5" w:rsidRDefault="00717CDD" w:rsidP="00016FA5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 w:rsidR="00A710E1"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7914AA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PDCP UDC Rel-17</w:t>
            </w:r>
            <w:r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7914AA">
              <w:rPr>
                <w:rFonts w:ascii="Arial" w:hAnsi="Arial" w:cs="Arial"/>
                <w:sz w:val="20"/>
                <w:szCs w:val="20"/>
                <w:lang w:val="en-US"/>
              </w:rPr>
              <w:t>7.1.3.6.9</w:t>
            </w:r>
            <w:r w:rsidR="001C0239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7914AA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RRC NE-DC </w:t>
            </w:r>
            <w:r w:rsidR="007914AA" w:rsidRPr="007914AA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MR-DC &amp; NR CA enh</w:t>
            </w:r>
            <w:r w:rsidR="001C0239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</w:t>
            </w:r>
            <w:r w:rsidR="007914AA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6</w:t>
            </w:r>
            <w:r w:rsidR="001C0239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1C0239"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7914AA" w:rsidRPr="007914AA">
              <w:rPr>
                <w:rFonts w:ascii="Arial" w:hAnsi="Arial" w:cs="Arial"/>
                <w:sz w:val="20"/>
                <w:szCs w:val="20"/>
                <w:lang w:val="en-US"/>
              </w:rPr>
              <w:t>8.2.6.3.3, 8.2.6.3.4</w:t>
            </w:r>
            <w:r w:rsidR="008D4A6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</w:p>
          <w:p w14:paraId="47428558" w14:textId="6C86BBEA" w:rsidR="007F780A" w:rsidRDefault="00717CDD" w:rsidP="00334464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="003B5772"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9D24A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Idle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E04BA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NPN enh 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</w:t>
            </w:r>
            <w:r w:rsidR="00E04BA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7</w:t>
            </w:r>
            <w:r w:rsidR="009D24A3" w:rsidRPr="009D24A3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E04BAD" w:rsidRPr="00E04BAD">
              <w:rPr>
                <w:rFonts w:ascii="Arial" w:hAnsi="Arial" w:cs="Arial"/>
                <w:sz w:val="20"/>
                <w:szCs w:val="20"/>
                <w:lang w:val="en-US"/>
              </w:rPr>
              <w:t>6.5.3.1, 6.5.3.2, 6.5.3.4, 6.5.3.5, 6.5.3.7</w:t>
            </w:r>
            <w:r w:rsidR="00E04BAD">
              <w:rPr>
                <w:rFonts w:ascii="Arial" w:hAnsi="Arial" w:cs="Arial"/>
                <w:sz w:val="20"/>
                <w:szCs w:val="20"/>
                <w:lang w:val="en-US"/>
              </w:rPr>
              <w:t>, 6.5.3.8, 6.5.3.9</w:t>
            </w:r>
            <w:r w:rsidR="009D24A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0C42D5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MAC </w:t>
            </w:r>
            <w:r w:rsidR="000C42D5" w:rsidRPr="00376BF7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2stepRACH</w:t>
            </w:r>
            <w:r w:rsidR="000C42D5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Rel-16</w:t>
            </w:r>
            <w:r w:rsidR="000C42D5" w:rsidRPr="008B0BC3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0C42D5" w:rsidRPr="00376BF7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r w:rsidR="00E04BAD" w:rsidRPr="00E04BAD">
              <w:rPr>
                <w:rFonts w:ascii="Arial" w:hAnsi="Arial" w:cs="Arial"/>
                <w:sz w:val="20"/>
                <w:szCs w:val="20"/>
                <w:lang w:val="en-US" w:eastAsia="en-US"/>
              </w:rPr>
              <w:t>7.1.1.1.9, 7.1.1.1.9a, 7.1.1.1.10, 7.1.1.1.10a</w:t>
            </w:r>
            <w:r w:rsidR="00E04BAD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E04BAD" w:rsidRPr="00E04BAD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MAC NR slice Rel-17</w:t>
            </w:r>
            <w:r w:rsidR="00E04BAD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E04BAD" w:rsidRPr="00E04BAD">
              <w:rPr>
                <w:rFonts w:ascii="Arial" w:hAnsi="Arial" w:cs="Arial"/>
                <w:sz w:val="20"/>
                <w:szCs w:val="20"/>
                <w:lang w:val="en-US" w:eastAsia="en-US"/>
              </w:rPr>
              <w:t>7.1.1.1.11, 7.1.1.1.12, 7.1.1.1.13, 7.1.1.1.14</w:t>
            </w:r>
            <w:r w:rsidR="00E04BAD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E04BAD" w:rsidRPr="00E04BAD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MAC RedCap Rel-17</w:t>
            </w:r>
            <w:r w:rsidR="00E04BAD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E04BAD" w:rsidRPr="00E04BAD">
              <w:rPr>
                <w:rFonts w:ascii="Arial" w:hAnsi="Arial" w:cs="Arial"/>
                <w:sz w:val="20"/>
                <w:szCs w:val="20"/>
                <w:lang w:val="en-US" w:eastAsia="en-US"/>
              </w:rPr>
              <w:t>7.1.1.1.15</w:t>
            </w:r>
            <w:r w:rsidR="009B52A4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9B52A4" w:rsidRPr="009B52A4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PDCP UDC Rel-17</w:t>
            </w:r>
            <w:r w:rsidR="009B52A4">
              <w:rPr>
                <w:rFonts w:ascii="Arial" w:hAnsi="Arial" w:cs="Arial"/>
                <w:sz w:val="20"/>
                <w:szCs w:val="20"/>
                <w:lang w:val="en-US" w:eastAsia="en-US"/>
              </w:rPr>
              <w:t>: 7.1.3.6.8</w:t>
            </w:r>
            <w:r w:rsidR="000C42D5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201E91" w:rsidRPr="00201E9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RRC PowSav enh Rel-17</w:t>
            </w:r>
            <w:r w:rsidR="00201E91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201E91" w:rsidRPr="00201E91">
              <w:rPr>
                <w:rFonts w:ascii="Arial" w:hAnsi="Arial" w:cs="Arial"/>
                <w:sz w:val="20"/>
                <w:szCs w:val="20"/>
                <w:lang w:val="en-US" w:eastAsia="en-US"/>
              </w:rPr>
              <w:t>8.1.1.1a.</w:t>
            </w:r>
            <w:r w:rsidR="00D00A63">
              <w:rPr>
                <w:rFonts w:ascii="Arial" w:hAnsi="Arial" w:cs="Arial"/>
                <w:sz w:val="20"/>
                <w:szCs w:val="20"/>
                <w:lang w:val="en-US" w:eastAsia="en-US"/>
              </w:rPr>
              <w:t>2</w:t>
            </w:r>
            <w:r w:rsidR="00D00A63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D00A63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MR-DC &amp; NR CA enh Rel-16</w:t>
            </w:r>
            <w:r w:rsidR="00D00A63"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D00A63" w:rsidRPr="00C95AC0">
              <w:rPr>
                <w:rFonts w:ascii="Arial" w:hAnsi="Arial" w:cs="Arial"/>
                <w:sz w:val="20"/>
                <w:szCs w:val="20"/>
                <w:lang w:val="en-US"/>
              </w:rPr>
              <w:t>8.1.1.4.7, 8.1.1.4.8, 8.1.1.4.9</w:t>
            </w:r>
            <w:r w:rsidR="00D00A63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D00A63" w:rsidRPr="00D00A6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eDRX Rel-17</w:t>
            </w:r>
            <w:r w:rsidR="00D00A63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D00A63" w:rsidRPr="00D00A63">
              <w:rPr>
                <w:rFonts w:ascii="Arial" w:hAnsi="Arial" w:cs="Arial"/>
                <w:sz w:val="20"/>
                <w:szCs w:val="20"/>
                <w:lang w:val="en-US"/>
              </w:rPr>
              <w:t>8.1.5.2.3</w:t>
            </w:r>
            <w:r w:rsidR="00D00A63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201E9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201E91" w:rsidRPr="00201E9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SON-MDT enh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Rel-17</w:t>
            </w:r>
            <w:r w:rsidR="00201E91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334464" w:rsidRPr="00334464">
              <w:rPr>
                <w:rFonts w:ascii="Arial" w:hAnsi="Arial" w:cs="Arial"/>
                <w:sz w:val="20"/>
                <w:szCs w:val="20"/>
                <w:lang w:val="en-US"/>
              </w:rPr>
              <w:t>8.1.6.1.2.16, 8.1.6.1.3.10</w:t>
            </w:r>
            <w:r w:rsidR="00334464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334464" w:rsidRPr="00334464">
              <w:rPr>
                <w:rFonts w:ascii="Arial" w:hAnsi="Arial" w:cs="Arial"/>
                <w:sz w:val="20"/>
                <w:szCs w:val="20"/>
                <w:lang w:val="en-US"/>
              </w:rPr>
              <w:t>8.1.6.4.3, 8.1.6.4.4</w:t>
            </w:r>
            <w:r w:rsidR="00201E9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7F4D10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5GMM </w:t>
            </w:r>
            <w:r w:rsidR="00334464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MUSIM</w:t>
            </w:r>
            <w:r w:rsidR="007A3B09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Rel-17</w:t>
            </w:r>
            <w:r w:rsidR="007F4D10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7F4D10"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34464" w:rsidRPr="00334464">
              <w:rPr>
                <w:rFonts w:ascii="Arial" w:hAnsi="Arial" w:cs="Arial"/>
                <w:sz w:val="20"/>
                <w:szCs w:val="20"/>
                <w:lang w:val="en-US"/>
              </w:rPr>
              <w:t>9.1.5.1.16</w:t>
            </w:r>
            <w:r w:rsidR="00334464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334464" w:rsidRPr="00334464">
              <w:rPr>
                <w:rFonts w:ascii="Arial" w:hAnsi="Arial" w:cs="Arial"/>
                <w:sz w:val="20"/>
                <w:szCs w:val="20"/>
                <w:lang w:val="en-US"/>
              </w:rPr>
              <w:t>9.1.5.2.10, 9.1.7.3, 9.1.7.4</w:t>
            </w:r>
            <w:r w:rsidR="00334464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334464" w:rsidRPr="00334464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5GMM PowSav enh Rel-17</w:t>
            </w:r>
            <w:r w:rsidR="00334464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334464" w:rsidRPr="00334464">
              <w:rPr>
                <w:rFonts w:ascii="Arial" w:hAnsi="Arial" w:cs="Arial"/>
                <w:sz w:val="20"/>
                <w:szCs w:val="20"/>
                <w:lang w:val="en-US"/>
              </w:rPr>
              <w:t>9.1.14.1</w:t>
            </w:r>
            <w:r w:rsidR="009923D3" w:rsidRPr="00216B4F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334464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Multilayer </w:t>
            </w:r>
            <w:r w:rsidR="00334464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and Services </w:t>
            </w:r>
            <w:r w:rsidR="00334464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</w:t>
            </w:r>
            <w:r w:rsidR="00334464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</w:t>
            </w:r>
            <w:r w:rsidR="00334464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334464"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11.</w:t>
            </w:r>
            <w:r w:rsidR="00334464">
              <w:rPr>
                <w:rFonts w:ascii="Arial" w:hAnsi="Arial" w:cs="Arial"/>
                <w:sz w:val="20"/>
                <w:szCs w:val="20"/>
                <w:lang w:val="en-US"/>
              </w:rPr>
              <w:t>3.12</w:t>
            </w:r>
            <w:r w:rsidR="00334464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476752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Multilayer </w:t>
            </w:r>
            <w:r w:rsidR="00334464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and Services MPS</w:t>
            </w:r>
            <w:r w:rsidR="00476752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</w:t>
            </w:r>
            <w:r w:rsidR="00334464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6</w:t>
            </w:r>
            <w:r w:rsidR="00476752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476752"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11.</w:t>
            </w:r>
            <w:r w:rsidR="00334464">
              <w:rPr>
                <w:rFonts w:ascii="Arial" w:hAnsi="Arial" w:cs="Arial"/>
                <w:sz w:val="20"/>
                <w:szCs w:val="20"/>
                <w:lang w:val="en-US"/>
              </w:rPr>
              <w:t>3.11</w:t>
            </w:r>
            <w:r w:rsidR="00334464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334464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Multilayer </w:t>
            </w:r>
            <w:r w:rsidR="00334464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and Services </w:t>
            </w:r>
            <w:r w:rsidR="00334464" w:rsidRPr="00334464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PowSav enh Rel-17</w:t>
            </w:r>
            <w:r w:rsidR="00334464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334464"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1</w:t>
            </w:r>
            <w:r w:rsidR="00334464">
              <w:rPr>
                <w:rFonts w:ascii="Arial" w:hAnsi="Arial" w:cs="Arial"/>
                <w:sz w:val="20"/>
                <w:szCs w:val="20"/>
                <w:lang w:val="en-US"/>
              </w:rPr>
              <w:t>1.4.1a</w:t>
            </w:r>
            <w:r w:rsidR="00334464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334464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Multilayer </w:t>
            </w:r>
            <w:r w:rsidR="00334464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and Services eDRX</w:t>
            </w:r>
            <w:r w:rsidR="00334464" w:rsidRPr="00334464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Rel-17</w:t>
            </w:r>
            <w:r w:rsidR="00334464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334464"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1</w:t>
            </w:r>
            <w:r w:rsidR="00334464">
              <w:rPr>
                <w:rFonts w:ascii="Arial" w:hAnsi="Arial" w:cs="Arial"/>
                <w:sz w:val="20"/>
                <w:szCs w:val="20"/>
                <w:lang w:val="en-US"/>
              </w:rPr>
              <w:t>1.7.3</w:t>
            </w:r>
            <w:r w:rsidR="00774F95" w:rsidRPr="00216B4F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NR Sidelink</w:t>
            </w:r>
            <w:r w:rsidR="00774F95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34464" w:rsidRPr="00334464">
              <w:rPr>
                <w:rFonts w:ascii="Arial" w:hAnsi="Arial" w:cs="Arial"/>
                <w:sz w:val="20"/>
                <w:szCs w:val="20"/>
                <w:lang w:val="en-US"/>
              </w:rPr>
              <w:t>12.2.1.5, 12.2.1.6, 12.2.3.2, 12.2.4.1</w:t>
            </w:r>
            <w:r w:rsidR="00774F95" w:rsidRPr="00216B4F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</w:p>
          <w:p w14:paraId="56CFBD6F" w14:textId="13D785C6" w:rsidR="005466B1" w:rsidRPr="00216B4F" w:rsidRDefault="005466B1" w:rsidP="00334464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POS</w:t>
            </w:r>
            <w:r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LPP Rel-16:</w:t>
            </w:r>
            <w:r>
              <w:t xml:space="preserve"> </w:t>
            </w:r>
            <w:r w:rsidRPr="005466B1">
              <w:rPr>
                <w:rFonts w:ascii="Arial" w:hAnsi="Arial" w:cs="Arial"/>
                <w:sz w:val="20"/>
                <w:szCs w:val="20"/>
                <w:lang w:val="en-US"/>
              </w:rPr>
              <w:t>9.3.1.2.20s, 9.3.1.2.21s, 9.3.4.1.20s, 9.3.4.1.21s, 9.3.4.3.20s, 9.3.4.3.21s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5466B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Rel-17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5466B1">
              <w:rPr>
                <w:rFonts w:ascii="Arial" w:hAnsi="Arial" w:cs="Arial"/>
                <w:sz w:val="20"/>
                <w:szCs w:val="20"/>
                <w:lang w:val="en-US"/>
              </w:rPr>
              <w:t>9.4.4.26s, 9.4.4.27s, 9.4.4.28s, 9.4.5.26s, 9.4.5.27s, 9.4.5.28s, 9.4.6</w:t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52440E66" w14:textId="641AA67E" w:rsidR="00A40428" w:rsidRPr="009B6777" w:rsidRDefault="00BC34E1" w:rsidP="00BC34E1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</w:pPr>
            <w:r w:rsidRPr="009B677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9B677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9B52A4" w:rsidRPr="00201E9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SON-MDT enh</w:t>
            </w:r>
            <w:r w:rsidR="009B52A4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Rel-17</w:t>
            </w:r>
            <w:r w:rsidR="009B52A4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9B52A4" w:rsidRPr="00334464">
              <w:rPr>
                <w:rFonts w:ascii="Arial" w:hAnsi="Arial" w:cs="Arial"/>
                <w:sz w:val="20"/>
                <w:szCs w:val="20"/>
                <w:lang w:val="en-US"/>
              </w:rPr>
              <w:t>8.1.6.1.3.1</w:t>
            </w:r>
            <w:r w:rsidR="009B52A4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9B677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</w:p>
        </w:tc>
      </w:tr>
      <w:tr w:rsidR="008D448E" w:rsidRPr="00531139" w14:paraId="6F305034" w14:textId="77777777" w:rsidTr="00EA0FB5">
        <w:tc>
          <w:tcPr>
            <w:tcW w:w="3150" w:type="dxa"/>
          </w:tcPr>
          <w:p w14:paraId="369311C8" w14:textId="5D7EF86F" w:rsidR="008D448E" w:rsidRPr="00531139" w:rsidRDefault="008D448E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Renumbered test cases:</w:t>
            </w:r>
          </w:p>
        </w:tc>
        <w:tc>
          <w:tcPr>
            <w:tcW w:w="6773" w:type="dxa"/>
          </w:tcPr>
          <w:p w14:paraId="431DF442" w14:textId="357B67C5" w:rsidR="008D448E" w:rsidRPr="00216B4F" w:rsidRDefault="001B5EA5" w:rsidP="00BC34E1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-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4FF52382" w:rsidR="00BA3330" w:rsidRPr="001C3922" w:rsidRDefault="009B52A4" w:rsidP="00793184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highlight w:val="yellow"/>
                <w:lang w:val="en-US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-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78213DC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4C56D04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4964E4E1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2023EDA7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27181E09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6C87FCD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5DFAE30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lastRenderedPageBreak/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47F77D9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51B97EB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74D0451E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7F863E23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22319424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012251FE" w:rsidR="00BB301D" w:rsidRPr="007876E3" w:rsidRDefault="00BB301D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MCX_EUTRA_IWD_</w:t>
            </w:r>
            <w:r w:rsidR="009B52A4">
              <w:rPr>
                <w:rFonts w:ascii="Arial" w:hAnsi="Arial" w:cs="Arial"/>
              </w:rPr>
              <w:t>23wk37</w:t>
            </w:r>
            <w:r w:rsidR="00C172BF" w:rsidRPr="007876E3">
              <w:rPr>
                <w:rFonts w:ascii="Arial" w:hAnsi="Arial" w:cs="Arial"/>
              </w:rPr>
              <w:t>.zip</w:t>
            </w:r>
          </w:p>
          <w:p w14:paraId="78CA6A82" w14:textId="2E312897" w:rsidR="0053726A" w:rsidRPr="007876E3" w:rsidRDefault="0053726A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MCX_IPCAN_IWD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Pr="007876E3">
              <w:rPr>
                <w:rFonts w:ascii="Arial" w:hAnsi="Arial" w:cs="Arial"/>
              </w:rPr>
              <w:t>.zip</w:t>
            </w:r>
          </w:p>
          <w:p w14:paraId="543F722F" w14:textId="1DFE99A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616FD3B8" w:rsidR="00D82AA6" w:rsidRPr="007876E3" w:rsidRDefault="00D82AA6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7934E6EB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762A49F1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3BBB1F9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13BCCF19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9B52A4">
              <w:rPr>
                <w:rFonts w:ascii="Arial" w:hAnsi="Arial" w:cs="Arial"/>
              </w:rPr>
              <w:t>23wk37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Other comments:</w:t>
            </w:r>
          </w:p>
        </w:tc>
        <w:tc>
          <w:tcPr>
            <w:tcW w:w="6773" w:type="dxa"/>
          </w:tcPr>
          <w:p w14:paraId="368F3762" w14:textId="77777777" w:rsidR="009B52A4" w:rsidRPr="009B52A4" w:rsidRDefault="009B52A4" w:rsidP="009B52A4">
            <w:pPr>
              <w:spacing w:after="0"/>
              <w:rPr>
                <w:rFonts w:ascii="Arial" w:hAnsi="Arial" w:cs="Arial"/>
              </w:rPr>
            </w:pPr>
            <w:r w:rsidRPr="009B52A4">
              <w:rPr>
                <w:rFonts w:ascii="Arial" w:hAnsi="Arial" w:cs="Arial"/>
              </w:rPr>
              <w:t>This delivery analyzed correctly with:</w:t>
            </w:r>
          </w:p>
          <w:p w14:paraId="2F4C87BD" w14:textId="77777777" w:rsidR="009B52A4" w:rsidRPr="009B52A4" w:rsidRDefault="009B52A4" w:rsidP="009B52A4">
            <w:pPr>
              <w:spacing w:after="0"/>
              <w:rPr>
                <w:rFonts w:ascii="Arial" w:hAnsi="Arial" w:cs="Arial"/>
              </w:rPr>
            </w:pPr>
            <w:r w:rsidRPr="009B52A4">
              <w:rPr>
                <w:rFonts w:ascii="Arial" w:hAnsi="Arial" w:cs="Arial"/>
              </w:rPr>
              <w:t>- Devoteam TTCN-3 Toolbox</w:t>
            </w:r>
          </w:p>
          <w:p w14:paraId="26002F09" w14:textId="77777777" w:rsidR="009B52A4" w:rsidRPr="009B52A4" w:rsidRDefault="009B52A4" w:rsidP="009B52A4">
            <w:pPr>
              <w:spacing w:after="0"/>
              <w:rPr>
                <w:rFonts w:ascii="Arial" w:hAnsi="Arial" w:cs="Arial"/>
              </w:rPr>
            </w:pPr>
            <w:r w:rsidRPr="009B52A4">
              <w:rPr>
                <w:rFonts w:ascii="Arial" w:hAnsi="Arial" w:cs="Arial"/>
              </w:rPr>
              <w:t>- Elvior TestCast</w:t>
            </w:r>
          </w:p>
          <w:p w14:paraId="701929C8" w14:textId="77777777" w:rsidR="009B52A4" w:rsidRPr="009B52A4" w:rsidRDefault="009B52A4" w:rsidP="009B52A4">
            <w:pPr>
              <w:spacing w:after="0"/>
              <w:rPr>
                <w:rFonts w:ascii="Arial" w:hAnsi="Arial" w:cs="Arial"/>
              </w:rPr>
            </w:pPr>
            <w:r w:rsidRPr="009B52A4">
              <w:rPr>
                <w:rFonts w:ascii="Arial" w:hAnsi="Arial" w:cs="Arial"/>
              </w:rPr>
              <w:t>- Ericsson Titan</w:t>
            </w:r>
          </w:p>
          <w:p w14:paraId="759067E9" w14:textId="1064E2BB" w:rsidR="00203A79" w:rsidRPr="00A14ED5" w:rsidRDefault="009B52A4" w:rsidP="009B52A4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9B52A4">
              <w:rPr>
                <w:rFonts w:ascii="Arial" w:hAnsi="Arial" w:cs="Arial"/>
              </w:rPr>
              <w:t>- Spirent TTworkbench (with minor errors)</w:t>
            </w: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CF6F8" w14:textId="77777777" w:rsidR="00EB52C0" w:rsidRDefault="00EB52C0">
      <w:r>
        <w:separator/>
      </w:r>
    </w:p>
  </w:endnote>
  <w:endnote w:type="continuationSeparator" w:id="0">
    <w:p w14:paraId="390925F7" w14:textId="77777777" w:rsidR="00EB52C0" w:rsidRDefault="00EB52C0">
      <w:r>
        <w:continuationSeparator/>
      </w:r>
    </w:p>
  </w:endnote>
  <w:endnote w:type="continuationNotice" w:id="1">
    <w:p w14:paraId="02DE3322" w14:textId="77777777" w:rsidR="00EB52C0" w:rsidRDefault="00EB52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2551A" w14:textId="77777777" w:rsidR="00EB52C0" w:rsidRDefault="00EB52C0">
      <w:r>
        <w:separator/>
      </w:r>
    </w:p>
  </w:footnote>
  <w:footnote w:type="continuationSeparator" w:id="0">
    <w:p w14:paraId="2BA8E875" w14:textId="77777777" w:rsidR="00EB52C0" w:rsidRDefault="00EB52C0">
      <w:r>
        <w:continuationSeparator/>
      </w:r>
    </w:p>
  </w:footnote>
  <w:footnote w:type="continuationNotice" w:id="1">
    <w:p w14:paraId="0859BD61" w14:textId="77777777" w:rsidR="00EB52C0" w:rsidRDefault="00EB52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7502FF7"/>
    <w:multiLevelType w:val="hybridMultilevel"/>
    <w:tmpl w:val="9724CCFC"/>
    <w:lvl w:ilvl="0" w:tplc="CD2E0D32">
      <w:start w:val="3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6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5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8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9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4"/>
  </w:num>
  <w:num w:numId="4" w16cid:durableId="2069642007">
    <w:abstractNumId w:val="31"/>
  </w:num>
  <w:num w:numId="5" w16cid:durableId="1266621762">
    <w:abstractNumId w:val="28"/>
  </w:num>
  <w:num w:numId="6" w16cid:durableId="1673994655">
    <w:abstractNumId w:val="20"/>
  </w:num>
  <w:num w:numId="7" w16cid:durableId="489563123">
    <w:abstractNumId w:val="26"/>
  </w:num>
  <w:num w:numId="8" w16cid:durableId="1873807082">
    <w:abstractNumId w:val="18"/>
  </w:num>
  <w:num w:numId="9" w16cid:durableId="17005126">
    <w:abstractNumId w:val="27"/>
  </w:num>
  <w:num w:numId="10" w16cid:durableId="917054004">
    <w:abstractNumId w:val="24"/>
  </w:num>
  <w:num w:numId="11" w16cid:durableId="386689398">
    <w:abstractNumId w:val="23"/>
  </w:num>
  <w:num w:numId="12" w16cid:durableId="553195980">
    <w:abstractNumId w:val="16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5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30"/>
  </w:num>
  <w:num w:numId="23" w16cid:durableId="1063720130">
    <w:abstractNumId w:val="29"/>
  </w:num>
  <w:num w:numId="24" w16cid:durableId="1385713350">
    <w:abstractNumId w:val="22"/>
  </w:num>
  <w:num w:numId="25" w16cid:durableId="2080401447">
    <w:abstractNumId w:val="21"/>
  </w:num>
  <w:num w:numId="26" w16cid:durableId="789586469">
    <w:abstractNumId w:val="25"/>
  </w:num>
  <w:num w:numId="27" w16cid:durableId="1975021508">
    <w:abstractNumId w:val="19"/>
  </w:num>
  <w:num w:numId="28" w16cid:durableId="2135981710">
    <w:abstractNumId w:val="17"/>
  </w:num>
  <w:num w:numId="29" w16cid:durableId="1074932887">
    <w:abstractNumId w:val="13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  <w:num w:numId="33" w16cid:durableId="1539397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37F2"/>
    <w:rsid w:val="0000417A"/>
    <w:rsid w:val="000042D0"/>
    <w:rsid w:val="00004CDA"/>
    <w:rsid w:val="00005A14"/>
    <w:rsid w:val="00006199"/>
    <w:rsid w:val="000064C6"/>
    <w:rsid w:val="00010C22"/>
    <w:rsid w:val="00013EAD"/>
    <w:rsid w:val="00014104"/>
    <w:rsid w:val="00014EA6"/>
    <w:rsid w:val="00015F27"/>
    <w:rsid w:val="0001648D"/>
    <w:rsid w:val="00016FA5"/>
    <w:rsid w:val="000178FC"/>
    <w:rsid w:val="00020CBA"/>
    <w:rsid w:val="000215E8"/>
    <w:rsid w:val="000217BB"/>
    <w:rsid w:val="000236B6"/>
    <w:rsid w:val="0002406B"/>
    <w:rsid w:val="00025607"/>
    <w:rsid w:val="00025AE1"/>
    <w:rsid w:val="000271BC"/>
    <w:rsid w:val="0002752D"/>
    <w:rsid w:val="00027B13"/>
    <w:rsid w:val="00031142"/>
    <w:rsid w:val="00031C42"/>
    <w:rsid w:val="000346B0"/>
    <w:rsid w:val="00034764"/>
    <w:rsid w:val="00036FA7"/>
    <w:rsid w:val="00041E7E"/>
    <w:rsid w:val="00043746"/>
    <w:rsid w:val="00044913"/>
    <w:rsid w:val="00047BA2"/>
    <w:rsid w:val="0005040B"/>
    <w:rsid w:val="00050565"/>
    <w:rsid w:val="00050B24"/>
    <w:rsid w:val="00050C90"/>
    <w:rsid w:val="00052A03"/>
    <w:rsid w:val="00054260"/>
    <w:rsid w:val="00057EBD"/>
    <w:rsid w:val="0006089E"/>
    <w:rsid w:val="000618E4"/>
    <w:rsid w:val="00061FB5"/>
    <w:rsid w:val="00062187"/>
    <w:rsid w:val="000662F3"/>
    <w:rsid w:val="0006704D"/>
    <w:rsid w:val="000675B4"/>
    <w:rsid w:val="00071AE5"/>
    <w:rsid w:val="000720A5"/>
    <w:rsid w:val="00075574"/>
    <w:rsid w:val="00075D1F"/>
    <w:rsid w:val="00076D09"/>
    <w:rsid w:val="0007721F"/>
    <w:rsid w:val="00081A77"/>
    <w:rsid w:val="0008218F"/>
    <w:rsid w:val="00083D14"/>
    <w:rsid w:val="000843BE"/>
    <w:rsid w:val="00084E01"/>
    <w:rsid w:val="000879B3"/>
    <w:rsid w:val="00087A67"/>
    <w:rsid w:val="00090381"/>
    <w:rsid w:val="00091969"/>
    <w:rsid w:val="0009341B"/>
    <w:rsid w:val="00093853"/>
    <w:rsid w:val="000943C8"/>
    <w:rsid w:val="00094476"/>
    <w:rsid w:val="00094A4E"/>
    <w:rsid w:val="000A07FC"/>
    <w:rsid w:val="000A12CF"/>
    <w:rsid w:val="000A33DB"/>
    <w:rsid w:val="000A3A7A"/>
    <w:rsid w:val="000A6FCD"/>
    <w:rsid w:val="000A7A82"/>
    <w:rsid w:val="000B25A6"/>
    <w:rsid w:val="000B3966"/>
    <w:rsid w:val="000B4645"/>
    <w:rsid w:val="000B524A"/>
    <w:rsid w:val="000B631A"/>
    <w:rsid w:val="000B66B8"/>
    <w:rsid w:val="000B74C4"/>
    <w:rsid w:val="000B75F0"/>
    <w:rsid w:val="000C0081"/>
    <w:rsid w:val="000C0E7E"/>
    <w:rsid w:val="000C1FB7"/>
    <w:rsid w:val="000C3013"/>
    <w:rsid w:val="000C34A3"/>
    <w:rsid w:val="000C3794"/>
    <w:rsid w:val="000C4240"/>
    <w:rsid w:val="000C42D5"/>
    <w:rsid w:val="000C6645"/>
    <w:rsid w:val="000C7FDB"/>
    <w:rsid w:val="000D010B"/>
    <w:rsid w:val="000D224E"/>
    <w:rsid w:val="000D342D"/>
    <w:rsid w:val="000D5101"/>
    <w:rsid w:val="000D6D2F"/>
    <w:rsid w:val="000D7D5A"/>
    <w:rsid w:val="000E2CC4"/>
    <w:rsid w:val="000E3471"/>
    <w:rsid w:val="000E39B7"/>
    <w:rsid w:val="000E4F19"/>
    <w:rsid w:val="000E5075"/>
    <w:rsid w:val="000E514C"/>
    <w:rsid w:val="000E5CF6"/>
    <w:rsid w:val="000E5F63"/>
    <w:rsid w:val="000E7261"/>
    <w:rsid w:val="000E76D1"/>
    <w:rsid w:val="000F0941"/>
    <w:rsid w:val="000F0D85"/>
    <w:rsid w:val="000F1238"/>
    <w:rsid w:val="000F1706"/>
    <w:rsid w:val="000F474E"/>
    <w:rsid w:val="000F4974"/>
    <w:rsid w:val="001005E3"/>
    <w:rsid w:val="001010D5"/>
    <w:rsid w:val="00101665"/>
    <w:rsid w:val="0010345A"/>
    <w:rsid w:val="00104A64"/>
    <w:rsid w:val="00107062"/>
    <w:rsid w:val="00107692"/>
    <w:rsid w:val="001079CB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607C"/>
    <w:rsid w:val="001263A5"/>
    <w:rsid w:val="00130295"/>
    <w:rsid w:val="00130B5B"/>
    <w:rsid w:val="0013177E"/>
    <w:rsid w:val="001339CE"/>
    <w:rsid w:val="00133C89"/>
    <w:rsid w:val="00134132"/>
    <w:rsid w:val="00134812"/>
    <w:rsid w:val="0013516E"/>
    <w:rsid w:val="0013534C"/>
    <w:rsid w:val="00136D05"/>
    <w:rsid w:val="00141722"/>
    <w:rsid w:val="00141989"/>
    <w:rsid w:val="00142B8F"/>
    <w:rsid w:val="00142E05"/>
    <w:rsid w:val="00143CB8"/>
    <w:rsid w:val="001465E4"/>
    <w:rsid w:val="0014672F"/>
    <w:rsid w:val="00146951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42DB"/>
    <w:rsid w:val="00164527"/>
    <w:rsid w:val="00164944"/>
    <w:rsid w:val="00165EB3"/>
    <w:rsid w:val="00166369"/>
    <w:rsid w:val="001669A7"/>
    <w:rsid w:val="00171F55"/>
    <w:rsid w:val="001733FC"/>
    <w:rsid w:val="00173F00"/>
    <w:rsid w:val="001743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3505"/>
    <w:rsid w:val="0019502F"/>
    <w:rsid w:val="00195BD3"/>
    <w:rsid w:val="00196C97"/>
    <w:rsid w:val="00197BB6"/>
    <w:rsid w:val="001A0F00"/>
    <w:rsid w:val="001A0F5A"/>
    <w:rsid w:val="001A2B4D"/>
    <w:rsid w:val="001A31DD"/>
    <w:rsid w:val="001A3A0B"/>
    <w:rsid w:val="001A3BBE"/>
    <w:rsid w:val="001A3BD5"/>
    <w:rsid w:val="001A3F7E"/>
    <w:rsid w:val="001A5360"/>
    <w:rsid w:val="001A69CB"/>
    <w:rsid w:val="001A770E"/>
    <w:rsid w:val="001B072C"/>
    <w:rsid w:val="001B0E80"/>
    <w:rsid w:val="001B4393"/>
    <w:rsid w:val="001B59A9"/>
    <w:rsid w:val="001B5EA5"/>
    <w:rsid w:val="001B5FD6"/>
    <w:rsid w:val="001B7045"/>
    <w:rsid w:val="001C0239"/>
    <w:rsid w:val="001C073C"/>
    <w:rsid w:val="001C1337"/>
    <w:rsid w:val="001C22CF"/>
    <w:rsid w:val="001C2369"/>
    <w:rsid w:val="001C26FC"/>
    <w:rsid w:val="001C2D8C"/>
    <w:rsid w:val="001C33F7"/>
    <w:rsid w:val="001C3922"/>
    <w:rsid w:val="001C3F43"/>
    <w:rsid w:val="001C43C5"/>
    <w:rsid w:val="001C4D37"/>
    <w:rsid w:val="001C6D5C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D6DFF"/>
    <w:rsid w:val="001E05D3"/>
    <w:rsid w:val="001E152C"/>
    <w:rsid w:val="001E1A9B"/>
    <w:rsid w:val="001E1FF6"/>
    <w:rsid w:val="001E282C"/>
    <w:rsid w:val="001E3213"/>
    <w:rsid w:val="001E3E06"/>
    <w:rsid w:val="001E4C68"/>
    <w:rsid w:val="001E6CC6"/>
    <w:rsid w:val="001E7FD0"/>
    <w:rsid w:val="001F2F76"/>
    <w:rsid w:val="001F3828"/>
    <w:rsid w:val="001F5F8B"/>
    <w:rsid w:val="001F61A4"/>
    <w:rsid w:val="002006B7"/>
    <w:rsid w:val="00200AA7"/>
    <w:rsid w:val="00201E91"/>
    <w:rsid w:val="002032F1"/>
    <w:rsid w:val="002033F0"/>
    <w:rsid w:val="00203A79"/>
    <w:rsid w:val="00205E86"/>
    <w:rsid w:val="00205F7D"/>
    <w:rsid w:val="0020751D"/>
    <w:rsid w:val="00210A05"/>
    <w:rsid w:val="00210BEA"/>
    <w:rsid w:val="00211385"/>
    <w:rsid w:val="0021261B"/>
    <w:rsid w:val="0021313C"/>
    <w:rsid w:val="002139E7"/>
    <w:rsid w:val="00215EE6"/>
    <w:rsid w:val="00215F76"/>
    <w:rsid w:val="00216B4F"/>
    <w:rsid w:val="0022006C"/>
    <w:rsid w:val="002201BE"/>
    <w:rsid w:val="00220284"/>
    <w:rsid w:val="00220DCB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3296E"/>
    <w:rsid w:val="00236A6B"/>
    <w:rsid w:val="00237219"/>
    <w:rsid w:val="00240749"/>
    <w:rsid w:val="002420EA"/>
    <w:rsid w:val="002428C2"/>
    <w:rsid w:val="002436B4"/>
    <w:rsid w:val="00243C46"/>
    <w:rsid w:val="002440D9"/>
    <w:rsid w:val="00244235"/>
    <w:rsid w:val="002442E7"/>
    <w:rsid w:val="00247724"/>
    <w:rsid w:val="00250795"/>
    <w:rsid w:val="00254841"/>
    <w:rsid w:val="0025698F"/>
    <w:rsid w:val="00260EC1"/>
    <w:rsid w:val="00261CD4"/>
    <w:rsid w:val="00261EB7"/>
    <w:rsid w:val="00262475"/>
    <w:rsid w:val="002645FD"/>
    <w:rsid w:val="00264B79"/>
    <w:rsid w:val="00266546"/>
    <w:rsid w:val="002708F1"/>
    <w:rsid w:val="00270C8B"/>
    <w:rsid w:val="00272BC6"/>
    <w:rsid w:val="00273B23"/>
    <w:rsid w:val="00273F7B"/>
    <w:rsid w:val="0027616B"/>
    <w:rsid w:val="00277E38"/>
    <w:rsid w:val="00277FF5"/>
    <w:rsid w:val="0028078C"/>
    <w:rsid w:val="00284A2D"/>
    <w:rsid w:val="00285122"/>
    <w:rsid w:val="00286B37"/>
    <w:rsid w:val="0029167B"/>
    <w:rsid w:val="002945D9"/>
    <w:rsid w:val="002A095F"/>
    <w:rsid w:val="002A2A42"/>
    <w:rsid w:val="002A3103"/>
    <w:rsid w:val="002A3A6B"/>
    <w:rsid w:val="002A4684"/>
    <w:rsid w:val="002A5500"/>
    <w:rsid w:val="002A56C8"/>
    <w:rsid w:val="002A7476"/>
    <w:rsid w:val="002A7EA3"/>
    <w:rsid w:val="002B15B9"/>
    <w:rsid w:val="002B2E63"/>
    <w:rsid w:val="002B2EDA"/>
    <w:rsid w:val="002B4DB3"/>
    <w:rsid w:val="002B513D"/>
    <w:rsid w:val="002B5C71"/>
    <w:rsid w:val="002B666D"/>
    <w:rsid w:val="002B7AFB"/>
    <w:rsid w:val="002C00EF"/>
    <w:rsid w:val="002C08A2"/>
    <w:rsid w:val="002C18E5"/>
    <w:rsid w:val="002C22C0"/>
    <w:rsid w:val="002C25F1"/>
    <w:rsid w:val="002C2D56"/>
    <w:rsid w:val="002C3527"/>
    <w:rsid w:val="002C3CC4"/>
    <w:rsid w:val="002C4420"/>
    <w:rsid w:val="002C66B4"/>
    <w:rsid w:val="002C69BD"/>
    <w:rsid w:val="002D1025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63B9"/>
    <w:rsid w:val="002F733B"/>
    <w:rsid w:val="00302E01"/>
    <w:rsid w:val="0030669F"/>
    <w:rsid w:val="00310A70"/>
    <w:rsid w:val="00310D8B"/>
    <w:rsid w:val="00310F02"/>
    <w:rsid w:val="0031142E"/>
    <w:rsid w:val="003121D1"/>
    <w:rsid w:val="00312719"/>
    <w:rsid w:val="003146A0"/>
    <w:rsid w:val="00316EFC"/>
    <w:rsid w:val="00317F32"/>
    <w:rsid w:val="00320972"/>
    <w:rsid w:val="003209CE"/>
    <w:rsid w:val="003255F3"/>
    <w:rsid w:val="003336E1"/>
    <w:rsid w:val="00333A20"/>
    <w:rsid w:val="00334464"/>
    <w:rsid w:val="003347D9"/>
    <w:rsid w:val="00334A4E"/>
    <w:rsid w:val="00335058"/>
    <w:rsid w:val="003359CC"/>
    <w:rsid w:val="00335EA6"/>
    <w:rsid w:val="00336F16"/>
    <w:rsid w:val="0034001E"/>
    <w:rsid w:val="00340216"/>
    <w:rsid w:val="003408A9"/>
    <w:rsid w:val="0034135C"/>
    <w:rsid w:val="003450AF"/>
    <w:rsid w:val="0035020D"/>
    <w:rsid w:val="00355850"/>
    <w:rsid w:val="00361868"/>
    <w:rsid w:val="00362A3E"/>
    <w:rsid w:val="00362FCB"/>
    <w:rsid w:val="00363E2F"/>
    <w:rsid w:val="00364782"/>
    <w:rsid w:val="00365683"/>
    <w:rsid w:val="0037072E"/>
    <w:rsid w:val="00374015"/>
    <w:rsid w:val="003758E2"/>
    <w:rsid w:val="00376BF7"/>
    <w:rsid w:val="00377DFB"/>
    <w:rsid w:val="003816E2"/>
    <w:rsid w:val="003818C6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11E"/>
    <w:rsid w:val="00396772"/>
    <w:rsid w:val="00396E84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5772"/>
    <w:rsid w:val="003B6DD3"/>
    <w:rsid w:val="003B7A53"/>
    <w:rsid w:val="003C162E"/>
    <w:rsid w:val="003C2316"/>
    <w:rsid w:val="003C27CC"/>
    <w:rsid w:val="003C57A8"/>
    <w:rsid w:val="003D03E6"/>
    <w:rsid w:val="003D2462"/>
    <w:rsid w:val="003D342A"/>
    <w:rsid w:val="003D37A2"/>
    <w:rsid w:val="003D41D1"/>
    <w:rsid w:val="003D67D9"/>
    <w:rsid w:val="003D71F4"/>
    <w:rsid w:val="003D77B9"/>
    <w:rsid w:val="003E1220"/>
    <w:rsid w:val="003E1795"/>
    <w:rsid w:val="003E27CE"/>
    <w:rsid w:val="003E5B76"/>
    <w:rsid w:val="003E61CB"/>
    <w:rsid w:val="003E7F4E"/>
    <w:rsid w:val="003F0685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59CE"/>
    <w:rsid w:val="004063E6"/>
    <w:rsid w:val="004118E9"/>
    <w:rsid w:val="004118F7"/>
    <w:rsid w:val="00412188"/>
    <w:rsid w:val="00414249"/>
    <w:rsid w:val="0041482D"/>
    <w:rsid w:val="004151E8"/>
    <w:rsid w:val="00421F8A"/>
    <w:rsid w:val="004230CF"/>
    <w:rsid w:val="00426193"/>
    <w:rsid w:val="00426399"/>
    <w:rsid w:val="00426DA3"/>
    <w:rsid w:val="004327BE"/>
    <w:rsid w:val="004345A5"/>
    <w:rsid w:val="00434611"/>
    <w:rsid w:val="00434B9B"/>
    <w:rsid w:val="004421FF"/>
    <w:rsid w:val="00442483"/>
    <w:rsid w:val="004425E4"/>
    <w:rsid w:val="004425F1"/>
    <w:rsid w:val="0044467B"/>
    <w:rsid w:val="00444B38"/>
    <w:rsid w:val="00445574"/>
    <w:rsid w:val="00446BAB"/>
    <w:rsid w:val="00450E22"/>
    <w:rsid w:val="00453CEB"/>
    <w:rsid w:val="00455F72"/>
    <w:rsid w:val="00456924"/>
    <w:rsid w:val="00456C1E"/>
    <w:rsid w:val="0046093A"/>
    <w:rsid w:val="00463623"/>
    <w:rsid w:val="0046412C"/>
    <w:rsid w:val="004656CA"/>
    <w:rsid w:val="00466E16"/>
    <w:rsid w:val="004679F5"/>
    <w:rsid w:val="004701F9"/>
    <w:rsid w:val="00470B09"/>
    <w:rsid w:val="0047552A"/>
    <w:rsid w:val="00475C10"/>
    <w:rsid w:val="004760D9"/>
    <w:rsid w:val="0047619F"/>
    <w:rsid w:val="00476752"/>
    <w:rsid w:val="0047676E"/>
    <w:rsid w:val="004772CA"/>
    <w:rsid w:val="0048017B"/>
    <w:rsid w:val="004812B1"/>
    <w:rsid w:val="004816D3"/>
    <w:rsid w:val="00483021"/>
    <w:rsid w:val="0048463B"/>
    <w:rsid w:val="0048471A"/>
    <w:rsid w:val="00486B01"/>
    <w:rsid w:val="00491AE5"/>
    <w:rsid w:val="004923C1"/>
    <w:rsid w:val="00492403"/>
    <w:rsid w:val="004939F1"/>
    <w:rsid w:val="00496DAB"/>
    <w:rsid w:val="00497D25"/>
    <w:rsid w:val="004A05A2"/>
    <w:rsid w:val="004A1B5A"/>
    <w:rsid w:val="004A1BD6"/>
    <w:rsid w:val="004A2678"/>
    <w:rsid w:val="004A3BE8"/>
    <w:rsid w:val="004A44E9"/>
    <w:rsid w:val="004A6903"/>
    <w:rsid w:val="004B3CB8"/>
    <w:rsid w:val="004B41A6"/>
    <w:rsid w:val="004B5CAA"/>
    <w:rsid w:val="004C0DC9"/>
    <w:rsid w:val="004C0F9B"/>
    <w:rsid w:val="004C2108"/>
    <w:rsid w:val="004C2654"/>
    <w:rsid w:val="004C6CD0"/>
    <w:rsid w:val="004D1FCC"/>
    <w:rsid w:val="004D1FF1"/>
    <w:rsid w:val="004D2EE9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3F17"/>
    <w:rsid w:val="004F4454"/>
    <w:rsid w:val="005019D2"/>
    <w:rsid w:val="0050299F"/>
    <w:rsid w:val="005037D6"/>
    <w:rsid w:val="00503F11"/>
    <w:rsid w:val="00504AC0"/>
    <w:rsid w:val="00504CAC"/>
    <w:rsid w:val="0050542E"/>
    <w:rsid w:val="00506A9D"/>
    <w:rsid w:val="00506AD6"/>
    <w:rsid w:val="005106FE"/>
    <w:rsid w:val="00510A52"/>
    <w:rsid w:val="00510BE5"/>
    <w:rsid w:val="005120BB"/>
    <w:rsid w:val="00512B50"/>
    <w:rsid w:val="0051586C"/>
    <w:rsid w:val="005160C3"/>
    <w:rsid w:val="0051648B"/>
    <w:rsid w:val="0051768A"/>
    <w:rsid w:val="00520232"/>
    <w:rsid w:val="00520D62"/>
    <w:rsid w:val="005211EE"/>
    <w:rsid w:val="0052367A"/>
    <w:rsid w:val="00525CD2"/>
    <w:rsid w:val="005309A1"/>
    <w:rsid w:val="00531139"/>
    <w:rsid w:val="00532119"/>
    <w:rsid w:val="00533125"/>
    <w:rsid w:val="00533674"/>
    <w:rsid w:val="00533941"/>
    <w:rsid w:val="005342AA"/>
    <w:rsid w:val="00536870"/>
    <w:rsid w:val="0053726A"/>
    <w:rsid w:val="00537B65"/>
    <w:rsid w:val="0054155C"/>
    <w:rsid w:val="00542E72"/>
    <w:rsid w:val="00544ABF"/>
    <w:rsid w:val="00545CF8"/>
    <w:rsid w:val="005466B1"/>
    <w:rsid w:val="00546731"/>
    <w:rsid w:val="005473A8"/>
    <w:rsid w:val="005508FD"/>
    <w:rsid w:val="0055121A"/>
    <w:rsid w:val="00552022"/>
    <w:rsid w:val="005538CE"/>
    <w:rsid w:val="00553FDF"/>
    <w:rsid w:val="00554878"/>
    <w:rsid w:val="00555414"/>
    <w:rsid w:val="00555838"/>
    <w:rsid w:val="005616A3"/>
    <w:rsid w:val="005630A6"/>
    <w:rsid w:val="0056336E"/>
    <w:rsid w:val="00563D76"/>
    <w:rsid w:val="005644C4"/>
    <w:rsid w:val="005647AF"/>
    <w:rsid w:val="005653C3"/>
    <w:rsid w:val="005660BD"/>
    <w:rsid w:val="0056670C"/>
    <w:rsid w:val="00566F05"/>
    <w:rsid w:val="0057033B"/>
    <w:rsid w:val="00570454"/>
    <w:rsid w:val="005727FA"/>
    <w:rsid w:val="00575804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A7698"/>
    <w:rsid w:val="005B0196"/>
    <w:rsid w:val="005B3A9D"/>
    <w:rsid w:val="005B3F85"/>
    <w:rsid w:val="005B4F7C"/>
    <w:rsid w:val="005B6520"/>
    <w:rsid w:val="005B72D2"/>
    <w:rsid w:val="005B763B"/>
    <w:rsid w:val="005C00E1"/>
    <w:rsid w:val="005C2E2F"/>
    <w:rsid w:val="005C3715"/>
    <w:rsid w:val="005C3C92"/>
    <w:rsid w:val="005C5637"/>
    <w:rsid w:val="005C5ECA"/>
    <w:rsid w:val="005C72E5"/>
    <w:rsid w:val="005C76F4"/>
    <w:rsid w:val="005D1F01"/>
    <w:rsid w:val="005D44F1"/>
    <w:rsid w:val="005D5514"/>
    <w:rsid w:val="005D6060"/>
    <w:rsid w:val="005D62F0"/>
    <w:rsid w:val="005D6891"/>
    <w:rsid w:val="005D69D4"/>
    <w:rsid w:val="005E1C74"/>
    <w:rsid w:val="005E2ACC"/>
    <w:rsid w:val="005E2B7C"/>
    <w:rsid w:val="005E38FD"/>
    <w:rsid w:val="005E44BF"/>
    <w:rsid w:val="005E4D8F"/>
    <w:rsid w:val="005E6295"/>
    <w:rsid w:val="005E62CF"/>
    <w:rsid w:val="005F0A2E"/>
    <w:rsid w:val="005F0E45"/>
    <w:rsid w:val="005F4BB8"/>
    <w:rsid w:val="005F68E1"/>
    <w:rsid w:val="00600A2A"/>
    <w:rsid w:val="00601A75"/>
    <w:rsid w:val="0060228A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11478"/>
    <w:rsid w:val="00617DDB"/>
    <w:rsid w:val="00622D2E"/>
    <w:rsid w:val="00623491"/>
    <w:rsid w:val="006242CD"/>
    <w:rsid w:val="006243E3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5AEE"/>
    <w:rsid w:val="00635E15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083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69EA"/>
    <w:rsid w:val="006A703D"/>
    <w:rsid w:val="006A7D9A"/>
    <w:rsid w:val="006B061D"/>
    <w:rsid w:val="006B1792"/>
    <w:rsid w:val="006B250D"/>
    <w:rsid w:val="006B2D08"/>
    <w:rsid w:val="006B40A4"/>
    <w:rsid w:val="006B45F9"/>
    <w:rsid w:val="006B4EB8"/>
    <w:rsid w:val="006B640D"/>
    <w:rsid w:val="006B6581"/>
    <w:rsid w:val="006B7D8F"/>
    <w:rsid w:val="006C1416"/>
    <w:rsid w:val="006C1E18"/>
    <w:rsid w:val="006C3404"/>
    <w:rsid w:val="006C7806"/>
    <w:rsid w:val="006D0475"/>
    <w:rsid w:val="006D202D"/>
    <w:rsid w:val="006D268C"/>
    <w:rsid w:val="006D40D8"/>
    <w:rsid w:val="006D4BB1"/>
    <w:rsid w:val="006D61EB"/>
    <w:rsid w:val="006D66F2"/>
    <w:rsid w:val="006D6A2B"/>
    <w:rsid w:val="006D7912"/>
    <w:rsid w:val="006E01BD"/>
    <w:rsid w:val="006E15F5"/>
    <w:rsid w:val="006E1746"/>
    <w:rsid w:val="006E295F"/>
    <w:rsid w:val="006E33A4"/>
    <w:rsid w:val="006E4210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350"/>
    <w:rsid w:val="006F7594"/>
    <w:rsid w:val="006F7DE1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CDD"/>
    <w:rsid w:val="00717EF9"/>
    <w:rsid w:val="00720257"/>
    <w:rsid w:val="00723694"/>
    <w:rsid w:val="007237FE"/>
    <w:rsid w:val="00723CB5"/>
    <w:rsid w:val="00723EBE"/>
    <w:rsid w:val="007254D0"/>
    <w:rsid w:val="00725822"/>
    <w:rsid w:val="007259B3"/>
    <w:rsid w:val="007277DC"/>
    <w:rsid w:val="007279C7"/>
    <w:rsid w:val="00727AAD"/>
    <w:rsid w:val="00730CFA"/>
    <w:rsid w:val="007312AE"/>
    <w:rsid w:val="00731A0C"/>
    <w:rsid w:val="00733BE6"/>
    <w:rsid w:val="007355B9"/>
    <w:rsid w:val="007360D0"/>
    <w:rsid w:val="007369FE"/>
    <w:rsid w:val="00737583"/>
    <w:rsid w:val="007405D8"/>
    <w:rsid w:val="00740AD1"/>
    <w:rsid w:val="00741825"/>
    <w:rsid w:val="00744545"/>
    <w:rsid w:val="00745602"/>
    <w:rsid w:val="00747F64"/>
    <w:rsid w:val="00750C5D"/>
    <w:rsid w:val="00753216"/>
    <w:rsid w:val="0075484B"/>
    <w:rsid w:val="00756EAC"/>
    <w:rsid w:val="0075749F"/>
    <w:rsid w:val="007606EF"/>
    <w:rsid w:val="00761550"/>
    <w:rsid w:val="007620A7"/>
    <w:rsid w:val="00762C2A"/>
    <w:rsid w:val="00763129"/>
    <w:rsid w:val="00764F62"/>
    <w:rsid w:val="0076671D"/>
    <w:rsid w:val="00771F2A"/>
    <w:rsid w:val="00772A50"/>
    <w:rsid w:val="00773DBE"/>
    <w:rsid w:val="00774F95"/>
    <w:rsid w:val="00775E27"/>
    <w:rsid w:val="00776510"/>
    <w:rsid w:val="007769D2"/>
    <w:rsid w:val="00777981"/>
    <w:rsid w:val="00777B0D"/>
    <w:rsid w:val="00781A31"/>
    <w:rsid w:val="00781E67"/>
    <w:rsid w:val="00784A04"/>
    <w:rsid w:val="007858DB"/>
    <w:rsid w:val="007876E3"/>
    <w:rsid w:val="007908E8"/>
    <w:rsid w:val="007914AA"/>
    <w:rsid w:val="00793184"/>
    <w:rsid w:val="00793FBB"/>
    <w:rsid w:val="00794BC0"/>
    <w:rsid w:val="00794F13"/>
    <w:rsid w:val="0079702C"/>
    <w:rsid w:val="0079764B"/>
    <w:rsid w:val="007A181D"/>
    <w:rsid w:val="007A1BBF"/>
    <w:rsid w:val="007A1FA1"/>
    <w:rsid w:val="007A2057"/>
    <w:rsid w:val="007A2FC7"/>
    <w:rsid w:val="007A3B09"/>
    <w:rsid w:val="007A3D84"/>
    <w:rsid w:val="007A4FD9"/>
    <w:rsid w:val="007A5640"/>
    <w:rsid w:val="007A6115"/>
    <w:rsid w:val="007A6250"/>
    <w:rsid w:val="007A6FF4"/>
    <w:rsid w:val="007A7D9E"/>
    <w:rsid w:val="007B2095"/>
    <w:rsid w:val="007B31A3"/>
    <w:rsid w:val="007B34A5"/>
    <w:rsid w:val="007B4B20"/>
    <w:rsid w:val="007B6C9B"/>
    <w:rsid w:val="007B6CE9"/>
    <w:rsid w:val="007B7624"/>
    <w:rsid w:val="007C177F"/>
    <w:rsid w:val="007C3FD2"/>
    <w:rsid w:val="007C4E83"/>
    <w:rsid w:val="007C5936"/>
    <w:rsid w:val="007C696D"/>
    <w:rsid w:val="007C7792"/>
    <w:rsid w:val="007D109F"/>
    <w:rsid w:val="007D1FF2"/>
    <w:rsid w:val="007D3B80"/>
    <w:rsid w:val="007D4932"/>
    <w:rsid w:val="007D5A8E"/>
    <w:rsid w:val="007D5DBC"/>
    <w:rsid w:val="007D5F7A"/>
    <w:rsid w:val="007D6A4B"/>
    <w:rsid w:val="007E06BF"/>
    <w:rsid w:val="007E3588"/>
    <w:rsid w:val="007E3866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4D10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12E9A"/>
    <w:rsid w:val="00814AE2"/>
    <w:rsid w:val="00816889"/>
    <w:rsid w:val="00820103"/>
    <w:rsid w:val="008211AB"/>
    <w:rsid w:val="008225A0"/>
    <w:rsid w:val="0082312E"/>
    <w:rsid w:val="0082374B"/>
    <w:rsid w:val="00824E2F"/>
    <w:rsid w:val="00824ECA"/>
    <w:rsid w:val="00825096"/>
    <w:rsid w:val="0082626D"/>
    <w:rsid w:val="008317D5"/>
    <w:rsid w:val="0083197F"/>
    <w:rsid w:val="00832612"/>
    <w:rsid w:val="00836310"/>
    <w:rsid w:val="00840469"/>
    <w:rsid w:val="00840849"/>
    <w:rsid w:val="00840B5D"/>
    <w:rsid w:val="008414FD"/>
    <w:rsid w:val="00841892"/>
    <w:rsid w:val="00843B24"/>
    <w:rsid w:val="00844368"/>
    <w:rsid w:val="00844540"/>
    <w:rsid w:val="00845C61"/>
    <w:rsid w:val="008460E6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57922"/>
    <w:rsid w:val="00861BCA"/>
    <w:rsid w:val="00862971"/>
    <w:rsid w:val="00862AC8"/>
    <w:rsid w:val="00864255"/>
    <w:rsid w:val="0086499F"/>
    <w:rsid w:val="0086551A"/>
    <w:rsid w:val="00866CFB"/>
    <w:rsid w:val="008672E9"/>
    <w:rsid w:val="00872A0F"/>
    <w:rsid w:val="00873D2A"/>
    <w:rsid w:val="00873D4F"/>
    <w:rsid w:val="008742C2"/>
    <w:rsid w:val="008743E3"/>
    <w:rsid w:val="00874A22"/>
    <w:rsid w:val="00875EAF"/>
    <w:rsid w:val="00875F09"/>
    <w:rsid w:val="0088202E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5959"/>
    <w:rsid w:val="00896FA0"/>
    <w:rsid w:val="0089740A"/>
    <w:rsid w:val="00897B69"/>
    <w:rsid w:val="008A057D"/>
    <w:rsid w:val="008A0A30"/>
    <w:rsid w:val="008A1BE9"/>
    <w:rsid w:val="008A5A63"/>
    <w:rsid w:val="008A73F2"/>
    <w:rsid w:val="008A78B6"/>
    <w:rsid w:val="008B036F"/>
    <w:rsid w:val="008B0BC3"/>
    <w:rsid w:val="008B2F44"/>
    <w:rsid w:val="008B3424"/>
    <w:rsid w:val="008B3F9A"/>
    <w:rsid w:val="008B5DEE"/>
    <w:rsid w:val="008B5F9F"/>
    <w:rsid w:val="008B675F"/>
    <w:rsid w:val="008B6A10"/>
    <w:rsid w:val="008C14D7"/>
    <w:rsid w:val="008C30E4"/>
    <w:rsid w:val="008C4D67"/>
    <w:rsid w:val="008C5282"/>
    <w:rsid w:val="008C5340"/>
    <w:rsid w:val="008C5658"/>
    <w:rsid w:val="008C7357"/>
    <w:rsid w:val="008D13A3"/>
    <w:rsid w:val="008D448E"/>
    <w:rsid w:val="008D4A61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3571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1033A"/>
    <w:rsid w:val="0091090F"/>
    <w:rsid w:val="00910BF8"/>
    <w:rsid w:val="009144C1"/>
    <w:rsid w:val="00914CEB"/>
    <w:rsid w:val="009150ED"/>
    <w:rsid w:val="00915562"/>
    <w:rsid w:val="00916035"/>
    <w:rsid w:val="0091642A"/>
    <w:rsid w:val="009176C2"/>
    <w:rsid w:val="00917D40"/>
    <w:rsid w:val="009217D2"/>
    <w:rsid w:val="0092194B"/>
    <w:rsid w:val="009236AB"/>
    <w:rsid w:val="00923A19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395F"/>
    <w:rsid w:val="00965FF6"/>
    <w:rsid w:val="00966977"/>
    <w:rsid w:val="009675B1"/>
    <w:rsid w:val="0097031B"/>
    <w:rsid w:val="00971B0B"/>
    <w:rsid w:val="00971E60"/>
    <w:rsid w:val="00974867"/>
    <w:rsid w:val="00974C14"/>
    <w:rsid w:val="00975114"/>
    <w:rsid w:val="00976F7D"/>
    <w:rsid w:val="00980B0B"/>
    <w:rsid w:val="00980D09"/>
    <w:rsid w:val="00984EF6"/>
    <w:rsid w:val="00986D34"/>
    <w:rsid w:val="00986FE0"/>
    <w:rsid w:val="00987C85"/>
    <w:rsid w:val="0099180C"/>
    <w:rsid w:val="009923D3"/>
    <w:rsid w:val="0099311F"/>
    <w:rsid w:val="0099471B"/>
    <w:rsid w:val="00996A5E"/>
    <w:rsid w:val="00997612"/>
    <w:rsid w:val="009A1753"/>
    <w:rsid w:val="009A2B7D"/>
    <w:rsid w:val="009A3D41"/>
    <w:rsid w:val="009B22D7"/>
    <w:rsid w:val="009B4385"/>
    <w:rsid w:val="009B4E76"/>
    <w:rsid w:val="009B52A4"/>
    <w:rsid w:val="009B57B7"/>
    <w:rsid w:val="009B58A2"/>
    <w:rsid w:val="009B6777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D24A3"/>
    <w:rsid w:val="009D2C47"/>
    <w:rsid w:val="009D4281"/>
    <w:rsid w:val="009D5DE9"/>
    <w:rsid w:val="009E0B80"/>
    <w:rsid w:val="009E301F"/>
    <w:rsid w:val="009E32EA"/>
    <w:rsid w:val="009E5BA4"/>
    <w:rsid w:val="009E5C4A"/>
    <w:rsid w:val="009E73D4"/>
    <w:rsid w:val="009E7C52"/>
    <w:rsid w:val="009F12CC"/>
    <w:rsid w:val="009F1DF9"/>
    <w:rsid w:val="009F2D59"/>
    <w:rsid w:val="009F3DEA"/>
    <w:rsid w:val="009F52AD"/>
    <w:rsid w:val="009F55B3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ED5"/>
    <w:rsid w:val="00A14F45"/>
    <w:rsid w:val="00A15BBF"/>
    <w:rsid w:val="00A16108"/>
    <w:rsid w:val="00A16435"/>
    <w:rsid w:val="00A16C5B"/>
    <w:rsid w:val="00A16DE0"/>
    <w:rsid w:val="00A16E95"/>
    <w:rsid w:val="00A1766D"/>
    <w:rsid w:val="00A21257"/>
    <w:rsid w:val="00A21FA9"/>
    <w:rsid w:val="00A22DE7"/>
    <w:rsid w:val="00A23560"/>
    <w:rsid w:val="00A2525A"/>
    <w:rsid w:val="00A2553D"/>
    <w:rsid w:val="00A30D11"/>
    <w:rsid w:val="00A31C29"/>
    <w:rsid w:val="00A31F6B"/>
    <w:rsid w:val="00A33BC7"/>
    <w:rsid w:val="00A3445D"/>
    <w:rsid w:val="00A37677"/>
    <w:rsid w:val="00A377EB"/>
    <w:rsid w:val="00A40428"/>
    <w:rsid w:val="00A42001"/>
    <w:rsid w:val="00A426D0"/>
    <w:rsid w:val="00A4550A"/>
    <w:rsid w:val="00A4572C"/>
    <w:rsid w:val="00A4635E"/>
    <w:rsid w:val="00A527F6"/>
    <w:rsid w:val="00A57318"/>
    <w:rsid w:val="00A62AC4"/>
    <w:rsid w:val="00A62EA3"/>
    <w:rsid w:val="00A632AC"/>
    <w:rsid w:val="00A633C0"/>
    <w:rsid w:val="00A6393F"/>
    <w:rsid w:val="00A63F74"/>
    <w:rsid w:val="00A6654E"/>
    <w:rsid w:val="00A67B6D"/>
    <w:rsid w:val="00A710E1"/>
    <w:rsid w:val="00A734F6"/>
    <w:rsid w:val="00A73928"/>
    <w:rsid w:val="00A73B55"/>
    <w:rsid w:val="00A73BF1"/>
    <w:rsid w:val="00A73CF7"/>
    <w:rsid w:val="00A77331"/>
    <w:rsid w:val="00A7738B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A02F5"/>
    <w:rsid w:val="00AA1D8B"/>
    <w:rsid w:val="00AA28B9"/>
    <w:rsid w:val="00AA3F95"/>
    <w:rsid w:val="00AA74F7"/>
    <w:rsid w:val="00AB02CC"/>
    <w:rsid w:val="00AB0640"/>
    <w:rsid w:val="00AB23EC"/>
    <w:rsid w:val="00AB3AFD"/>
    <w:rsid w:val="00AB3CC0"/>
    <w:rsid w:val="00AB54C7"/>
    <w:rsid w:val="00AB704E"/>
    <w:rsid w:val="00AB7DF7"/>
    <w:rsid w:val="00AC08DE"/>
    <w:rsid w:val="00AC0E29"/>
    <w:rsid w:val="00AC1098"/>
    <w:rsid w:val="00AC21EC"/>
    <w:rsid w:val="00AC2D36"/>
    <w:rsid w:val="00AC3007"/>
    <w:rsid w:val="00AC5C0B"/>
    <w:rsid w:val="00AD0F7A"/>
    <w:rsid w:val="00AD12D4"/>
    <w:rsid w:val="00AD1BC3"/>
    <w:rsid w:val="00AD1FD0"/>
    <w:rsid w:val="00AD25FC"/>
    <w:rsid w:val="00AD3CB7"/>
    <w:rsid w:val="00AD55A9"/>
    <w:rsid w:val="00AD7097"/>
    <w:rsid w:val="00AD719E"/>
    <w:rsid w:val="00AD7B16"/>
    <w:rsid w:val="00AE349C"/>
    <w:rsid w:val="00AE5504"/>
    <w:rsid w:val="00AF04A6"/>
    <w:rsid w:val="00AF19BD"/>
    <w:rsid w:val="00AF2665"/>
    <w:rsid w:val="00AF3E1D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20B4A"/>
    <w:rsid w:val="00B22B1C"/>
    <w:rsid w:val="00B26582"/>
    <w:rsid w:val="00B26D13"/>
    <w:rsid w:val="00B27000"/>
    <w:rsid w:val="00B27EA3"/>
    <w:rsid w:val="00B3066A"/>
    <w:rsid w:val="00B31671"/>
    <w:rsid w:val="00B32932"/>
    <w:rsid w:val="00B333DA"/>
    <w:rsid w:val="00B33B47"/>
    <w:rsid w:val="00B33B51"/>
    <w:rsid w:val="00B33E37"/>
    <w:rsid w:val="00B34672"/>
    <w:rsid w:val="00B3560B"/>
    <w:rsid w:val="00B35E24"/>
    <w:rsid w:val="00B369E6"/>
    <w:rsid w:val="00B37A1C"/>
    <w:rsid w:val="00B37C17"/>
    <w:rsid w:val="00B37F0D"/>
    <w:rsid w:val="00B40154"/>
    <w:rsid w:val="00B40381"/>
    <w:rsid w:val="00B41298"/>
    <w:rsid w:val="00B413DA"/>
    <w:rsid w:val="00B421D3"/>
    <w:rsid w:val="00B43425"/>
    <w:rsid w:val="00B440E9"/>
    <w:rsid w:val="00B452C9"/>
    <w:rsid w:val="00B462C7"/>
    <w:rsid w:val="00B47CCB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1DE8"/>
    <w:rsid w:val="00B624EF"/>
    <w:rsid w:val="00B634CC"/>
    <w:rsid w:val="00B65E0C"/>
    <w:rsid w:val="00B65F6E"/>
    <w:rsid w:val="00B674F4"/>
    <w:rsid w:val="00B70197"/>
    <w:rsid w:val="00B71707"/>
    <w:rsid w:val="00B71787"/>
    <w:rsid w:val="00B72130"/>
    <w:rsid w:val="00B73CC9"/>
    <w:rsid w:val="00B751F6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AE5"/>
    <w:rsid w:val="00BA10EE"/>
    <w:rsid w:val="00BA167A"/>
    <w:rsid w:val="00BA3306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56FF"/>
    <w:rsid w:val="00BB5C8C"/>
    <w:rsid w:val="00BB5D64"/>
    <w:rsid w:val="00BB5E62"/>
    <w:rsid w:val="00BC1098"/>
    <w:rsid w:val="00BC2138"/>
    <w:rsid w:val="00BC29DD"/>
    <w:rsid w:val="00BC34E1"/>
    <w:rsid w:val="00BC579E"/>
    <w:rsid w:val="00BC64E1"/>
    <w:rsid w:val="00BC6D74"/>
    <w:rsid w:val="00BC76B5"/>
    <w:rsid w:val="00BC7EBB"/>
    <w:rsid w:val="00BD0FFC"/>
    <w:rsid w:val="00BD2377"/>
    <w:rsid w:val="00BD4B60"/>
    <w:rsid w:val="00BD4B97"/>
    <w:rsid w:val="00BD4BAB"/>
    <w:rsid w:val="00BD5A07"/>
    <w:rsid w:val="00BE181D"/>
    <w:rsid w:val="00BE3098"/>
    <w:rsid w:val="00BE5F3D"/>
    <w:rsid w:val="00BE6F53"/>
    <w:rsid w:val="00BF02D1"/>
    <w:rsid w:val="00BF129B"/>
    <w:rsid w:val="00BF153A"/>
    <w:rsid w:val="00BF1865"/>
    <w:rsid w:val="00BF2F04"/>
    <w:rsid w:val="00BF4B3A"/>
    <w:rsid w:val="00BF6C3F"/>
    <w:rsid w:val="00C00C46"/>
    <w:rsid w:val="00C016B7"/>
    <w:rsid w:val="00C02B6A"/>
    <w:rsid w:val="00C05570"/>
    <w:rsid w:val="00C05B28"/>
    <w:rsid w:val="00C05D55"/>
    <w:rsid w:val="00C06636"/>
    <w:rsid w:val="00C06A97"/>
    <w:rsid w:val="00C0728F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262F"/>
    <w:rsid w:val="00C4525F"/>
    <w:rsid w:val="00C45364"/>
    <w:rsid w:val="00C4546B"/>
    <w:rsid w:val="00C455F7"/>
    <w:rsid w:val="00C4666F"/>
    <w:rsid w:val="00C51D6B"/>
    <w:rsid w:val="00C52835"/>
    <w:rsid w:val="00C54911"/>
    <w:rsid w:val="00C55D3E"/>
    <w:rsid w:val="00C575F0"/>
    <w:rsid w:val="00C60972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95AC0"/>
    <w:rsid w:val="00CA075D"/>
    <w:rsid w:val="00CA3231"/>
    <w:rsid w:val="00CA3D2C"/>
    <w:rsid w:val="00CA4906"/>
    <w:rsid w:val="00CA5081"/>
    <w:rsid w:val="00CA556D"/>
    <w:rsid w:val="00CA7039"/>
    <w:rsid w:val="00CB09CE"/>
    <w:rsid w:val="00CB1FFD"/>
    <w:rsid w:val="00CB3275"/>
    <w:rsid w:val="00CB378C"/>
    <w:rsid w:val="00CB46C0"/>
    <w:rsid w:val="00CB57A3"/>
    <w:rsid w:val="00CB797E"/>
    <w:rsid w:val="00CB7F33"/>
    <w:rsid w:val="00CC4459"/>
    <w:rsid w:val="00CC4B1E"/>
    <w:rsid w:val="00CD078D"/>
    <w:rsid w:val="00CD22AC"/>
    <w:rsid w:val="00CD2B14"/>
    <w:rsid w:val="00CD2E6A"/>
    <w:rsid w:val="00CD353A"/>
    <w:rsid w:val="00CD403E"/>
    <w:rsid w:val="00CD57D8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72D6"/>
    <w:rsid w:val="00CF7624"/>
    <w:rsid w:val="00D00A63"/>
    <w:rsid w:val="00D01E1E"/>
    <w:rsid w:val="00D03539"/>
    <w:rsid w:val="00D044BF"/>
    <w:rsid w:val="00D049FF"/>
    <w:rsid w:val="00D10E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4BF"/>
    <w:rsid w:val="00D237BD"/>
    <w:rsid w:val="00D26452"/>
    <w:rsid w:val="00D264F8"/>
    <w:rsid w:val="00D27C61"/>
    <w:rsid w:val="00D31075"/>
    <w:rsid w:val="00D32541"/>
    <w:rsid w:val="00D325EE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67DC"/>
    <w:rsid w:val="00D47A02"/>
    <w:rsid w:val="00D507FB"/>
    <w:rsid w:val="00D51798"/>
    <w:rsid w:val="00D525E2"/>
    <w:rsid w:val="00D53512"/>
    <w:rsid w:val="00D54321"/>
    <w:rsid w:val="00D57FEB"/>
    <w:rsid w:val="00D61082"/>
    <w:rsid w:val="00D616DE"/>
    <w:rsid w:val="00D65D05"/>
    <w:rsid w:val="00D661D3"/>
    <w:rsid w:val="00D7111E"/>
    <w:rsid w:val="00D725E3"/>
    <w:rsid w:val="00D72C0F"/>
    <w:rsid w:val="00D72E66"/>
    <w:rsid w:val="00D73A75"/>
    <w:rsid w:val="00D759B4"/>
    <w:rsid w:val="00D75C2D"/>
    <w:rsid w:val="00D7713C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8F9"/>
    <w:rsid w:val="00D95EF2"/>
    <w:rsid w:val="00DA18C6"/>
    <w:rsid w:val="00DA20E3"/>
    <w:rsid w:val="00DA296E"/>
    <w:rsid w:val="00DA4D4B"/>
    <w:rsid w:val="00DA512B"/>
    <w:rsid w:val="00DB03B8"/>
    <w:rsid w:val="00DB0F31"/>
    <w:rsid w:val="00DB115E"/>
    <w:rsid w:val="00DB1C8F"/>
    <w:rsid w:val="00DB3862"/>
    <w:rsid w:val="00DB4557"/>
    <w:rsid w:val="00DB6942"/>
    <w:rsid w:val="00DB73A9"/>
    <w:rsid w:val="00DB7C54"/>
    <w:rsid w:val="00DC044A"/>
    <w:rsid w:val="00DC11B4"/>
    <w:rsid w:val="00DC6F02"/>
    <w:rsid w:val="00DC72BB"/>
    <w:rsid w:val="00DC73B9"/>
    <w:rsid w:val="00DC7421"/>
    <w:rsid w:val="00DC763A"/>
    <w:rsid w:val="00DD030A"/>
    <w:rsid w:val="00DD10AA"/>
    <w:rsid w:val="00DD31A9"/>
    <w:rsid w:val="00DD3CFC"/>
    <w:rsid w:val="00DD599E"/>
    <w:rsid w:val="00DD59FA"/>
    <w:rsid w:val="00DD5E30"/>
    <w:rsid w:val="00DD6D60"/>
    <w:rsid w:val="00DE0F4A"/>
    <w:rsid w:val="00DE1B9E"/>
    <w:rsid w:val="00DE1C8D"/>
    <w:rsid w:val="00DE5200"/>
    <w:rsid w:val="00DE6E12"/>
    <w:rsid w:val="00DE7D95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4BAD"/>
    <w:rsid w:val="00E052E4"/>
    <w:rsid w:val="00E06997"/>
    <w:rsid w:val="00E12341"/>
    <w:rsid w:val="00E12633"/>
    <w:rsid w:val="00E12726"/>
    <w:rsid w:val="00E1329D"/>
    <w:rsid w:val="00E1339E"/>
    <w:rsid w:val="00E16D4A"/>
    <w:rsid w:val="00E20161"/>
    <w:rsid w:val="00E216FB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3949"/>
    <w:rsid w:val="00E462E6"/>
    <w:rsid w:val="00E467F3"/>
    <w:rsid w:val="00E4692B"/>
    <w:rsid w:val="00E50E6F"/>
    <w:rsid w:val="00E52F94"/>
    <w:rsid w:val="00E539A9"/>
    <w:rsid w:val="00E53A33"/>
    <w:rsid w:val="00E53DBD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66302"/>
    <w:rsid w:val="00E70795"/>
    <w:rsid w:val="00E70A5B"/>
    <w:rsid w:val="00E746C5"/>
    <w:rsid w:val="00E756CA"/>
    <w:rsid w:val="00E76DBA"/>
    <w:rsid w:val="00E83098"/>
    <w:rsid w:val="00E839CA"/>
    <w:rsid w:val="00E84845"/>
    <w:rsid w:val="00E87B5E"/>
    <w:rsid w:val="00E9003B"/>
    <w:rsid w:val="00E90840"/>
    <w:rsid w:val="00E9118D"/>
    <w:rsid w:val="00E92BCF"/>
    <w:rsid w:val="00E940B5"/>
    <w:rsid w:val="00E94135"/>
    <w:rsid w:val="00E9518B"/>
    <w:rsid w:val="00E97A0F"/>
    <w:rsid w:val="00EA0FB5"/>
    <w:rsid w:val="00EA1639"/>
    <w:rsid w:val="00EA1D03"/>
    <w:rsid w:val="00EA3A13"/>
    <w:rsid w:val="00EA439E"/>
    <w:rsid w:val="00EA6E5F"/>
    <w:rsid w:val="00EB24A6"/>
    <w:rsid w:val="00EB2AD8"/>
    <w:rsid w:val="00EB2F64"/>
    <w:rsid w:val="00EB32AB"/>
    <w:rsid w:val="00EB52C0"/>
    <w:rsid w:val="00EB5B68"/>
    <w:rsid w:val="00EB6116"/>
    <w:rsid w:val="00EC01CF"/>
    <w:rsid w:val="00EC24A8"/>
    <w:rsid w:val="00EC3B36"/>
    <w:rsid w:val="00EC40A9"/>
    <w:rsid w:val="00EC44D4"/>
    <w:rsid w:val="00EC451B"/>
    <w:rsid w:val="00EC54BF"/>
    <w:rsid w:val="00EC5C64"/>
    <w:rsid w:val="00EC62A3"/>
    <w:rsid w:val="00EC664A"/>
    <w:rsid w:val="00ED0650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34F1"/>
    <w:rsid w:val="00F05083"/>
    <w:rsid w:val="00F056A3"/>
    <w:rsid w:val="00F10B3A"/>
    <w:rsid w:val="00F126AC"/>
    <w:rsid w:val="00F13965"/>
    <w:rsid w:val="00F15C24"/>
    <w:rsid w:val="00F17717"/>
    <w:rsid w:val="00F2029F"/>
    <w:rsid w:val="00F209F8"/>
    <w:rsid w:val="00F20A18"/>
    <w:rsid w:val="00F212F5"/>
    <w:rsid w:val="00F24F7F"/>
    <w:rsid w:val="00F25DA6"/>
    <w:rsid w:val="00F260E4"/>
    <w:rsid w:val="00F30DE7"/>
    <w:rsid w:val="00F33385"/>
    <w:rsid w:val="00F343AE"/>
    <w:rsid w:val="00F35E24"/>
    <w:rsid w:val="00F3609C"/>
    <w:rsid w:val="00F3689C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5037E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BF1"/>
    <w:rsid w:val="00F64AEE"/>
    <w:rsid w:val="00F65D7F"/>
    <w:rsid w:val="00F70569"/>
    <w:rsid w:val="00F709E7"/>
    <w:rsid w:val="00F73698"/>
    <w:rsid w:val="00F74112"/>
    <w:rsid w:val="00F74183"/>
    <w:rsid w:val="00F774B9"/>
    <w:rsid w:val="00F80D43"/>
    <w:rsid w:val="00F8273A"/>
    <w:rsid w:val="00F82AA6"/>
    <w:rsid w:val="00F8336F"/>
    <w:rsid w:val="00F844B6"/>
    <w:rsid w:val="00F85552"/>
    <w:rsid w:val="00F9161C"/>
    <w:rsid w:val="00F92D84"/>
    <w:rsid w:val="00F92F1D"/>
    <w:rsid w:val="00F950C8"/>
    <w:rsid w:val="00F958C0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C65"/>
    <w:rsid w:val="00FC2A91"/>
    <w:rsid w:val="00FC45FC"/>
    <w:rsid w:val="00FC4BBB"/>
    <w:rsid w:val="00FC55A0"/>
    <w:rsid w:val="00FC6C6B"/>
    <w:rsid w:val="00FD4082"/>
    <w:rsid w:val="00FD55D0"/>
    <w:rsid w:val="00FD6083"/>
    <w:rsid w:val="00FD77ED"/>
    <w:rsid w:val="00FD7941"/>
    <w:rsid w:val="00FE13D2"/>
    <w:rsid w:val="00FE203C"/>
    <w:rsid w:val="00FE4579"/>
    <w:rsid w:val="00FE4896"/>
    <w:rsid w:val="00FE5FE6"/>
    <w:rsid w:val="00FE6F8E"/>
    <w:rsid w:val="00FF0E84"/>
    <w:rsid w:val="00FF0F60"/>
    <w:rsid w:val="00FF1A47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9659</TotalTime>
  <Pages>5</Pages>
  <Words>1532</Words>
  <Characters>8734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10246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327</cp:revision>
  <cp:lastPrinted>2011-06-01T15:10:00Z</cp:lastPrinted>
  <dcterms:created xsi:type="dcterms:W3CDTF">2021-09-16T09:43:00Z</dcterms:created>
  <dcterms:modified xsi:type="dcterms:W3CDTF">2023-09-15T07:32:00Z</dcterms:modified>
</cp:coreProperties>
</file>