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144AE206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0E5075">
        <w:rPr>
          <w:noProof/>
        </w:rPr>
        <w:t>3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54C1B0F0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CA075D">
              <w:rPr>
                <w:rFonts w:ascii="Arial" w:hAnsi="Arial"/>
                <w:b/>
                <w:sz w:val="24"/>
              </w:rPr>
              <w:t>2</w:t>
            </w:r>
            <w:r w:rsidR="001A2B4D">
              <w:rPr>
                <w:rFonts w:ascii="Arial" w:hAnsi="Arial"/>
                <w:b/>
                <w:sz w:val="24"/>
              </w:rPr>
              <w:t>-09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0E5075">
              <w:rPr>
                <w:rFonts w:ascii="Arial" w:hAnsi="Arial"/>
                <w:b/>
                <w:sz w:val="24"/>
              </w:rPr>
              <w:t>3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AF3E1D">
              <w:rPr>
                <w:rFonts w:ascii="Arial" w:hAnsi="Arial"/>
                <w:b/>
                <w:sz w:val="24"/>
              </w:rPr>
              <w:t>24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25D5CD9F" w:rsidR="00961A38" w:rsidRPr="00215F76" w:rsidRDefault="00AF3E1D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16</w:t>
            </w:r>
            <w:r w:rsidR="00E9003B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June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0E5075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F63D367" w14:textId="7FBBF409" w:rsidR="00A805AD" w:rsidRPr="00B3560B" w:rsidRDefault="00A805AD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Release 1</w:t>
            </w:r>
            <w:r w:rsidR="00CA075D">
              <w:rPr>
                <w:snapToGrid w:val="0"/>
                <w:sz w:val="20"/>
                <w:szCs w:val="20"/>
              </w:rPr>
              <w:t>7</w:t>
            </w:r>
            <w:r w:rsidRPr="00B3560B">
              <w:rPr>
                <w:snapToGrid w:val="0"/>
                <w:sz w:val="20"/>
                <w:szCs w:val="20"/>
              </w:rPr>
              <w:t>, September 202</w:t>
            </w:r>
            <w:r w:rsidR="00CA075D">
              <w:rPr>
                <w:snapToGrid w:val="0"/>
                <w:sz w:val="20"/>
                <w:szCs w:val="20"/>
              </w:rPr>
              <w:t>2</w:t>
            </w:r>
            <w:r w:rsidR="007606EF"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6CB55AA3" w14:textId="0DBECB4B" w:rsidR="00CB46C0" w:rsidRPr="009C446D" w:rsidRDefault="00CB46C0" w:rsidP="00CA075D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3C10F3E8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F531F2">
              <w:rPr>
                <w:sz w:val="20"/>
                <w:lang w:val="pt-BR"/>
              </w:rPr>
              <w:t>h</w:t>
            </w:r>
            <w:r w:rsidR="00AF3E1D">
              <w:rPr>
                <w:sz w:val="20"/>
                <w:lang w:val="pt-BR"/>
              </w:rPr>
              <w:t>8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F531F2">
              <w:rPr>
                <w:sz w:val="20"/>
                <w:szCs w:val="20"/>
                <w:lang w:val="pt-BR"/>
              </w:rPr>
              <w:t>h</w:t>
            </w:r>
            <w:r w:rsidR="00AF3E1D">
              <w:rPr>
                <w:sz w:val="20"/>
                <w:szCs w:val="20"/>
                <w:lang w:val="pt-BR"/>
              </w:rPr>
              <w:t>81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AF3E1D">
              <w:rPr>
                <w:sz w:val="20"/>
                <w:lang w:val="pt-BR"/>
              </w:rPr>
              <w:t>3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A075D">
              <w:rPr>
                <w:sz w:val="20"/>
                <w:lang w:val="pt-BR"/>
              </w:rPr>
              <w:t>h</w:t>
            </w:r>
            <w:r w:rsidR="00AF3E1D">
              <w:rPr>
                <w:sz w:val="20"/>
                <w:lang w:val="pt-BR"/>
              </w:rPr>
              <w:t>2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DB0F31" w:rsidRPr="00DB0F31">
              <w:rPr>
                <w:sz w:val="20"/>
                <w:lang w:val="pt-BR"/>
              </w:rPr>
              <w:t>h</w:t>
            </w:r>
            <w:r w:rsidR="00AF3E1D">
              <w:rPr>
                <w:sz w:val="20"/>
                <w:lang w:val="pt-BR"/>
              </w:rPr>
              <w:t>21</w:t>
            </w:r>
          </w:p>
          <w:p w14:paraId="232D4A53" w14:textId="7A04FEDE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i0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i0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i0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4A97BAFA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A4635E" w:rsidRPr="00DB0F31">
              <w:rPr>
                <w:sz w:val="20"/>
                <w:lang w:val="pt-BR"/>
              </w:rPr>
              <w:t>6</w:t>
            </w:r>
            <w:r w:rsidRPr="00DB0F31">
              <w:rPr>
                <w:sz w:val="20"/>
                <w:lang w:val="pt-BR"/>
              </w:rPr>
              <w:t>0, 34123-2-f</w:t>
            </w:r>
            <w:r w:rsidR="003818C6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</w:t>
            </w:r>
          </w:p>
          <w:p w14:paraId="757E2291" w14:textId="3EC9F170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93333F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3818C6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AD3CB7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3818C6"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CB57A3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3818C6">
              <w:rPr>
                <w:snapToGrid w:val="0"/>
                <w:color w:val="000000"/>
                <w:sz w:val="20"/>
                <w:lang w:val="pt-BR" w:eastAsia="de-DE"/>
              </w:rPr>
              <w:t>61</w:t>
            </w:r>
          </w:p>
          <w:p w14:paraId="030111BC" w14:textId="63C18973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818C6">
              <w:rPr>
                <w:sz w:val="20"/>
                <w:lang w:val="pt-BR"/>
              </w:rPr>
              <w:t>h0</w:t>
            </w:r>
            <w:r w:rsidRPr="00DB0F31">
              <w:rPr>
                <w:sz w:val="20"/>
                <w:lang w:val="pt-BR"/>
              </w:rPr>
              <w:t>0, 37571-3-</w:t>
            </w:r>
            <w:r w:rsidR="003818C6">
              <w:rPr>
                <w:sz w:val="20"/>
                <w:lang w:val="pt-BR"/>
              </w:rPr>
              <w:t>h0</w:t>
            </w:r>
            <w:r w:rsidRPr="00DB0F31">
              <w:rPr>
                <w:sz w:val="20"/>
                <w:lang w:val="pt-BR"/>
              </w:rPr>
              <w:t>0, 37571-5-</w:t>
            </w:r>
            <w:r w:rsidR="003818C6">
              <w:rPr>
                <w:sz w:val="20"/>
                <w:lang w:val="pt-BR"/>
              </w:rPr>
              <w:t>h0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2D7A3F44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36579-1-</w:t>
            </w:r>
            <w:r w:rsidR="003818C6">
              <w:rPr>
                <w:sz w:val="20"/>
                <w:lang w:val="pt-BR"/>
              </w:rPr>
              <w:t>g0</w:t>
            </w:r>
            <w:r w:rsidR="008C14D7" w:rsidRPr="00DB0F31">
              <w:rPr>
                <w:sz w:val="20"/>
                <w:lang w:val="pt-BR"/>
              </w:rPr>
              <w:t>0</w:t>
            </w:r>
            <w:r w:rsidRPr="00DB0F31">
              <w:rPr>
                <w:sz w:val="20"/>
                <w:lang w:val="pt-BR"/>
              </w:rPr>
              <w:t>, 36579-2-</w:t>
            </w:r>
            <w:r w:rsidR="003818C6">
              <w:rPr>
                <w:sz w:val="20"/>
                <w:lang w:val="pt-BR"/>
              </w:rPr>
              <w:t>g0</w:t>
            </w:r>
            <w:r w:rsidRPr="00DB0F31">
              <w:rPr>
                <w:sz w:val="20"/>
                <w:lang w:val="pt-BR"/>
              </w:rPr>
              <w:t>0, 36579-4-</w:t>
            </w:r>
            <w:r w:rsidR="003818C6">
              <w:rPr>
                <w:sz w:val="20"/>
                <w:lang w:val="pt-BR"/>
              </w:rPr>
              <w:t>g0</w:t>
            </w:r>
            <w:r w:rsidRPr="00DB0F31">
              <w:rPr>
                <w:sz w:val="20"/>
                <w:lang w:val="pt-BR"/>
              </w:rPr>
              <w:t>0</w:t>
            </w:r>
            <w:r w:rsidR="00C32A48" w:rsidRPr="00DB0F31">
              <w:rPr>
                <w:sz w:val="20"/>
                <w:lang w:val="pt-BR"/>
              </w:rPr>
              <w:t>, 36579-</w:t>
            </w:r>
            <w:r w:rsidR="002A3103" w:rsidRPr="00DB0F31">
              <w:rPr>
                <w:sz w:val="20"/>
                <w:lang w:val="pt-BR"/>
              </w:rPr>
              <w:t>6</w:t>
            </w:r>
            <w:r w:rsidR="00C32A48" w:rsidRPr="00DB0F31">
              <w:rPr>
                <w:sz w:val="20"/>
                <w:lang w:val="pt-BR"/>
              </w:rPr>
              <w:t>-</w:t>
            </w:r>
            <w:r w:rsidR="003818C6">
              <w:rPr>
                <w:sz w:val="20"/>
                <w:lang w:val="pt-BR"/>
              </w:rPr>
              <w:t>g0</w:t>
            </w:r>
            <w:r w:rsidR="00C32A48" w:rsidRPr="00DB0F31">
              <w:rPr>
                <w:sz w:val="20"/>
                <w:lang w:val="pt-BR"/>
              </w:rPr>
              <w:t>0, 36579-</w:t>
            </w:r>
            <w:r w:rsidR="002A3103" w:rsidRPr="00DB0F31">
              <w:rPr>
                <w:sz w:val="20"/>
                <w:lang w:val="pt-BR"/>
              </w:rPr>
              <w:t>7</w:t>
            </w:r>
            <w:r w:rsidR="00C32A48" w:rsidRPr="00DB0F31">
              <w:rPr>
                <w:sz w:val="20"/>
                <w:lang w:val="pt-BR"/>
              </w:rPr>
              <w:t>-f</w:t>
            </w:r>
            <w:r w:rsidR="003818C6">
              <w:rPr>
                <w:sz w:val="20"/>
                <w:lang w:val="pt-BR"/>
              </w:rPr>
              <w:t>51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691C3DB6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3818C6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3818C6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3818C6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3818C6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3818C6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3818C6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029383F6" w:rsidR="00BA333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FD408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FD4082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FD4082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FD4082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FD408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FD4082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FD4082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FD4082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FD408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FD4082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FD4082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FD4082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FD4082">
              <w:rPr>
                <w:snapToGrid w:val="0"/>
                <w:color w:val="000000"/>
                <w:sz w:val="20"/>
                <w:lang w:eastAsia="de-DE"/>
              </w:rPr>
              <w:t>, -523, -529</w:t>
            </w:r>
            <w:r w:rsidR="00FD4082" w:rsidRPr="00FD4082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>
              <w:rPr>
                <w:snapToGrid w:val="0"/>
                <w:color w:val="000000"/>
                <w:sz w:val="20"/>
                <w:lang w:eastAsia="de-DE"/>
              </w:rPr>
              <w:t>, -533, -534, -537. -538</w:t>
            </w:r>
          </w:p>
          <w:p w14:paraId="41A5E7CA" w14:textId="3B16AA55" w:rsidR="00BA333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FD4082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FD4082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FD4082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FD408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FD4082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FD4082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FD4082">
              <w:rPr>
                <w:snapToGrid w:val="0"/>
                <w:color w:val="000000"/>
                <w:sz w:val="20"/>
                <w:lang w:eastAsia="de-DE"/>
              </w:rPr>
              <w:t>, -322</w:t>
            </w:r>
            <w:r w:rsidR="0020751D">
              <w:rPr>
                <w:snapToGrid w:val="0"/>
                <w:color w:val="000000"/>
                <w:sz w:val="20"/>
                <w:lang w:eastAsia="de-DE"/>
              </w:rPr>
              <w:t>, -388</w:t>
            </w:r>
          </w:p>
          <w:p w14:paraId="14B9FFBC" w14:textId="14F4DCD9" w:rsidR="00BA333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FD4082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31FC9A85" w:rsidR="00BA333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FD4082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="0020751D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FD4082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FD4082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FD4082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FD4082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FD4082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FD4082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FD4082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8672E9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8672E9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49A2121B" w:rsidR="00497D25" w:rsidRPr="00E6032E" w:rsidRDefault="0021261B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21261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R5-230395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="00AC3007" w:rsidRPr="00AC3007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R5-232052, R5-232067, R5-232118, R5-232131, R5-232152, R5-232153, R5-232154, R5-232155, R5-232189, R5-232191, R5-232192, R5-232194, R5-232197, R5-232199, R5-232200, R5-232202, R5-232203, R5-232204, R5-232205, R5-232214, R5-232215, R5-232216, R5-232269, R5-232281, R5-232282, R5-232283, R5-232312, R5-232317, R5-232320, </w:t>
            </w:r>
            <w:r w:rsidR="00AC3007" w:rsidRPr="00AC3007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R5-232325, R5-232331, R5-232332, R5-232333, R5-232339, R5-232361, R5-232366, R5-232387, R5-232393</w:t>
            </w:r>
            <w:r w:rsidR="00220DC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="00AC3007" w:rsidRPr="00AC3007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R5-232425, R5-232442, R5-232443, R5-232498, R5-232510, R5-232594, R5-232595, R5-232604, R5-232605, R5-232641, R5-232643, R5-232647, R5-232648, R5-232650, R5-232654, R5-232682, R5-232685, R5-232716, R5-232761, R5-232762, R5-232767, R5-232768, R5-232769, R5-232790, R5-232872, R5-232970, R5-232972, R5-232981, R5-233070, R5-233071, R5-233148, R5-233150, R5-233152, R5-233185, R5-233195, R5-233278, R5-233282, R5-233289, R5-233291, R5-233293, R5-233294, R5-233295, R5-233315, R5-233317, R5-233320, R5-233322, R5-233323, R5-233324, R5-233325, R5-233329, R5-233330, R5-233339, R5-233348, R5-233351, R5-233354, R5-233358, R5-233362, R5-233363, R5-233365, R5-233366, R5-233367, R5-233370, R5-233371, R5-233372, R5-233373, R5-233374, R5-233375, R5-233376, R5-233379, R5-233381, R5-233395, R5-233400, R5-233401, R5-233402, R5-233404, R5-233405, R5-233406, R5-233407, R5-233408, R5-233409, R5-233411, R5-233412, R5-233414, R5-233420, R5-233421, R5-233422, R5-233437</w:t>
            </w:r>
            <w:r w:rsidR="00220DC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</w:t>
            </w:r>
            <w:r w:rsidR="00220DC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(partially implemented)</w:t>
            </w:r>
            <w:r w:rsidR="00AC3007" w:rsidRPr="00AC3007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R5-233440, R5-233442, R5-233445, R5-233446, R5-233448, R5-233449, R5-233454, R5-233455, R5-233456, R5-233457, R5-233458, R5-233459, R5-233460, R5-233461, R5-233462, R5-233463, R5-233467, R5-233468, R5-233472, R5-233474, R5-233476, R5-233479, R5-233482, R5-233483, R5-233484, R5-233485, R5-233488, R5-233489, R5-233490</w:t>
            </w:r>
            <w:r w:rsidR="00220DC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</w:t>
            </w:r>
            <w:r w:rsidR="00220DC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(partially implemented)</w:t>
            </w:r>
            <w:r w:rsidR="00AC3007" w:rsidRPr="00AC3007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R5-233491, R5-233492, R5-233493, R5-233676, R5-233694, R5-233776, R5-233777, R5-233779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 xml:space="preserve">Prose CRs no impact (implemented already or no </w:t>
            </w:r>
            <w:proofErr w:type="spellStart"/>
            <w:r w:rsidRPr="00531139">
              <w:rPr>
                <w:rFonts w:ascii="Arial" w:hAnsi="Arial"/>
                <w:b/>
                <w:lang w:val="en-US"/>
              </w:rPr>
              <w:t>affect</w:t>
            </w:r>
            <w:proofErr w:type="spellEnd"/>
            <w:r w:rsidRPr="00531139">
              <w:rPr>
                <w:rFonts w:ascii="Arial" w:hAnsi="Arial"/>
                <w:b/>
                <w:lang w:val="en-US"/>
              </w:rPr>
              <w:t xml:space="preserve"> on TTCN)</w:t>
            </w:r>
          </w:p>
        </w:tc>
        <w:tc>
          <w:tcPr>
            <w:tcW w:w="6773" w:type="dxa"/>
          </w:tcPr>
          <w:p w14:paraId="64F5D677" w14:textId="3A9F02A9" w:rsidR="000F474E" w:rsidRPr="00C45364" w:rsidRDefault="00B452C9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B452C9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R5-232056, R5-232058, R5-232059, R5-232060, R5-232062, R5-232063, R5-232064, R5-232065, R5-232070, R5-232071, R5-232108, R5-232132, R5-232135, R5-232136, R5-232137, R5-232138, R5-232139, R5-232140, R5-232149, R5-232150, R5-232195, R5-232196, R5-232206, R5-232207, R5-232208, R5-232209, R5-232210, R5-232211, R5-232212, R5-232218, R5-232219, R5-232220, R5-232221, R5-232222, R5-232223, R5-232238, R5-232239, R5-232337, R5-232338, R5-232362, R5-232363, R5-232385, R5-232397, R5-232441, R5-232576, R5-232624, R5-232646, R5-232655, R5-232729, R5-232730, R5-232731, R5-232778, R5-232793, R5-232798, R5-232822, R5-232875, R5-232877, R5-232946, R5-232971, R5-233022, R5-233072, R5-233073, R5-233074, R5-233076, R5-233077, R5-233078, R5-233091, R5-233135, R5-233146, R5-233147, R5-233188, R5-233189, R5-233194, R5-233290, R5-233300, R5-233314, R5-233321, R5-233327, R5-233331, R5-233332, R5-233333, R5-233334, R5-233335, R5-233336, R5-233337, R5-233340, R5-233341, R5-233342, R5-233343, R5-233344, R5-233345, R5-233346, R5-233347, R5-233349, R5-233350, R5-233353, R5-233377, R5-233378, R5-233403, R5-233410, R5-233500, R5-233502, R5-233508, R5-233509, R5-233529, R5-233675, R5-233699, R5-233700, R5-233734, R5-233735, R5-233763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4EF6B8A4" w14:textId="5C3359D1" w:rsidR="009F55B3" w:rsidRDefault="009F55B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>R5s2302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26 (NR_FR1 </w:t>
            </w:r>
            <w:r w:rsidRPr="009F55B3">
              <w:rPr>
                <w:rFonts w:ascii="Arial" w:hAnsi="Arial"/>
                <w:snapToGrid w:val="0"/>
                <w:color w:val="000000"/>
                <w:lang w:val="pt-BR" w:eastAsia="de-DE"/>
              </w:rPr>
              <w:t>10.1.8.2.NR5GC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>) (partially implemented)</w:t>
            </w:r>
          </w:p>
          <w:p w14:paraId="6190DFDE" w14:textId="6CB3F624" w:rsidR="00044913" w:rsidRDefault="0004491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R5s230285 (NR_FR1 7.1.1.6.2.ENDC), </w:t>
            </w:r>
          </w:p>
          <w:p w14:paraId="450C9AB1" w14:textId="77777777" w:rsidR="00044913" w:rsidRDefault="0004491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R5s230287 (NR_FR1 7.1.1.6.2.NR5GC), </w:t>
            </w:r>
          </w:p>
          <w:p w14:paraId="3C64D32C" w14:textId="77777777" w:rsidR="00044913" w:rsidRDefault="0004491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R5s230290 (NR_FR1 6.1.2.26.NR5GC), </w:t>
            </w:r>
          </w:p>
          <w:p w14:paraId="1A46DB99" w14:textId="77777777" w:rsidR="00044913" w:rsidRDefault="0004491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R5s230293 (NR_FR1 6.1.2.27.NR5GC), </w:t>
            </w:r>
          </w:p>
          <w:p w14:paraId="3191EFB8" w14:textId="77777777" w:rsidR="00044913" w:rsidRDefault="0004491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R5s230326 (NR_FR1 8.1.6.2.2.NR5GC), </w:t>
            </w:r>
          </w:p>
          <w:p w14:paraId="725C023D" w14:textId="77777777" w:rsidR="00044913" w:rsidRDefault="0004491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R5s230350 (NR_FR1 11.4.14.NR5GC), </w:t>
            </w:r>
          </w:p>
          <w:p w14:paraId="32B0184B" w14:textId="77777777" w:rsidR="00044913" w:rsidRDefault="00044913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R5s230377 (NR_FR2 7.1.3.5.3.NR5GC), </w:t>
            </w:r>
          </w:p>
          <w:p w14:paraId="4774F42C" w14:textId="07C1D90A" w:rsidR="00EC54BF" w:rsidRDefault="00044913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lastRenderedPageBreak/>
              <w:t>R5s230446 (NR_FR1 11.3.9a.NR5GC)</w:t>
            </w:r>
          </w:p>
          <w:p w14:paraId="51C39F4A" w14:textId="77777777" w:rsidR="00EC54BF" w:rsidRDefault="00EC54BF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19B5625E" w14:textId="37D17889" w:rsidR="00044913" w:rsidRDefault="00044913" w:rsidP="00044913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>R5s230324 (IMS 10.4.NR5GC)</w:t>
            </w:r>
          </w:p>
          <w:p w14:paraId="45987AB8" w14:textId="77777777" w:rsidR="00044913" w:rsidRDefault="00044913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7FF74204" w14:textId="67A0768C" w:rsidR="00044913" w:rsidRDefault="00044913" w:rsidP="00044913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>R5s230367 (LTE_SAE 11.3.1)</w:t>
            </w:r>
          </w:p>
          <w:p w14:paraId="096EEFEE" w14:textId="77777777" w:rsidR="00044913" w:rsidRPr="007858DB" w:rsidRDefault="00044913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Pr="007858D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2C2DA4A3" w14:textId="77777777" w:rsidR="00044913" w:rsidRDefault="0004491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R5s230269 (NR_FR2 9.1.10.1.NR5GC), </w:t>
            </w:r>
          </w:p>
          <w:p w14:paraId="3902D3D3" w14:textId="77777777" w:rsidR="00044913" w:rsidRDefault="0004491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R5s230271 (NR_FR2 9.1.10.2.NR5GC), </w:t>
            </w:r>
          </w:p>
          <w:p w14:paraId="5B5DA7B3" w14:textId="77777777" w:rsidR="00044913" w:rsidRDefault="0004491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R5s230273 (NR_FR2 9.1.10.4.NR5GC), </w:t>
            </w:r>
          </w:p>
          <w:p w14:paraId="5A37002D" w14:textId="77777777" w:rsidR="00044913" w:rsidRDefault="0004491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R5s230275 (NR_FR2 9.1.10.6.NR5GC), </w:t>
            </w:r>
          </w:p>
          <w:p w14:paraId="4AE86FFD" w14:textId="77777777" w:rsidR="00044913" w:rsidRDefault="0004491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R5s230277 (NR_FR2 7.1.1.4.2.3.ENDC), </w:t>
            </w:r>
          </w:p>
          <w:p w14:paraId="3F8EA5FA" w14:textId="2881D500" w:rsidR="00044913" w:rsidRDefault="0004491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>R5s230303 (NR_FR1 7.1.1.1.16.NR5GC)</w:t>
            </w:r>
          </w:p>
          <w:p w14:paraId="425D90BB" w14:textId="77777777" w:rsidR="00044913" w:rsidRDefault="0004491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449C9365" w14:textId="77777777" w:rsidR="00044913" w:rsidRDefault="0004491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R5s230438 (POS 7.2.2.2.6.FDDs), </w:t>
            </w:r>
          </w:p>
          <w:p w14:paraId="20C6BBFC" w14:textId="5E82379E" w:rsidR="00D325EE" w:rsidRDefault="0004491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44913">
              <w:rPr>
                <w:rFonts w:ascii="Arial" w:hAnsi="Arial"/>
                <w:snapToGrid w:val="0"/>
                <w:color w:val="000000"/>
                <w:lang w:val="pt-BR" w:eastAsia="de-DE"/>
              </w:rPr>
              <w:t>R5s230440 (POS 7.2.2.2.6.TDDs)</w:t>
            </w:r>
          </w:p>
          <w:p w14:paraId="6E7D8961" w14:textId="77777777" w:rsidR="00044913" w:rsidRPr="007858DB" w:rsidRDefault="0004491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3A8EA6B9" w14:textId="27832003" w:rsidR="00D325EE" w:rsidRDefault="00A377E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A377EB">
              <w:rPr>
                <w:rFonts w:ascii="Arial" w:hAnsi="Arial" w:cs="Arial"/>
                <w:color w:val="000000"/>
                <w:lang w:val="pt-BR"/>
              </w:rPr>
              <w:t xml:space="preserve">R5s230167, R5s230262, R5s230279, R5s230280, R5s230281, R5s230282, R5s230283, R5s230284, R5s230289, R5s230292, R5s230295, R5s230296, R5s230297, R5s230300, R5s230301, R5s230305, R5s230306, R5s230307, </w:t>
            </w:r>
            <w:r w:rsidRPr="001E3213">
              <w:rPr>
                <w:rFonts w:ascii="Arial" w:hAnsi="Arial" w:cs="Arial"/>
                <w:color w:val="000000"/>
                <w:lang w:val="pt-BR"/>
              </w:rPr>
              <w:t>R5s230308</w:t>
            </w:r>
            <w:r w:rsidRPr="00A377EB">
              <w:rPr>
                <w:rFonts w:ascii="Arial" w:hAnsi="Arial" w:cs="Arial"/>
                <w:color w:val="000000"/>
                <w:lang w:val="pt-BR"/>
              </w:rPr>
              <w:t>, R5s230309, R5s230313, R5s230315, R5s230316, R5s230317, R5s230319, R5s230320, R5s230321, R5s230322, R5s230330, R5s230331, R5s230333, R5s230334, R5s230338, R5s230339, R5s230341, R5s230342, R5s230343, R5s230344, R5s230345, R5s230346, R5s230347, R5s230348, R5s230349, R5s230352, R5s230353, R5s230354, R5s230356, R5s230361, R5s230362, R5s230366, R5s230370, R5s230371, R5s230372, R5s230373, R5s230374, R5s230375, R5s230376, R5s230380, R5s230381, R5s230382, R5s230385, R5s230387, R5s230388, R5s230417, R5s230423, R5s230442, R5s230443, R5s230448, R5s230449, R5s230450, R5s230454, R5s230456, R5s230458, R5s230470, R5s230474</w:t>
            </w:r>
          </w:p>
          <w:p w14:paraId="14BCCA0A" w14:textId="77777777" w:rsidR="00A377EB" w:rsidRPr="007858DB" w:rsidRDefault="00A377EB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46C6CC56" w14:textId="77777777" w:rsidR="00284A2D" w:rsidRPr="007858DB" w:rsidRDefault="00284A2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4FB1A420" w14:textId="77777777" w:rsidR="00284A2D" w:rsidRDefault="00A377EB" w:rsidP="00BA3330">
            <w:pPr>
              <w:spacing w:after="0"/>
              <w:rPr>
                <w:rFonts w:ascii="Arial" w:hAnsi="Arial"/>
                <w:lang w:val="pt-BR"/>
              </w:rPr>
            </w:pPr>
            <w:r w:rsidRPr="00A377EB">
              <w:rPr>
                <w:rFonts w:ascii="Arial" w:hAnsi="Arial"/>
                <w:lang w:val="pt-BR"/>
              </w:rPr>
              <w:t>R5s230298, R5s230311, R5s230336, R5s230364</w:t>
            </w:r>
          </w:p>
          <w:p w14:paraId="0D7B069F" w14:textId="7D7D9F45" w:rsidR="00A377EB" w:rsidRPr="007858DB" w:rsidRDefault="00A377EB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Test cases made verifiable:</w:t>
            </w:r>
          </w:p>
        </w:tc>
        <w:tc>
          <w:tcPr>
            <w:tcW w:w="6773" w:type="dxa"/>
          </w:tcPr>
          <w:p w14:paraId="13942837" w14:textId="3F0BFF9B" w:rsidR="00376BF7" w:rsidRDefault="00376BF7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ENDC test suite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MAC </w:t>
            </w:r>
            <w:r w:rsidRPr="00376BF7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2stepRACH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Rel-16</w:t>
            </w:r>
            <w:r w:rsidRPr="008B0BC3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376BF7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7.1.1.1.7, 7.1.1.1.8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MR-DC &amp; NR CA </w:t>
            </w:r>
            <w:proofErr w:type="spellStart"/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enh</w:t>
            </w:r>
            <w:proofErr w:type="spellEnd"/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376BF7">
              <w:rPr>
                <w:rFonts w:ascii="Arial" w:hAnsi="Arial" w:cs="Arial"/>
                <w:sz w:val="20"/>
                <w:szCs w:val="20"/>
                <w:lang w:val="en-US"/>
              </w:rPr>
              <w:t>8.2.6.3.1, 8.2.6.3.2</w:t>
            </w:r>
          </w:p>
          <w:p w14:paraId="3D5E0BBB" w14:textId="32D57DE6" w:rsidR="008B0BC3" w:rsidRPr="00376BF7" w:rsidRDefault="008B0BC3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LTE_A_PRO test suite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Rel-16</w:t>
            </w:r>
            <w:r w:rsidRPr="008B0BC3">
              <w:rPr>
                <w:rFonts w:ascii="Arial" w:hAnsi="Arial" w:cs="Arial"/>
                <w:sz w:val="20"/>
                <w:szCs w:val="20"/>
                <w:lang w:val="en-US" w:eastAsia="en-US"/>
              </w:rPr>
              <w:t>: 8.5.5.2</w:t>
            </w:r>
          </w:p>
          <w:p w14:paraId="321DC3AE" w14:textId="4966836F" w:rsidR="00984EF6" w:rsidRDefault="00717CDD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216B4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="00984EF6" w:rsidRPr="00984EF6">
              <w:rPr>
                <w:rFonts w:ascii="Arial" w:hAnsi="Arial" w:cs="Arial"/>
                <w:b/>
                <w:bCs/>
                <w:sz w:val="20"/>
                <w:szCs w:val="20"/>
                <w:lang w:val="fr-FR" w:eastAsia="en-US"/>
              </w:rPr>
              <w:t>test suite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984EF6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Client Configuration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Rel-16</w:t>
            </w:r>
            <w:r w:rsidRPr="00984EF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984EF6" w:rsidRPr="00984EF6">
              <w:rPr>
                <w:rFonts w:ascii="Arial" w:hAnsi="Arial" w:cs="Arial"/>
                <w:sz w:val="20"/>
                <w:szCs w:val="20"/>
                <w:lang w:val="en-US" w:eastAsia="en-US"/>
              </w:rPr>
              <w:t>5.5.MCData, 5.6.MCData, 5.7.MCData</w:t>
            </w:r>
            <w:r w:rsidR="00984EF6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984EF6" w:rsidRPr="00984EF6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Video Pull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Rel-16</w:t>
            </w:r>
            <w:r w:rsidR="00984EF6">
              <w:rPr>
                <w:rFonts w:ascii="Arial" w:hAnsi="Arial" w:cs="Arial"/>
                <w:sz w:val="20"/>
                <w:szCs w:val="20"/>
                <w:lang w:val="en-US" w:eastAsia="en-US"/>
              </w:rPr>
              <w:t>: 6.4.2.MCVideo</w:t>
            </w:r>
          </w:p>
          <w:p w14:paraId="207C6623" w14:textId="1E0ED9B0" w:rsidR="001C0239" w:rsidRDefault="001C0239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NBIOT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984EF6">
              <w:rPr>
                <w:rFonts w:ascii="Arial" w:hAnsi="Arial" w:cs="Arial"/>
                <w:b/>
                <w:bCs/>
                <w:sz w:val="20"/>
                <w:szCs w:val="20"/>
                <w:lang w:val="fr-FR" w:eastAsia="en-US"/>
              </w:rPr>
              <w:t>test suite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General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NTN Rel-17</w:t>
            </w:r>
            <w:r w:rsidRPr="001C0239">
              <w:rPr>
                <w:rFonts w:ascii="Arial" w:hAnsi="Arial" w:cs="Arial"/>
                <w:sz w:val="20"/>
                <w:szCs w:val="20"/>
                <w:lang w:val="en-US" w:eastAsia="en-US"/>
              </w:rPr>
              <w:t>: 22.1.2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1C023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Idle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NTN Rel-17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: 22.2.13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1C023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Layer 2 / RLC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NTN Rel-17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1C0239">
              <w:rPr>
                <w:rFonts w:ascii="Arial" w:hAnsi="Arial" w:cs="Arial"/>
                <w:sz w:val="20"/>
                <w:szCs w:val="20"/>
                <w:lang w:val="en-US" w:eastAsia="en-US"/>
              </w:rPr>
              <w:t>22.3.2.7a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1C023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EMM-</w:t>
            </w:r>
            <w:proofErr w:type="spellStart"/>
            <w:r w:rsidRPr="001C023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CIoT</w:t>
            </w:r>
            <w:proofErr w:type="spellEnd"/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NTN Rel-17</w:t>
            </w:r>
            <w:r w:rsidRPr="001C0239">
              <w:rPr>
                <w:rFonts w:ascii="Arial" w:hAnsi="Arial" w:cs="Arial"/>
                <w:sz w:val="20"/>
                <w:szCs w:val="20"/>
                <w:lang w:val="en-US" w:eastAsia="en-US"/>
              </w:rPr>
              <w:t>: 22.5.23</w:t>
            </w:r>
          </w:p>
          <w:p w14:paraId="56E834E3" w14:textId="77777777" w:rsidR="00016FA5" w:rsidRDefault="00717CDD" w:rsidP="00016FA5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="00A710E1"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A710E1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NE</w:t>
            </w:r>
            <w:r w:rsidR="00377DFB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-</w:t>
            </w:r>
            <w:r w:rsidR="00A710E1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DC Rel-15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C0239" w:rsidRPr="001C0239">
              <w:rPr>
                <w:rFonts w:ascii="Arial" w:hAnsi="Arial" w:cs="Arial"/>
                <w:sz w:val="20"/>
                <w:szCs w:val="20"/>
                <w:lang w:val="en-US"/>
              </w:rPr>
              <w:t>8.2.2.7.3</w:t>
            </w:r>
            <w:r w:rsidR="001C0239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1C0239" w:rsidRPr="001C0239">
              <w:rPr>
                <w:rFonts w:ascii="Arial" w:hAnsi="Arial" w:cs="Arial"/>
                <w:sz w:val="20"/>
                <w:szCs w:val="20"/>
                <w:lang w:val="en-US"/>
              </w:rPr>
              <w:t>8.2.3.13.2</w:t>
            </w:r>
            <w:r w:rsidR="001C0239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C0239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lastRenderedPageBreak/>
              <w:t xml:space="preserve">5GMM </w:t>
            </w:r>
            <w:proofErr w:type="spellStart"/>
            <w:r w:rsidR="001C0239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eNS</w:t>
            </w:r>
            <w:proofErr w:type="spellEnd"/>
            <w:r w:rsidR="001C0239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Ph2 Rel-17:</w:t>
            </w:r>
            <w:r w:rsidR="001C0239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C0239" w:rsidRPr="001C0239">
              <w:rPr>
                <w:rFonts w:ascii="Arial" w:hAnsi="Arial" w:cs="Arial"/>
                <w:sz w:val="20"/>
                <w:szCs w:val="20"/>
                <w:lang w:val="en-US"/>
              </w:rPr>
              <w:t xml:space="preserve">9.3.1.4 </w:t>
            </w:r>
            <w:r w:rsidR="001C023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8D4A6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  <w:p w14:paraId="56CFBD6F" w14:textId="2F6ECBCC" w:rsidR="007F780A" w:rsidRPr="00216B4F" w:rsidRDefault="00717CDD" w:rsidP="00016FA5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="003B5772"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9D24A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="009D24A3" w:rsidRPr="009D24A3">
              <w:rPr>
                <w:rFonts w:ascii="Arial" w:hAnsi="Arial" w:cs="Arial"/>
                <w:sz w:val="20"/>
                <w:szCs w:val="20"/>
                <w:lang w:val="en-US"/>
              </w:rPr>
              <w:t>: 6.1.2.3a</w:t>
            </w:r>
            <w:r w:rsidR="009D24A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  <w:t>Idle NR slice Rel-17</w:t>
            </w:r>
            <w:r w:rsidR="009D24A3" w:rsidRPr="009D24A3">
              <w:rPr>
                <w:rFonts w:ascii="Arial" w:hAnsi="Arial" w:cs="Arial"/>
                <w:sz w:val="20"/>
                <w:szCs w:val="20"/>
                <w:lang w:val="en-US"/>
              </w:rPr>
              <w:t>: 6.1.2.24</w:t>
            </w:r>
            <w:r w:rsidR="009D24A3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9D24A3" w:rsidRPr="009D24A3">
              <w:rPr>
                <w:rFonts w:ascii="Arial" w:hAnsi="Arial" w:cs="Arial"/>
                <w:sz w:val="20"/>
                <w:szCs w:val="20"/>
                <w:lang w:val="en-US"/>
              </w:rPr>
              <w:t>, 6.1.2.25</w:t>
            </w:r>
            <w:r w:rsidR="009D24A3">
              <w:rPr>
                <w:rFonts w:ascii="Arial" w:hAnsi="Arial" w:cs="Arial"/>
                <w:sz w:val="20"/>
                <w:szCs w:val="20"/>
                <w:lang w:val="en-US"/>
              </w:rPr>
              <w:t xml:space="preserve"> (FR</w:t>
            </w:r>
            <w:r w:rsidR="00C51D6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9D24A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C51D6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C51D6B" w:rsidRPr="00C51D6B">
              <w:rPr>
                <w:rFonts w:ascii="Arial" w:hAnsi="Arial" w:cs="Arial"/>
                <w:sz w:val="20"/>
                <w:szCs w:val="20"/>
                <w:lang w:val="en-US"/>
              </w:rPr>
              <w:t>6.</w:t>
            </w:r>
            <w:r w:rsidR="00C51D6B">
              <w:rPr>
                <w:rFonts w:ascii="Arial" w:hAnsi="Arial" w:cs="Arial"/>
                <w:sz w:val="20"/>
                <w:szCs w:val="20"/>
                <w:lang w:val="en-US"/>
              </w:rPr>
              <w:t>4.2.3 (FR1)</w:t>
            </w:r>
            <w:r w:rsidR="00C51D6B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51D6B" w:rsidRPr="00C51D6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Idle </w:t>
            </w:r>
            <w:proofErr w:type="spellStart"/>
            <w:r w:rsidR="00C51D6B" w:rsidRPr="00C51D6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eCPSOR</w:t>
            </w:r>
            <w:proofErr w:type="spellEnd"/>
            <w:r w:rsidR="00C51D6B" w:rsidRPr="00C51D6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Rel-17</w:t>
            </w:r>
            <w:r w:rsidR="00C51D6B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C51D6B" w:rsidRPr="00C51D6B">
              <w:rPr>
                <w:rFonts w:ascii="Arial" w:hAnsi="Arial" w:cs="Arial"/>
                <w:sz w:val="20"/>
                <w:szCs w:val="20"/>
                <w:lang w:val="en-US"/>
              </w:rPr>
              <w:t>6.3.2.1, 6.3.2.2</w:t>
            </w:r>
            <w:r w:rsidR="00C51D6B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C51D6B" w:rsidRPr="00C51D6B">
              <w:rPr>
                <w:rFonts w:ascii="Arial" w:hAnsi="Arial" w:cs="Arial"/>
                <w:sz w:val="20"/>
                <w:szCs w:val="20"/>
                <w:lang w:val="en-US"/>
              </w:rPr>
              <w:t>, 6.3.2.3, 6.3.2.4, 6.3.2.5, 6.3.2.6</w:t>
            </w:r>
            <w:r w:rsidR="000C42D5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0C42D5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MAC </w:t>
            </w:r>
            <w:r w:rsidR="000C42D5" w:rsidRPr="00376BF7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2stepRACH</w:t>
            </w:r>
            <w:r w:rsidR="000C42D5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Rel-16</w:t>
            </w:r>
            <w:r w:rsidR="000C42D5" w:rsidRPr="008B0BC3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0C42D5" w:rsidRPr="00376BF7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7.1.1.1.7, 7.1.1.1.8</w:t>
            </w:r>
            <w:r w:rsidR="000C42D5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E462E6" w:rsidRPr="00E462E6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PDCP UDC Rel-17:</w:t>
            </w:r>
            <w:r w:rsidR="00E462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E462E6" w:rsidRPr="00E462E6">
              <w:rPr>
                <w:rFonts w:ascii="Arial" w:hAnsi="Arial" w:cs="Arial"/>
                <w:sz w:val="20"/>
                <w:szCs w:val="20"/>
                <w:lang w:val="en-US" w:eastAsia="en-US"/>
              </w:rPr>
              <w:t>7.1.3.6.1, 7.1.3.6.2, 7.1.3.6.3, 7.1.3.6.4, 7.1.3.6.5, 7.1.3.6.6, 7.1.3.6.7</w:t>
            </w:r>
            <w:r w:rsidR="00201E91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220DCB" w:rsidRPr="005B3F8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Rel-16</w:t>
            </w:r>
            <w:r w:rsidR="00220DCB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220DCB" w:rsidRPr="00201E91">
              <w:rPr>
                <w:rFonts w:ascii="Arial" w:hAnsi="Arial" w:cs="Arial"/>
                <w:sz w:val="20"/>
                <w:szCs w:val="20"/>
                <w:lang w:val="en-US"/>
              </w:rPr>
              <w:t>8.1.1.3.8</w:t>
            </w:r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br/>
            </w:r>
            <w:r w:rsidR="00201E91" w:rsidRPr="00201E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RRC </w:t>
            </w:r>
            <w:proofErr w:type="spellStart"/>
            <w:r w:rsidR="00201E91" w:rsidRPr="00201E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PowSav</w:t>
            </w:r>
            <w:proofErr w:type="spellEnd"/>
            <w:r w:rsidR="00201E91" w:rsidRPr="00201E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proofErr w:type="spellStart"/>
            <w:r w:rsidR="00201E91" w:rsidRPr="00201E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enh</w:t>
            </w:r>
            <w:proofErr w:type="spellEnd"/>
            <w:r w:rsidR="00201E91" w:rsidRPr="00201E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Rel-17</w:t>
            </w:r>
            <w:r w:rsidR="00201E91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201E91" w:rsidRPr="00201E91">
              <w:rPr>
                <w:rFonts w:ascii="Arial" w:hAnsi="Arial" w:cs="Arial"/>
                <w:sz w:val="20"/>
                <w:szCs w:val="20"/>
                <w:lang w:val="en-US" w:eastAsia="en-US"/>
              </w:rPr>
              <w:t>8.1.1.1a.3</w:t>
            </w:r>
            <w:r w:rsidR="00201E9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201E91" w:rsidRPr="00201E9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SON-MDT </w:t>
            </w:r>
            <w:proofErr w:type="spellStart"/>
            <w:r w:rsidR="00201E91" w:rsidRPr="00201E9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enh</w:t>
            </w:r>
            <w:proofErr w:type="spellEnd"/>
            <w:r w:rsidR="00220D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Rel-17</w:t>
            </w:r>
            <w:r w:rsidR="00201E9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201E91" w:rsidRPr="00201E91">
              <w:rPr>
                <w:rFonts w:ascii="Arial" w:hAnsi="Arial" w:cs="Arial"/>
                <w:sz w:val="20"/>
                <w:szCs w:val="20"/>
                <w:lang w:val="en-US"/>
              </w:rPr>
              <w:t>8.1.6.1.2.15</w:t>
            </w:r>
            <w:r w:rsidR="00201E91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201E91" w:rsidRPr="00201E91">
              <w:rPr>
                <w:rFonts w:ascii="Arial" w:hAnsi="Arial" w:cs="Arial"/>
                <w:sz w:val="20"/>
                <w:szCs w:val="20"/>
                <w:lang w:val="en-US"/>
              </w:rPr>
              <w:t>8.1.6.1.4.9</w:t>
            </w:r>
            <w:r w:rsidR="00201E91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201E91" w:rsidRPr="00201E91">
              <w:rPr>
                <w:rFonts w:ascii="Arial" w:hAnsi="Arial" w:cs="Arial"/>
                <w:sz w:val="20"/>
                <w:szCs w:val="20"/>
                <w:lang w:val="en-US"/>
              </w:rPr>
              <w:t>8.1.6.4.2</w:t>
            </w:r>
            <w:r w:rsidR="00201E9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7F4D1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5GMM </w:t>
            </w:r>
            <w:proofErr w:type="spellStart"/>
            <w:r w:rsidR="007F4D1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eNS</w:t>
            </w:r>
            <w:proofErr w:type="spellEnd"/>
            <w:r w:rsidR="007F4D1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7A3B09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Ph2 Rel-17</w:t>
            </w:r>
            <w:r w:rsidR="007F4D1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7F4D10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A3B09" w:rsidRPr="007A3B09">
              <w:rPr>
                <w:rFonts w:ascii="Arial" w:hAnsi="Arial" w:cs="Arial"/>
                <w:sz w:val="20"/>
                <w:szCs w:val="20"/>
                <w:lang w:val="en-US"/>
              </w:rPr>
              <w:t>9.1.</w:t>
            </w:r>
            <w:r w:rsidR="008B5F9F">
              <w:rPr>
                <w:rFonts w:ascii="Arial" w:hAnsi="Arial" w:cs="Arial"/>
                <w:sz w:val="20"/>
                <w:szCs w:val="20"/>
                <w:lang w:val="en-US"/>
              </w:rPr>
              <w:t>13.2</w:t>
            </w:r>
            <w:r w:rsidR="009923D3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5GSM</w:t>
            </w:r>
            <w:r w:rsidR="009923D3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="009923D3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eNS</w:t>
            </w:r>
            <w:proofErr w:type="spellEnd"/>
            <w:r w:rsidR="009923D3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Ph2 Rel-17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8B5F9F" w:rsidRPr="008B5F9F">
              <w:rPr>
                <w:rFonts w:ascii="Arial" w:hAnsi="Arial" w:cs="Arial"/>
                <w:sz w:val="20"/>
                <w:szCs w:val="20"/>
                <w:lang w:val="en-US"/>
              </w:rPr>
              <w:t>10.1.8.4, 10.1.8.5</w:t>
            </w:r>
            <w:r w:rsidR="0047675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476752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 emergency Rel-15:</w:t>
            </w:r>
            <w:r w:rsidR="00476752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11.4.</w:t>
            </w:r>
            <w:r w:rsidR="008B5F9F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  <w:r w:rsidR="00774F95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NR </w:t>
            </w:r>
            <w:proofErr w:type="spellStart"/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Sidelink</w:t>
            </w:r>
            <w:proofErr w:type="spellEnd"/>
            <w:r w:rsidR="00774F95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62C2A" w:rsidRPr="00762C2A">
              <w:rPr>
                <w:rFonts w:ascii="Arial" w:hAnsi="Arial" w:cs="Arial"/>
                <w:sz w:val="20"/>
                <w:szCs w:val="20"/>
                <w:lang w:val="en-US"/>
              </w:rPr>
              <w:t>12.2.3.1, 12.2.8.3</w:t>
            </w:r>
            <w:r w:rsidR="00774F95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proofErr w:type="spellStart"/>
            <w:r>
              <w:rPr>
                <w:rFonts w:ascii="Arial" w:hAnsi="Arial"/>
                <w:b/>
              </w:rPr>
              <w:t>compilable</w:t>
            </w:r>
            <w:proofErr w:type="spellEnd"/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6B282E9D" w14:textId="1D02EF0A" w:rsidR="00C95AC0" w:rsidRDefault="00C95AC0" w:rsidP="00BC34E1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NBIOT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984EF6">
              <w:rPr>
                <w:rFonts w:ascii="Arial" w:hAnsi="Arial" w:cs="Arial"/>
                <w:b/>
                <w:bCs/>
                <w:sz w:val="20"/>
                <w:szCs w:val="20"/>
                <w:lang w:val="fr-FR" w:eastAsia="en-US"/>
              </w:rPr>
              <w:t>test suite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Pr="00C95AC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RRC</w:t>
            </w:r>
            <w:r w:rsidR="00220D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 xml:space="preserve"> </w:t>
            </w:r>
            <w:r w:rsidR="00220DCB" w:rsidRPr="00220D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NTN Rel-17</w:t>
            </w:r>
            <w:r w:rsidRPr="00C95AC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22.4.30</w:t>
            </w:r>
          </w:p>
          <w:p w14:paraId="1913AB05" w14:textId="201F485F" w:rsidR="00816889" w:rsidRDefault="00816889" w:rsidP="00BC34E1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NE-DC </w:t>
            </w:r>
            <w:r w:rsidR="00C95AC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UDC 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</w:t>
            </w:r>
            <w:r w:rsidR="00C95AC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7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C95AC0" w:rsidRPr="00C95AC0">
              <w:rPr>
                <w:rFonts w:ascii="Arial" w:hAnsi="Arial" w:cs="Arial"/>
                <w:sz w:val="20"/>
                <w:szCs w:val="20"/>
                <w:lang w:val="en-US"/>
              </w:rPr>
              <w:t>7.1.3.6.9</w:t>
            </w:r>
          </w:p>
          <w:p w14:paraId="52440E66" w14:textId="7EF1E97E" w:rsidR="00A40428" w:rsidRPr="009B6777" w:rsidRDefault="00BC34E1" w:rsidP="00BC34E1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9B677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9B677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95AC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PDCP</w:t>
            </w:r>
            <w:r w:rsidR="00C95AC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C95AC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UDC </w:t>
            </w:r>
            <w:r w:rsidR="00C95AC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</w:t>
            </w:r>
            <w:r w:rsidR="00C95AC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7</w:t>
            </w:r>
            <w:r w:rsidR="00C95AC0" w:rsidRPr="00C95AC0">
              <w:rPr>
                <w:rFonts w:ascii="Arial" w:hAnsi="Arial" w:cs="Arial"/>
                <w:sz w:val="20"/>
                <w:szCs w:val="20"/>
                <w:lang w:val="en-US"/>
              </w:rPr>
              <w:t>: 7.1.3.6.8</w:t>
            </w:r>
            <w:r w:rsidRPr="009B677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95AC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MR-DC &amp; NR CA </w:t>
            </w:r>
            <w:proofErr w:type="spellStart"/>
            <w:r w:rsidR="00C95AC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enh</w:t>
            </w:r>
            <w:proofErr w:type="spellEnd"/>
            <w:r w:rsidR="00C95AC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C95AC0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C95AC0" w:rsidRPr="00C95AC0">
              <w:rPr>
                <w:rFonts w:ascii="Arial" w:hAnsi="Arial" w:cs="Arial"/>
                <w:sz w:val="20"/>
                <w:szCs w:val="20"/>
                <w:lang w:val="en-US"/>
              </w:rPr>
              <w:t>8.1.1.4.7, 8.1.1.4.8, 8.1.1.4.9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357B67C5" w:rsidR="008D448E" w:rsidRPr="00216B4F" w:rsidRDefault="001B5EA5" w:rsidP="00BC34E1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3395A2DA" w:rsidR="00BA3330" w:rsidRPr="001C3922" w:rsidRDefault="001B5EA5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 xml:space="preserve">IMS </w:t>
            </w:r>
            <w:r w:rsidRPr="001B5EA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 xml:space="preserve">Call Control: </w:t>
            </w:r>
            <w:r w:rsidRPr="001B5EA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7.4 (R5-233374), 7.6 (R5-233375)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5AB54CB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1D8FBEB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69FB6B2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538C6273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4A69738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1345098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4015403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3B80C13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5F29650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182E061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22CB7AA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265F4944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4A564B59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142E05">
              <w:rPr>
                <w:rFonts w:ascii="Arial" w:hAnsi="Arial" w:cs="Arial"/>
              </w:rPr>
              <w:t>23wk24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5CEE12A4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2F8984F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5C57C2A5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14180B17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1405F45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75D6E8C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11D47F8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142E05">
              <w:rPr>
                <w:rFonts w:ascii="Arial" w:hAnsi="Arial" w:cs="Arial"/>
              </w:rPr>
              <w:t>23wk24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43CA6486" w14:textId="77777777" w:rsidR="00203A79" w:rsidRPr="00203A79" w:rsidRDefault="00203A79" w:rsidP="00203A79">
            <w:pPr>
              <w:spacing w:after="0"/>
              <w:rPr>
                <w:rFonts w:ascii="Arial" w:hAnsi="Arial" w:cs="Arial"/>
              </w:rPr>
            </w:pPr>
            <w:r w:rsidRPr="00203A79">
              <w:rPr>
                <w:rFonts w:ascii="Arial" w:hAnsi="Arial" w:cs="Arial"/>
              </w:rPr>
              <w:t xml:space="preserve">This delivery </w:t>
            </w:r>
            <w:proofErr w:type="spellStart"/>
            <w:r w:rsidRPr="00203A79">
              <w:rPr>
                <w:rFonts w:ascii="Arial" w:hAnsi="Arial" w:cs="Arial"/>
              </w:rPr>
              <w:t>analyzed</w:t>
            </w:r>
            <w:proofErr w:type="spellEnd"/>
            <w:r w:rsidRPr="00203A79">
              <w:rPr>
                <w:rFonts w:ascii="Arial" w:hAnsi="Arial" w:cs="Arial"/>
              </w:rPr>
              <w:t xml:space="preserve"> correctly with:</w:t>
            </w:r>
          </w:p>
          <w:p w14:paraId="467F3196" w14:textId="77777777" w:rsidR="00203A79" w:rsidRPr="00203A79" w:rsidRDefault="00203A79" w:rsidP="00203A79">
            <w:pPr>
              <w:spacing w:after="0"/>
              <w:rPr>
                <w:rFonts w:ascii="Arial" w:hAnsi="Arial" w:cs="Arial"/>
              </w:rPr>
            </w:pPr>
            <w:r w:rsidRPr="00203A79">
              <w:rPr>
                <w:rFonts w:ascii="Arial" w:hAnsi="Arial" w:cs="Arial"/>
              </w:rPr>
              <w:t xml:space="preserve">- </w:t>
            </w:r>
            <w:proofErr w:type="spellStart"/>
            <w:r w:rsidRPr="00203A79">
              <w:rPr>
                <w:rFonts w:ascii="Arial" w:hAnsi="Arial" w:cs="Arial"/>
              </w:rPr>
              <w:t>Devoteam</w:t>
            </w:r>
            <w:proofErr w:type="spellEnd"/>
            <w:r w:rsidRPr="00203A79">
              <w:rPr>
                <w:rFonts w:ascii="Arial" w:hAnsi="Arial" w:cs="Arial"/>
              </w:rPr>
              <w:t xml:space="preserve"> TTCN-3 Toolbox</w:t>
            </w:r>
          </w:p>
          <w:p w14:paraId="189E1738" w14:textId="77777777" w:rsidR="00203A79" w:rsidRPr="00203A79" w:rsidRDefault="00203A79" w:rsidP="00203A79">
            <w:pPr>
              <w:spacing w:after="0"/>
              <w:rPr>
                <w:rFonts w:ascii="Arial" w:hAnsi="Arial" w:cs="Arial"/>
              </w:rPr>
            </w:pPr>
            <w:r w:rsidRPr="00203A79">
              <w:rPr>
                <w:rFonts w:ascii="Arial" w:hAnsi="Arial" w:cs="Arial"/>
              </w:rPr>
              <w:t xml:space="preserve">- </w:t>
            </w:r>
            <w:proofErr w:type="spellStart"/>
            <w:r w:rsidRPr="00203A79">
              <w:rPr>
                <w:rFonts w:ascii="Arial" w:hAnsi="Arial" w:cs="Arial"/>
              </w:rPr>
              <w:t>Elvior</w:t>
            </w:r>
            <w:proofErr w:type="spellEnd"/>
            <w:r w:rsidRPr="00203A79">
              <w:rPr>
                <w:rFonts w:ascii="Arial" w:hAnsi="Arial" w:cs="Arial"/>
              </w:rPr>
              <w:t xml:space="preserve"> </w:t>
            </w:r>
            <w:proofErr w:type="spellStart"/>
            <w:r w:rsidRPr="00203A79">
              <w:rPr>
                <w:rFonts w:ascii="Arial" w:hAnsi="Arial" w:cs="Arial"/>
              </w:rPr>
              <w:t>TestCast</w:t>
            </w:r>
            <w:proofErr w:type="spellEnd"/>
          </w:p>
          <w:p w14:paraId="03ED7D04" w14:textId="77777777" w:rsidR="00203A79" w:rsidRPr="00203A79" w:rsidRDefault="00203A79" w:rsidP="00203A79">
            <w:pPr>
              <w:spacing w:after="0"/>
              <w:rPr>
                <w:rFonts w:ascii="Arial" w:hAnsi="Arial" w:cs="Arial"/>
              </w:rPr>
            </w:pPr>
            <w:r w:rsidRPr="00203A79">
              <w:rPr>
                <w:rFonts w:ascii="Arial" w:hAnsi="Arial" w:cs="Arial"/>
              </w:rPr>
              <w:t>- Ericsson Titan</w:t>
            </w:r>
          </w:p>
          <w:p w14:paraId="27252548" w14:textId="77777777" w:rsidR="002C69BD" w:rsidRDefault="00203A79" w:rsidP="00203A79">
            <w:pPr>
              <w:spacing w:after="0"/>
              <w:rPr>
                <w:rFonts w:ascii="Arial" w:hAnsi="Arial" w:cs="Arial"/>
              </w:rPr>
            </w:pPr>
            <w:r w:rsidRPr="00203A79">
              <w:rPr>
                <w:rFonts w:ascii="Arial" w:hAnsi="Arial" w:cs="Arial"/>
              </w:rPr>
              <w:t xml:space="preserve">- Spirent </w:t>
            </w:r>
            <w:proofErr w:type="spellStart"/>
            <w:r w:rsidRPr="00203A79">
              <w:rPr>
                <w:rFonts w:ascii="Arial" w:hAnsi="Arial" w:cs="Arial"/>
              </w:rPr>
              <w:t>TTworkbench</w:t>
            </w:r>
            <w:proofErr w:type="spellEnd"/>
            <w:r w:rsidRPr="00203A79">
              <w:rPr>
                <w:rFonts w:ascii="Arial" w:hAnsi="Arial" w:cs="Arial"/>
              </w:rPr>
              <w:t xml:space="preserve"> (with minor errors)</w:t>
            </w:r>
          </w:p>
          <w:p w14:paraId="759067E9" w14:textId="48E1A25F" w:rsidR="00203A79" w:rsidRPr="00A14ED5" w:rsidRDefault="00203A79" w:rsidP="00203A7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249F1" w14:textId="77777777" w:rsidR="00AB7DF7" w:rsidRDefault="00AB7DF7">
      <w:r>
        <w:separator/>
      </w:r>
    </w:p>
  </w:endnote>
  <w:endnote w:type="continuationSeparator" w:id="0">
    <w:p w14:paraId="6AFA502B" w14:textId="77777777" w:rsidR="00AB7DF7" w:rsidRDefault="00AB7DF7">
      <w:r>
        <w:continuationSeparator/>
      </w:r>
    </w:p>
  </w:endnote>
  <w:endnote w:type="continuationNotice" w:id="1">
    <w:p w14:paraId="4E98990A" w14:textId="77777777" w:rsidR="00AB7DF7" w:rsidRDefault="00AB7D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A3BBF" w14:textId="77777777" w:rsidR="00AB7DF7" w:rsidRDefault="00AB7DF7">
      <w:r>
        <w:separator/>
      </w:r>
    </w:p>
  </w:footnote>
  <w:footnote w:type="continuationSeparator" w:id="0">
    <w:p w14:paraId="4F69E5C1" w14:textId="77777777" w:rsidR="00AB7DF7" w:rsidRDefault="00AB7DF7">
      <w:r>
        <w:continuationSeparator/>
      </w:r>
    </w:p>
  </w:footnote>
  <w:footnote w:type="continuationNotice" w:id="1">
    <w:p w14:paraId="1158AEBA" w14:textId="77777777" w:rsidR="00AB7DF7" w:rsidRDefault="00AB7D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3"/>
  </w:num>
  <w:num w:numId="4" w16cid:durableId="2069642007">
    <w:abstractNumId w:val="30"/>
  </w:num>
  <w:num w:numId="5" w16cid:durableId="1266621762">
    <w:abstractNumId w:val="27"/>
  </w:num>
  <w:num w:numId="6" w16cid:durableId="1673994655">
    <w:abstractNumId w:val="19"/>
  </w:num>
  <w:num w:numId="7" w16cid:durableId="489563123">
    <w:abstractNumId w:val="25"/>
  </w:num>
  <w:num w:numId="8" w16cid:durableId="1873807082">
    <w:abstractNumId w:val="17"/>
  </w:num>
  <w:num w:numId="9" w16cid:durableId="17005126">
    <w:abstractNumId w:val="26"/>
  </w:num>
  <w:num w:numId="10" w16cid:durableId="917054004">
    <w:abstractNumId w:val="23"/>
  </w:num>
  <w:num w:numId="11" w16cid:durableId="386689398">
    <w:abstractNumId w:val="22"/>
  </w:num>
  <w:num w:numId="12" w16cid:durableId="553195980">
    <w:abstractNumId w:val="15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4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29"/>
  </w:num>
  <w:num w:numId="23" w16cid:durableId="1063720130">
    <w:abstractNumId w:val="28"/>
  </w:num>
  <w:num w:numId="24" w16cid:durableId="1385713350">
    <w:abstractNumId w:val="21"/>
  </w:num>
  <w:num w:numId="25" w16cid:durableId="2080401447">
    <w:abstractNumId w:val="20"/>
  </w:num>
  <w:num w:numId="26" w16cid:durableId="789586469">
    <w:abstractNumId w:val="24"/>
  </w:num>
  <w:num w:numId="27" w16cid:durableId="1975021508">
    <w:abstractNumId w:val="18"/>
  </w:num>
  <w:num w:numId="28" w16cid:durableId="2135981710">
    <w:abstractNumId w:val="16"/>
  </w:num>
  <w:num w:numId="29" w16cid:durableId="1074932887">
    <w:abstractNumId w:val="12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A14"/>
    <w:rsid w:val="00006199"/>
    <w:rsid w:val="000064C6"/>
    <w:rsid w:val="00010C22"/>
    <w:rsid w:val="00013EAD"/>
    <w:rsid w:val="00014104"/>
    <w:rsid w:val="00014EA6"/>
    <w:rsid w:val="00015F27"/>
    <w:rsid w:val="0001648D"/>
    <w:rsid w:val="00016FA5"/>
    <w:rsid w:val="000178FC"/>
    <w:rsid w:val="00020CBA"/>
    <w:rsid w:val="000215E8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6FA7"/>
    <w:rsid w:val="00041E7E"/>
    <w:rsid w:val="00043746"/>
    <w:rsid w:val="00044913"/>
    <w:rsid w:val="00047BA2"/>
    <w:rsid w:val="0005040B"/>
    <w:rsid w:val="00050565"/>
    <w:rsid w:val="00050B24"/>
    <w:rsid w:val="00050C90"/>
    <w:rsid w:val="00052A03"/>
    <w:rsid w:val="00054260"/>
    <w:rsid w:val="00057EBD"/>
    <w:rsid w:val="000618E4"/>
    <w:rsid w:val="00061FB5"/>
    <w:rsid w:val="00062187"/>
    <w:rsid w:val="000662F3"/>
    <w:rsid w:val="0006704D"/>
    <w:rsid w:val="000675B4"/>
    <w:rsid w:val="00071AE5"/>
    <w:rsid w:val="000720A5"/>
    <w:rsid w:val="00075574"/>
    <w:rsid w:val="00075D1F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0381"/>
    <w:rsid w:val="00091969"/>
    <w:rsid w:val="0009341B"/>
    <w:rsid w:val="00093853"/>
    <w:rsid w:val="000943C8"/>
    <w:rsid w:val="00094476"/>
    <w:rsid w:val="00094A4E"/>
    <w:rsid w:val="000A07FC"/>
    <w:rsid w:val="000A12CF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3013"/>
    <w:rsid w:val="000C3794"/>
    <w:rsid w:val="000C4240"/>
    <w:rsid w:val="000C42D5"/>
    <w:rsid w:val="000C6645"/>
    <w:rsid w:val="000C7FDB"/>
    <w:rsid w:val="000D010B"/>
    <w:rsid w:val="000D224E"/>
    <w:rsid w:val="000D342D"/>
    <w:rsid w:val="000D5101"/>
    <w:rsid w:val="000D6D2F"/>
    <w:rsid w:val="000D7D5A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74E"/>
    <w:rsid w:val="000F4974"/>
    <w:rsid w:val="001005E3"/>
    <w:rsid w:val="001010D5"/>
    <w:rsid w:val="00101665"/>
    <w:rsid w:val="0010345A"/>
    <w:rsid w:val="00104A64"/>
    <w:rsid w:val="00107062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2E05"/>
    <w:rsid w:val="00143CB8"/>
    <w:rsid w:val="001465E4"/>
    <w:rsid w:val="0014672F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7BB6"/>
    <w:rsid w:val="001A0F00"/>
    <w:rsid w:val="001A0F5A"/>
    <w:rsid w:val="001A2B4D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E05D3"/>
    <w:rsid w:val="001E152C"/>
    <w:rsid w:val="001E1A9B"/>
    <w:rsid w:val="001E1FF6"/>
    <w:rsid w:val="001E282C"/>
    <w:rsid w:val="001E3213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0AA7"/>
    <w:rsid w:val="00201E91"/>
    <w:rsid w:val="002032F1"/>
    <w:rsid w:val="002033F0"/>
    <w:rsid w:val="00203A79"/>
    <w:rsid w:val="00205E86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6A6B"/>
    <w:rsid w:val="00237219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0795"/>
    <w:rsid w:val="00254841"/>
    <w:rsid w:val="0025698F"/>
    <w:rsid w:val="00260EC1"/>
    <w:rsid w:val="00261CD4"/>
    <w:rsid w:val="00261EB7"/>
    <w:rsid w:val="00262475"/>
    <w:rsid w:val="002645FD"/>
    <w:rsid w:val="00264B79"/>
    <w:rsid w:val="00266546"/>
    <w:rsid w:val="002708F1"/>
    <w:rsid w:val="00270C8B"/>
    <w:rsid w:val="00272BC6"/>
    <w:rsid w:val="00273F7B"/>
    <w:rsid w:val="0027616B"/>
    <w:rsid w:val="00277E38"/>
    <w:rsid w:val="00277FF5"/>
    <w:rsid w:val="0028078C"/>
    <w:rsid w:val="00284A2D"/>
    <w:rsid w:val="00285122"/>
    <w:rsid w:val="00286B37"/>
    <w:rsid w:val="0029167B"/>
    <w:rsid w:val="002945D9"/>
    <w:rsid w:val="002A095F"/>
    <w:rsid w:val="002A2A42"/>
    <w:rsid w:val="002A3103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C4420"/>
    <w:rsid w:val="002C66B4"/>
    <w:rsid w:val="002C69BD"/>
    <w:rsid w:val="002D1025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46A0"/>
    <w:rsid w:val="00316EFC"/>
    <w:rsid w:val="00317F32"/>
    <w:rsid w:val="00320972"/>
    <w:rsid w:val="003209CE"/>
    <w:rsid w:val="003255F3"/>
    <w:rsid w:val="003336E1"/>
    <w:rsid w:val="00333A20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76BF7"/>
    <w:rsid w:val="00377DFB"/>
    <w:rsid w:val="003816E2"/>
    <w:rsid w:val="003818C6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DD3"/>
    <w:rsid w:val="003B7A53"/>
    <w:rsid w:val="003C162E"/>
    <w:rsid w:val="003C2316"/>
    <w:rsid w:val="003C27CC"/>
    <w:rsid w:val="003C57A8"/>
    <w:rsid w:val="003D03E6"/>
    <w:rsid w:val="003D2462"/>
    <w:rsid w:val="003D342A"/>
    <w:rsid w:val="003D37A2"/>
    <w:rsid w:val="003D41D1"/>
    <w:rsid w:val="003D67D9"/>
    <w:rsid w:val="003D71F4"/>
    <w:rsid w:val="003D77B9"/>
    <w:rsid w:val="003E1795"/>
    <w:rsid w:val="003E27CE"/>
    <w:rsid w:val="003E5B76"/>
    <w:rsid w:val="003E61CB"/>
    <w:rsid w:val="003E7F4E"/>
    <w:rsid w:val="003F0685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249"/>
    <w:rsid w:val="0041482D"/>
    <w:rsid w:val="004151E8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6093A"/>
    <w:rsid w:val="00463623"/>
    <w:rsid w:val="0046412C"/>
    <w:rsid w:val="004656CA"/>
    <w:rsid w:val="00466E16"/>
    <w:rsid w:val="004679F5"/>
    <w:rsid w:val="004701F9"/>
    <w:rsid w:val="00470B09"/>
    <w:rsid w:val="0047552A"/>
    <w:rsid w:val="00475C10"/>
    <w:rsid w:val="004760D9"/>
    <w:rsid w:val="00476752"/>
    <w:rsid w:val="0047676E"/>
    <w:rsid w:val="004772CA"/>
    <w:rsid w:val="0048017B"/>
    <w:rsid w:val="004812B1"/>
    <w:rsid w:val="004816D3"/>
    <w:rsid w:val="00483021"/>
    <w:rsid w:val="0048463B"/>
    <w:rsid w:val="0048471A"/>
    <w:rsid w:val="00486B01"/>
    <w:rsid w:val="00491AE5"/>
    <w:rsid w:val="004923C1"/>
    <w:rsid w:val="00492403"/>
    <w:rsid w:val="004939F1"/>
    <w:rsid w:val="00496DAB"/>
    <w:rsid w:val="00497D25"/>
    <w:rsid w:val="004A05A2"/>
    <w:rsid w:val="004A1B5A"/>
    <w:rsid w:val="004A1BD6"/>
    <w:rsid w:val="004A2678"/>
    <w:rsid w:val="004A3BE8"/>
    <w:rsid w:val="004A44E9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3F17"/>
    <w:rsid w:val="004F4454"/>
    <w:rsid w:val="005019D2"/>
    <w:rsid w:val="005037D6"/>
    <w:rsid w:val="00503F11"/>
    <w:rsid w:val="00504AC0"/>
    <w:rsid w:val="00504CAC"/>
    <w:rsid w:val="0050542E"/>
    <w:rsid w:val="00506A9D"/>
    <w:rsid w:val="00506AD6"/>
    <w:rsid w:val="005106FE"/>
    <w:rsid w:val="00510A52"/>
    <w:rsid w:val="00510BE5"/>
    <w:rsid w:val="005120BB"/>
    <w:rsid w:val="00512B50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42AA"/>
    <w:rsid w:val="00536870"/>
    <w:rsid w:val="0053726A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C4"/>
    <w:rsid w:val="005647AF"/>
    <w:rsid w:val="005653C3"/>
    <w:rsid w:val="005660BD"/>
    <w:rsid w:val="0056670C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3491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5AEE"/>
    <w:rsid w:val="00635E15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69EA"/>
    <w:rsid w:val="006A703D"/>
    <w:rsid w:val="006A7D9A"/>
    <w:rsid w:val="006B061D"/>
    <w:rsid w:val="006B1792"/>
    <w:rsid w:val="006B250D"/>
    <w:rsid w:val="006B2D08"/>
    <w:rsid w:val="006B40A4"/>
    <w:rsid w:val="006B4EB8"/>
    <w:rsid w:val="006B640D"/>
    <w:rsid w:val="006B6581"/>
    <w:rsid w:val="006B7D8F"/>
    <w:rsid w:val="006C1416"/>
    <w:rsid w:val="006C1E18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5484B"/>
    <w:rsid w:val="00756EAC"/>
    <w:rsid w:val="0075749F"/>
    <w:rsid w:val="007606EF"/>
    <w:rsid w:val="00761550"/>
    <w:rsid w:val="007620A7"/>
    <w:rsid w:val="00762C2A"/>
    <w:rsid w:val="00763129"/>
    <w:rsid w:val="00764F62"/>
    <w:rsid w:val="0076671D"/>
    <w:rsid w:val="00771F2A"/>
    <w:rsid w:val="00772A50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76E3"/>
    <w:rsid w:val="007908E8"/>
    <w:rsid w:val="00793184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B09"/>
    <w:rsid w:val="007A3D84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177F"/>
    <w:rsid w:val="007C3FD2"/>
    <w:rsid w:val="007C4E83"/>
    <w:rsid w:val="007C5936"/>
    <w:rsid w:val="007C696D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866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E9A"/>
    <w:rsid w:val="00814AE2"/>
    <w:rsid w:val="00816889"/>
    <w:rsid w:val="00820103"/>
    <w:rsid w:val="008211AB"/>
    <w:rsid w:val="008225A0"/>
    <w:rsid w:val="0082312E"/>
    <w:rsid w:val="0082374B"/>
    <w:rsid w:val="00824E2F"/>
    <w:rsid w:val="00824ECA"/>
    <w:rsid w:val="00825096"/>
    <w:rsid w:val="0082626D"/>
    <w:rsid w:val="008317D5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2E9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59"/>
    <w:rsid w:val="00896FA0"/>
    <w:rsid w:val="0089740A"/>
    <w:rsid w:val="00897B69"/>
    <w:rsid w:val="008A057D"/>
    <w:rsid w:val="008A1BE9"/>
    <w:rsid w:val="008A5A63"/>
    <w:rsid w:val="008A73F2"/>
    <w:rsid w:val="008A78B6"/>
    <w:rsid w:val="008B036F"/>
    <w:rsid w:val="008B0BC3"/>
    <w:rsid w:val="008B2F44"/>
    <w:rsid w:val="008B3424"/>
    <w:rsid w:val="008B3F9A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1033A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B7D"/>
    <w:rsid w:val="009A3D41"/>
    <w:rsid w:val="009B22D7"/>
    <w:rsid w:val="009B4385"/>
    <w:rsid w:val="009B4E76"/>
    <w:rsid w:val="009B57B7"/>
    <w:rsid w:val="009B58A2"/>
    <w:rsid w:val="009B677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E0B80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525A"/>
    <w:rsid w:val="00A2553D"/>
    <w:rsid w:val="00A30D11"/>
    <w:rsid w:val="00A31F6B"/>
    <w:rsid w:val="00A33BC7"/>
    <w:rsid w:val="00A3445D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93F"/>
    <w:rsid w:val="00A63F74"/>
    <w:rsid w:val="00A6654E"/>
    <w:rsid w:val="00A67B6D"/>
    <w:rsid w:val="00A710E1"/>
    <w:rsid w:val="00A734F6"/>
    <w:rsid w:val="00A73928"/>
    <w:rsid w:val="00A73B55"/>
    <w:rsid w:val="00A73BF1"/>
    <w:rsid w:val="00A73CF7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1D8B"/>
    <w:rsid w:val="00AA28B9"/>
    <w:rsid w:val="00AA3F95"/>
    <w:rsid w:val="00AA74F7"/>
    <w:rsid w:val="00AB02CC"/>
    <w:rsid w:val="00AB0640"/>
    <w:rsid w:val="00AB23EC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55A9"/>
    <w:rsid w:val="00AD7097"/>
    <w:rsid w:val="00AD719E"/>
    <w:rsid w:val="00AD7B16"/>
    <w:rsid w:val="00AE349C"/>
    <w:rsid w:val="00AE5504"/>
    <w:rsid w:val="00AF04A6"/>
    <w:rsid w:val="00AF19BD"/>
    <w:rsid w:val="00AF2665"/>
    <w:rsid w:val="00AF3E1D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20B4A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560B"/>
    <w:rsid w:val="00B35E24"/>
    <w:rsid w:val="00B369E6"/>
    <w:rsid w:val="00B37A1C"/>
    <w:rsid w:val="00B37C17"/>
    <w:rsid w:val="00B37F0D"/>
    <w:rsid w:val="00B40154"/>
    <w:rsid w:val="00B41298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6FF"/>
    <w:rsid w:val="00BB5C8C"/>
    <w:rsid w:val="00BB5D64"/>
    <w:rsid w:val="00BB5E62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525F"/>
    <w:rsid w:val="00C45364"/>
    <w:rsid w:val="00C4546B"/>
    <w:rsid w:val="00C455F7"/>
    <w:rsid w:val="00C4666F"/>
    <w:rsid w:val="00C51D6B"/>
    <w:rsid w:val="00C52835"/>
    <w:rsid w:val="00C54911"/>
    <w:rsid w:val="00C55D3E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2E6A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4BF"/>
    <w:rsid w:val="00D237BD"/>
    <w:rsid w:val="00D26452"/>
    <w:rsid w:val="00D264F8"/>
    <w:rsid w:val="00D27C61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0E3"/>
    <w:rsid w:val="00DA296E"/>
    <w:rsid w:val="00DA4D4B"/>
    <w:rsid w:val="00DA512B"/>
    <w:rsid w:val="00DB03B8"/>
    <w:rsid w:val="00DB0F31"/>
    <w:rsid w:val="00DB115E"/>
    <w:rsid w:val="00DB1C8F"/>
    <w:rsid w:val="00DB3862"/>
    <w:rsid w:val="00DB4557"/>
    <w:rsid w:val="00DB6942"/>
    <w:rsid w:val="00DB73A9"/>
    <w:rsid w:val="00DB7C54"/>
    <w:rsid w:val="00DC044A"/>
    <w:rsid w:val="00DC11B4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9E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06997"/>
    <w:rsid w:val="00E12341"/>
    <w:rsid w:val="00E12633"/>
    <w:rsid w:val="00E12726"/>
    <w:rsid w:val="00E1329D"/>
    <w:rsid w:val="00E1339E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46C5"/>
    <w:rsid w:val="00E756CA"/>
    <w:rsid w:val="00E76DBA"/>
    <w:rsid w:val="00E83098"/>
    <w:rsid w:val="00E839CA"/>
    <w:rsid w:val="00E84845"/>
    <w:rsid w:val="00E87B5E"/>
    <w:rsid w:val="00E9003B"/>
    <w:rsid w:val="00E90840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6E5F"/>
    <w:rsid w:val="00EB24A6"/>
    <w:rsid w:val="00EB2AD8"/>
    <w:rsid w:val="00EB2F64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3698"/>
    <w:rsid w:val="00F74112"/>
    <w:rsid w:val="00F74183"/>
    <w:rsid w:val="00F774B9"/>
    <w:rsid w:val="00F80D43"/>
    <w:rsid w:val="00F8273A"/>
    <w:rsid w:val="00F82AA6"/>
    <w:rsid w:val="00F8336F"/>
    <w:rsid w:val="00F844B6"/>
    <w:rsid w:val="00F85552"/>
    <w:rsid w:val="00F9161C"/>
    <w:rsid w:val="00F92D84"/>
    <w:rsid w:val="00F92F1D"/>
    <w:rsid w:val="00F950C8"/>
    <w:rsid w:val="00F958C0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A91"/>
    <w:rsid w:val="00FC45FC"/>
    <w:rsid w:val="00FC4BBB"/>
    <w:rsid w:val="00FC55A0"/>
    <w:rsid w:val="00FC6C6B"/>
    <w:rsid w:val="00FD4082"/>
    <w:rsid w:val="00FD55D0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0F60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8019</TotalTime>
  <Pages>4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301</cp:revision>
  <cp:lastPrinted>2011-06-01T15:10:00Z</cp:lastPrinted>
  <dcterms:created xsi:type="dcterms:W3CDTF">2021-09-16T09:43:00Z</dcterms:created>
  <dcterms:modified xsi:type="dcterms:W3CDTF">2023-06-15T16:12:00Z</dcterms:modified>
</cp:coreProperties>
</file>