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02B32" w14:textId="5BEF6FC3" w:rsidR="00961A38" w:rsidRPr="00531139" w:rsidRDefault="00961A38">
      <w:pPr>
        <w:pStyle w:val="BodyText"/>
        <w:tabs>
          <w:tab w:val="left" w:pos="9072"/>
        </w:tabs>
      </w:pPr>
      <w:r w:rsidRPr="00531139">
        <w:t>3GPP TSG-RAN WG5 interim Working Document</w:t>
      </w:r>
    </w:p>
    <w:p w14:paraId="7A85E1B8" w14:textId="77777777" w:rsidR="00961A38" w:rsidRPr="00531139" w:rsidRDefault="00961A38">
      <w:pPr>
        <w:pStyle w:val="FP"/>
        <w:rPr>
          <w:rFonts w:ascii="Arial" w:hAnsi="Arial"/>
          <w:b/>
          <w:i/>
          <w:noProof/>
        </w:rPr>
      </w:pPr>
      <w:r w:rsidRPr="00531139">
        <w:rPr>
          <w:rFonts w:ascii="Arial" w:hAnsi="Arial"/>
          <w:b/>
          <w:i/>
          <w:noProof/>
        </w:rPr>
        <w:t>Copyright Notification</w:t>
      </w:r>
    </w:p>
    <w:p w14:paraId="7D3157C3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No part may be reproduced except as authorized by written permission.</w:t>
      </w:r>
    </w:p>
    <w:p w14:paraId="6900C0DC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The copyright and the foregoing restriction extend to reproduction in all media.</w:t>
      </w:r>
    </w:p>
    <w:p w14:paraId="5CF39CD9" w14:textId="144AE206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© 20</w:t>
      </w:r>
      <w:r w:rsidR="00875EAF">
        <w:rPr>
          <w:noProof/>
        </w:rPr>
        <w:t>2</w:t>
      </w:r>
      <w:r w:rsidR="000E5075">
        <w:rPr>
          <w:noProof/>
        </w:rPr>
        <w:t>3</w:t>
      </w:r>
      <w:r w:rsidRPr="00531139">
        <w:rPr>
          <w:noProof/>
        </w:rPr>
        <w:t xml:space="preserve">, 3GPP Organizational Partners (ARIB, ATIS, CCSA, ETSI, </w:t>
      </w:r>
      <w:r w:rsidR="007A3D84" w:rsidRPr="00531139">
        <w:t xml:space="preserve">TSDSI, </w:t>
      </w:r>
      <w:r w:rsidRPr="00531139">
        <w:rPr>
          <w:noProof/>
        </w:rPr>
        <w:t>TTA, TTC).</w:t>
      </w:r>
      <w:bookmarkStart w:id="0" w:name="copyrightaddon"/>
      <w:bookmarkEnd w:id="0"/>
    </w:p>
    <w:p w14:paraId="08D52460" w14:textId="77777777" w:rsidR="00961A38" w:rsidRPr="00531139" w:rsidRDefault="00961A38">
      <w:pPr>
        <w:rPr>
          <w:noProof/>
        </w:rPr>
      </w:pPr>
      <w:r w:rsidRPr="00531139">
        <w:rPr>
          <w:noProof/>
        </w:rPr>
        <w:t>All rights reserved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6773"/>
      </w:tblGrid>
      <w:tr w:rsidR="00961A38" w:rsidRPr="00531139" w14:paraId="20A6CA6C" w14:textId="77777777" w:rsidTr="00EA0FB5">
        <w:trPr>
          <w:cantSplit/>
        </w:trPr>
        <w:tc>
          <w:tcPr>
            <w:tcW w:w="9923" w:type="dxa"/>
            <w:gridSpan w:val="2"/>
          </w:tcPr>
          <w:p w14:paraId="73E12DCB" w14:textId="64D22EA2" w:rsidR="00961A38" w:rsidRPr="009C446D" w:rsidRDefault="00961A38" w:rsidP="0093744B">
            <w:pPr>
              <w:tabs>
                <w:tab w:val="left" w:pos="1164"/>
                <w:tab w:val="left" w:pos="1985"/>
              </w:tabs>
              <w:spacing w:before="120" w:after="120"/>
              <w:jc w:val="center"/>
              <w:rPr>
                <w:rFonts w:ascii="Arial" w:hAnsi="Arial"/>
                <w:b/>
                <w:sz w:val="24"/>
              </w:rPr>
            </w:pPr>
            <w:r w:rsidRPr="009C446D">
              <w:rPr>
                <w:rFonts w:ascii="Arial" w:hAnsi="Arial"/>
                <w:b/>
                <w:sz w:val="24"/>
              </w:rPr>
              <w:t>RAN5 iWD-</w:t>
            </w:r>
            <w:r w:rsidR="00087A67" w:rsidRPr="009C446D">
              <w:rPr>
                <w:rFonts w:ascii="Arial" w:hAnsi="Arial"/>
                <w:b/>
                <w:sz w:val="24"/>
              </w:rPr>
              <w:t>TTCN3</w:t>
            </w:r>
            <w:r w:rsidRPr="009C446D">
              <w:rPr>
                <w:rFonts w:ascii="Arial" w:hAnsi="Arial"/>
                <w:b/>
                <w:sz w:val="24"/>
              </w:rPr>
              <w:t>-B20</w:t>
            </w:r>
            <w:r w:rsidR="001A2B4D">
              <w:rPr>
                <w:rFonts w:ascii="Arial" w:hAnsi="Arial"/>
                <w:b/>
                <w:sz w:val="24"/>
              </w:rPr>
              <w:t>2</w:t>
            </w:r>
            <w:r w:rsidR="00CA075D">
              <w:rPr>
                <w:rFonts w:ascii="Arial" w:hAnsi="Arial"/>
                <w:b/>
                <w:sz w:val="24"/>
              </w:rPr>
              <w:t>2</w:t>
            </w:r>
            <w:r w:rsidR="001A2B4D">
              <w:rPr>
                <w:rFonts w:ascii="Arial" w:hAnsi="Arial"/>
                <w:b/>
                <w:sz w:val="24"/>
              </w:rPr>
              <w:t>-09</w:t>
            </w:r>
            <w:r w:rsidRPr="009C446D">
              <w:rPr>
                <w:rFonts w:ascii="Arial" w:hAnsi="Arial"/>
                <w:b/>
                <w:sz w:val="24"/>
              </w:rPr>
              <w:t>_</w:t>
            </w:r>
            <w:r w:rsidR="006328C3" w:rsidRPr="009C446D">
              <w:rPr>
                <w:rFonts w:ascii="Arial" w:hAnsi="Arial"/>
                <w:b/>
                <w:sz w:val="24"/>
              </w:rPr>
              <w:t>D2</w:t>
            </w:r>
            <w:r w:rsidR="000E5075">
              <w:rPr>
                <w:rFonts w:ascii="Arial" w:hAnsi="Arial"/>
                <w:b/>
                <w:sz w:val="24"/>
              </w:rPr>
              <w:t>3</w:t>
            </w:r>
            <w:r w:rsidR="006328C3" w:rsidRPr="009C446D">
              <w:rPr>
                <w:rFonts w:ascii="Arial" w:hAnsi="Arial"/>
                <w:b/>
                <w:sz w:val="24"/>
              </w:rPr>
              <w:t>wk</w:t>
            </w:r>
            <w:r w:rsidR="000E5075">
              <w:rPr>
                <w:rFonts w:ascii="Arial" w:hAnsi="Arial"/>
                <w:b/>
                <w:sz w:val="24"/>
              </w:rPr>
              <w:t>12</w:t>
            </w:r>
          </w:p>
        </w:tc>
      </w:tr>
      <w:tr w:rsidR="00961A38" w:rsidRPr="00531139" w14:paraId="6C58CB25" w14:textId="77777777" w:rsidTr="00EA0FB5">
        <w:tc>
          <w:tcPr>
            <w:tcW w:w="3150" w:type="dxa"/>
          </w:tcPr>
          <w:p w14:paraId="39B04682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C446D">
              <w:rPr>
                <w:rFonts w:ascii="Arial" w:hAnsi="Arial"/>
                <w:b/>
              </w:rPr>
              <w:t>Purpose of the document:</w:t>
            </w:r>
          </w:p>
        </w:tc>
        <w:tc>
          <w:tcPr>
            <w:tcW w:w="6773" w:type="dxa"/>
          </w:tcPr>
          <w:p w14:paraId="3A8DC8B0" w14:textId="77777777" w:rsidR="00961A38" w:rsidRPr="009C446D" w:rsidRDefault="00961A38">
            <w:pPr>
              <w:pStyle w:val="TAL"/>
              <w:spacing w:before="60"/>
            </w:pP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>TTCN delivery</w:t>
            </w:r>
          </w:p>
        </w:tc>
      </w:tr>
      <w:tr w:rsidR="00961A38" w:rsidRPr="00531139" w14:paraId="6B4B7F40" w14:textId="77777777" w:rsidTr="00EA0FB5">
        <w:tc>
          <w:tcPr>
            <w:tcW w:w="3150" w:type="dxa"/>
          </w:tcPr>
          <w:p w14:paraId="25764806" w14:textId="77777777" w:rsidR="00961A38" w:rsidRPr="00264B79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64B79">
              <w:rPr>
                <w:rFonts w:ascii="Arial" w:hAnsi="Arial"/>
                <w:b/>
              </w:rPr>
              <w:t>Source:</w:t>
            </w:r>
          </w:p>
        </w:tc>
        <w:tc>
          <w:tcPr>
            <w:tcW w:w="6773" w:type="dxa"/>
          </w:tcPr>
          <w:p w14:paraId="45B5D224" w14:textId="121897EC" w:rsidR="00961A38" w:rsidRPr="009C446D" w:rsidRDefault="003F1FD4">
            <w:pPr>
              <w:pStyle w:val="TAL"/>
              <w:spacing w:before="60"/>
              <w:rPr>
                <w:lang w:val="fr-FR"/>
              </w:rPr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3GPP</w:t>
            </w: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 xml:space="preserve"> </w:t>
            </w:r>
            <w:r w:rsidR="00961A38" w:rsidRPr="009C446D">
              <w:rPr>
                <w:snapToGrid w:val="0"/>
                <w:color w:val="000000"/>
                <w:sz w:val="20"/>
                <w:lang w:val="de-DE" w:eastAsia="de-DE"/>
              </w:rPr>
              <w:t>MCC TF160</w:t>
            </w:r>
          </w:p>
        </w:tc>
      </w:tr>
      <w:tr w:rsidR="00961A38" w:rsidRPr="00531139" w14:paraId="25DDF5E8" w14:textId="77777777" w:rsidTr="00EA0FB5">
        <w:tc>
          <w:tcPr>
            <w:tcW w:w="3150" w:type="dxa"/>
          </w:tcPr>
          <w:p w14:paraId="4A5DA1BA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Date:</w:t>
            </w:r>
          </w:p>
        </w:tc>
        <w:tc>
          <w:tcPr>
            <w:tcW w:w="6773" w:type="dxa"/>
          </w:tcPr>
          <w:p w14:paraId="05123092" w14:textId="54D26F9A" w:rsidR="00961A38" w:rsidRPr="00215F76" w:rsidRDefault="000E5075" w:rsidP="007355B9">
            <w:pPr>
              <w:pStyle w:val="TAL"/>
              <w:spacing w:before="60"/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24</w:t>
            </w:r>
            <w:r w:rsidR="00E9003B">
              <w:rPr>
                <w:snapToGrid w:val="0"/>
                <w:color w:val="000000"/>
                <w:sz w:val="20"/>
                <w:lang w:val="de-DE" w:eastAsia="de-DE"/>
              </w:rPr>
              <w:t xml:space="preserve">th </w:t>
            </w:r>
            <w:r>
              <w:rPr>
                <w:snapToGrid w:val="0"/>
                <w:color w:val="000000"/>
                <w:sz w:val="20"/>
                <w:lang w:val="de-DE" w:eastAsia="de-DE"/>
              </w:rPr>
              <w:t>March</w:t>
            </w:r>
            <w:r w:rsidR="00BB2B12">
              <w:rPr>
                <w:snapToGrid w:val="0"/>
                <w:color w:val="000000"/>
                <w:sz w:val="20"/>
                <w:lang w:val="de-DE" w:eastAsia="de-DE"/>
              </w:rPr>
              <w:t xml:space="preserve"> 202</w:t>
            </w:r>
            <w:r>
              <w:rPr>
                <w:snapToGrid w:val="0"/>
                <w:color w:val="000000"/>
                <w:sz w:val="20"/>
                <w:lang w:val="de-DE" w:eastAsia="de-DE"/>
              </w:rPr>
              <w:t>3</w:t>
            </w:r>
          </w:p>
        </w:tc>
      </w:tr>
      <w:tr w:rsidR="00BA3330" w:rsidRPr="00531139" w14:paraId="04630D97" w14:textId="77777777" w:rsidTr="00EA0FB5">
        <w:trPr>
          <w:trHeight w:val="559"/>
        </w:trPr>
        <w:tc>
          <w:tcPr>
            <w:tcW w:w="3150" w:type="dxa"/>
          </w:tcPr>
          <w:p w14:paraId="4F2F86D8" w14:textId="77777777" w:rsidR="00BA3330" w:rsidRPr="009C446D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Core specifications for type definitions baseline:</w:t>
            </w:r>
          </w:p>
        </w:tc>
        <w:tc>
          <w:tcPr>
            <w:tcW w:w="6773" w:type="dxa"/>
          </w:tcPr>
          <w:p w14:paraId="0F63D367" w14:textId="7FBBF409" w:rsidR="00A805AD" w:rsidRPr="00B3560B" w:rsidRDefault="00A805AD" w:rsidP="00DD030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B3560B">
              <w:rPr>
                <w:snapToGrid w:val="0"/>
                <w:sz w:val="20"/>
                <w:szCs w:val="20"/>
              </w:rPr>
              <w:t>Release 1</w:t>
            </w:r>
            <w:r w:rsidR="00CA075D">
              <w:rPr>
                <w:snapToGrid w:val="0"/>
                <w:sz w:val="20"/>
                <w:szCs w:val="20"/>
              </w:rPr>
              <w:t>7</w:t>
            </w:r>
            <w:r w:rsidRPr="00B3560B">
              <w:rPr>
                <w:snapToGrid w:val="0"/>
                <w:sz w:val="20"/>
                <w:szCs w:val="20"/>
              </w:rPr>
              <w:t>, September 202</w:t>
            </w:r>
            <w:r w:rsidR="00CA075D">
              <w:rPr>
                <w:snapToGrid w:val="0"/>
                <w:sz w:val="20"/>
                <w:szCs w:val="20"/>
              </w:rPr>
              <w:t>2</w:t>
            </w:r>
            <w:r w:rsidR="007606EF" w:rsidRPr="00B3560B">
              <w:rPr>
                <w:snapToGrid w:val="0"/>
                <w:sz w:val="20"/>
                <w:szCs w:val="20"/>
              </w:rPr>
              <w:t xml:space="preserve"> </w:t>
            </w:r>
          </w:p>
          <w:p w14:paraId="6CB55AA3" w14:textId="0DBECB4B" w:rsidR="00CB46C0" w:rsidRPr="009C446D" w:rsidRDefault="00CB46C0" w:rsidP="00CA075D">
            <w:pPr>
              <w:pStyle w:val="TAL"/>
              <w:spacing w:before="60"/>
              <w:rPr>
                <w:sz w:val="20"/>
                <w:szCs w:val="20"/>
                <w:lang w:val="en-US"/>
              </w:rPr>
            </w:pPr>
          </w:p>
        </w:tc>
      </w:tr>
      <w:tr w:rsidR="00BA3330" w:rsidRPr="00531139" w14:paraId="5F6C8EFF" w14:textId="77777777" w:rsidTr="00EA0FB5">
        <w:trPr>
          <w:trHeight w:val="777"/>
        </w:trPr>
        <w:tc>
          <w:tcPr>
            <w:tcW w:w="3150" w:type="dxa"/>
          </w:tcPr>
          <w:p w14:paraId="670CFC65" w14:textId="77777777" w:rsidR="00BA3330" w:rsidRPr="00A96AE5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A96AE5">
              <w:rPr>
                <w:rFonts w:ascii="Arial" w:hAnsi="Arial"/>
                <w:b/>
              </w:rPr>
              <w:t>Prose test specifications:</w:t>
            </w:r>
          </w:p>
        </w:tc>
        <w:tc>
          <w:tcPr>
            <w:tcW w:w="6773" w:type="dxa"/>
          </w:tcPr>
          <w:p w14:paraId="783BA4C6" w14:textId="07612452" w:rsidR="00BA3330" w:rsidRPr="00DB0F31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A96AE5">
              <w:rPr>
                <w:sz w:val="20"/>
                <w:lang w:val="pt-BR"/>
              </w:rPr>
              <w:t>38508-1-</w:t>
            </w:r>
            <w:r w:rsidR="00F531F2">
              <w:rPr>
                <w:sz w:val="20"/>
                <w:lang w:val="pt-BR"/>
              </w:rPr>
              <w:t>h</w:t>
            </w:r>
            <w:r w:rsidR="00723694">
              <w:rPr>
                <w:sz w:val="20"/>
                <w:lang w:val="pt-BR"/>
              </w:rPr>
              <w:t>7</w:t>
            </w:r>
            <w:r w:rsidR="00310F02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 xml:space="preserve">, </w:t>
            </w:r>
            <w:r w:rsidRPr="00A96AE5">
              <w:rPr>
                <w:sz w:val="20"/>
                <w:szCs w:val="20"/>
                <w:lang w:val="pt-BR"/>
              </w:rPr>
              <w:t>38508-2</w:t>
            </w:r>
            <w:r w:rsidR="00C62229" w:rsidRPr="00A96AE5">
              <w:rPr>
                <w:sz w:val="20"/>
                <w:szCs w:val="20"/>
                <w:lang w:val="pt-BR"/>
              </w:rPr>
              <w:t>-</w:t>
            </w:r>
            <w:r w:rsidR="00F531F2">
              <w:rPr>
                <w:sz w:val="20"/>
                <w:szCs w:val="20"/>
                <w:lang w:val="pt-BR"/>
              </w:rPr>
              <w:t>h</w:t>
            </w:r>
            <w:r w:rsidR="00723694">
              <w:rPr>
                <w:sz w:val="20"/>
                <w:szCs w:val="20"/>
                <w:lang w:val="pt-BR"/>
              </w:rPr>
              <w:t>7</w:t>
            </w:r>
            <w:r w:rsidR="00C62229" w:rsidRPr="00A96AE5">
              <w:rPr>
                <w:sz w:val="20"/>
                <w:szCs w:val="20"/>
                <w:lang w:val="pt-BR"/>
              </w:rPr>
              <w:t>0</w:t>
            </w:r>
            <w:r w:rsidRPr="00A96AE5">
              <w:rPr>
                <w:sz w:val="20"/>
                <w:szCs w:val="20"/>
                <w:lang w:val="pt-BR"/>
              </w:rPr>
              <w:t>, 38509</w:t>
            </w:r>
            <w:r w:rsidRPr="00A96AE5">
              <w:rPr>
                <w:sz w:val="20"/>
                <w:lang w:val="pt-BR"/>
              </w:rPr>
              <w:t>-</w:t>
            </w:r>
            <w:r w:rsidR="000178FC">
              <w:rPr>
                <w:sz w:val="20"/>
                <w:lang w:val="pt-BR"/>
              </w:rPr>
              <w:t>h</w:t>
            </w:r>
            <w:r w:rsidR="00723694">
              <w:rPr>
                <w:sz w:val="20"/>
                <w:lang w:val="pt-BR"/>
              </w:rPr>
              <w:t>2</w:t>
            </w:r>
            <w:r w:rsidR="000C7FDB" w:rsidRPr="00A96AE5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>, 38523-1-</w:t>
            </w:r>
            <w:r w:rsidR="00CA075D">
              <w:rPr>
                <w:sz w:val="20"/>
                <w:lang w:val="pt-BR"/>
              </w:rPr>
              <w:t>h</w:t>
            </w:r>
            <w:r w:rsidR="00723694">
              <w:rPr>
                <w:sz w:val="20"/>
                <w:lang w:val="pt-BR"/>
              </w:rPr>
              <w:t>1</w:t>
            </w:r>
            <w:r w:rsidR="00B03574" w:rsidRPr="00A96AE5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 xml:space="preserve">, </w:t>
            </w:r>
            <w:r w:rsidRPr="00DB0F31">
              <w:rPr>
                <w:sz w:val="20"/>
                <w:lang w:val="pt-BR"/>
              </w:rPr>
              <w:t>38523-2-</w:t>
            </w:r>
            <w:r w:rsidR="00DB0F31" w:rsidRPr="00DB0F31">
              <w:rPr>
                <w:sz w:val="20"/>
                <w:lang w:val="pt-BR"/>
              </w:rPr>
              <w:t>h</w:t>
            </w:r>
            <w:r w:rsidR="00BA167A">
              <w:rPr>
                <w:sz w:val="20"/>
                <w:lang w:val="pt-BR"/>
              </w:rPr>
              <w:t>1</w:t>
            </w:r>
            <w:r w:rsidRPr="00DB0F31">
              <w:rPr>
                <w:sz w:val="20"/>
                <w:lang w:val="pt-BR"/>
              </w:rPr>
              <w:t>0</w:t>
            </w:r>
          </w:p>
          <w:p w14:paraId="232D4A53" w14:textId="008D004C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36508-</w:t>
            </w:r>
            <w:r w:rsidR="00904090" w:rsidRPr="00DB0F31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="00BA167A">
              <w:rPr>
                <w:snapToGrid w:val="0"/>
                <w:color w:val="000000"/>
                <w:sz w:val="20"/>
                <w:lang w:val="pt-BR" w:eastAsia="de-DE"/>
              </w:rPr>
              <w:t>4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36509-</w:t>
            </w:r>
            <w:r w:rsidR="000178FC" w:rsidRPr="00DB0F31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="00BA167A">
              <w:rPr>
                <w:snapToGrid w:val="0"/>
                <w:color w:val="000000"/>
                <w:sz w:val="20"/>
                <w:lang w:val="pt-BR" w:eastAsia="de-DE"/>
              </w:rPr>
              <w:t>2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36523-1-</w:t>
            </w:r>
            <w:r w:rsidR="0011416F" w:rsidRPr="00DB0F31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="00BA167A">
              <w:rPr>
                <w:snapToGrid w:val="0"/>
                <w:color w:val="000000"/>
                <w:sz w:val="20"/>
                <w:lang w:val="pt-BR" w:eastAsia="de-DE"/>
              </w:rPr>
              <w:t>4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36523-2-</w:t>
            </w:r>
            <w:r w:rsidR="0011416F" w:rsidRPr="00DB0F31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="00BA167A">
              <w:rPr>
                <w:snapToGrid w:val="0"/>
                <w:color w:val="000000"/>
                <w:sz w:val="20"/>
                <w:lang w:val="pt-BR" w:eastAsia="de-DE"/>
              </w:rPr>
              <w:t>4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</w:p>
          <w:p w14:paraId="1B891883" w14:textId="3B397404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34108-f</w:t>
            </w:r>
            <w:r w:rsidR="00640658" w:rsidRPr="00DB0F31">
              <w:rPr>
                <w:snapToGrid w:val="0"/>
                <w:color w:val="000000"/>
                <w:sz w:val="20"/>
                <w:lang w:val="pt-BR" w:eastAsia="de-DE"/>
              </w:rPr>
              <w:t>2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34109-</w:t>
            </w:r>
            <w:r w:rsidR="000178FC" w:rsidRPr="00DB0F31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 xml:space="preserve">00, </w:t>
            </w:r>
            <w:r w:rsidRPr="00DB0F31">
              <w:rPr>
                <w:sz w:val="20"/>
                <w:lang w:val="pt-BR"/>
              </w:rPr>
              <w:t>34123-1-f</w:t>
            </w:r>
            <w:r w:rsidR="00A4635E" w:rsidRPr="00DB0F31">
              <w:rPr>
                <w:sz w:val="20"/>
                <w:lang w:val="pt-BR"/>
              </w:rPr>
              <w:t>6</w:t>
            </w:r>
            <w:r w:rsidRPr="00DB0F31">
              <w:rPr>
                <w:sz w:val="20"/>
                <w:lang w:val="pt-BR"/>
              </w:rPr>
              <w:t>0, 34123-2-f</w:t>
            </w:r>
            <w:r w:rsidR="000178FC" w:rsidRPr="00DB0F31">
              <w:rPr>
                <w:sz w:val="20"/>
                <w:lang w:val="pt-BR"/>
              </w:rPr>
              <w:t>3</w:t>
            </w:r>
            <w:r w:rsidRPr="00DB0F31">
              <w:rPr>
                <w:sz w:val="20"/>
                <w:lang w:val="pt-BR"/>
              </w:rPr>
              <w:t>0</w:t>
            </w:r>
          </w:p>
          <w:p w14:paraId="757E2291" w14:textId="3DC05425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34229-1-</w:t>
            </w:r>
            <w:r w:rsidR="0093333F" w:rsidRPr="00DB0F31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BA167A">
              <w:rPr>
                <w:snapToGrid w:val="0"/>
                <w:color w:val="000000"/>
                <w:sz w:val="20"/>
                <w:lang w:val="pt-BR" w:eastAsia="de-DE"/>
              </w:rPr>
              <w:t>4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34229-2-</w:t>
            </w:r>
            <w:r w:rsidR="00AD3CB7" w:rsidRPr="00DB0F31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BA167A">
              <w:rPr>
                <w:snapToGrid w:val="0"/>
                <w:color w:val="000000"/>
                <w:sz w:val="20"/>
                <w:lang w:val="pt-BR" w:eastAsia="de-DE"/>
              </w:rPr>
              <w:t>5</w:t>
            </w:r>
            <w:r w:rsidR="00640658" w:rsidRPr="00DB0F31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  <w:r w:rsidR="00F05083" w:rsidRPr="00DB0F31">
              <w:rPr>
                <w:snapToGrid w:val="0"/>
                <w:color w:val="000000"/>
                <w:sz w:val="20"/>
                <w:lang w:val="pt-BR" w:eastAsia="de-DE"/>
              </w:rPr>
              <w:t>, 34229-5-</w:t>
            </w:r>
            <w:r w:rsidR="00CB57A3" w:rsidRPr="00DB0F31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BA167A">
              <w:rPr>
                <w:snapToGrid w:val="0"/>
                <w:color w:val="000000"/>
                <w:sz w:val="20"/>
                <w:lang w:val="pt-BR" w:eastAsia="de-DE"/>
              </w:rPr>
              <w:t>5</w:t>
            </w:r>
            <w:r w:rsidR="00F531F2" w:rsidRPr="00DB0F31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</w:p>
          <w:p w14:paraId="030111BC" w14:textId="033515BC" w:rsidR="00BA3330" w:rsidRPr="00DB0F31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DB0F31">
              <w:rPr>
                <w:sz w:val="20"/>
                <w:lang w:val="pt-BR"/>
              </w:rPr>
              <w:t>37571-2-</w:t>
            </w:r>
            <w:r w:rsidR="007B6CE9" w:rsidRPr="00DB0F31">
              <w:rPr>
                <w:sz w:val="20"/>
                <w:lang w:val="pt-BR"/>
              </w:rPr>
              <w:t>g</w:t>
            </w:r>
            <w:r w:rsidR="00BA167A">
              <w:rPr>
                <w:sz w:val="20"/>
                <w:lang w:val="pt-BR"/>
              </w:rPr>
              <w:t>e</w:t>
            </w:r>
            <w:r w:rsidRPr="00DB0F31">
              <w:rPr>
                <w:sz w:val="20"/>
                <w:lang w:val="pt-BR"/>
              </w:rPr>
              <w:t>0, 37571-3-</w:t>
            </w:r>
            <w:r w:rsidR="007B6CE9" w:rsidRPr="00DB0F31">
              <w:rPr>
                <w:sz w:val="20"/>
                <w:lang w:val="pt-BR"/>
              </w:rPr>
              <w:t>g</w:t>
            </w:r>
            <w:r w:rsidR="00BA167A">
              <w:rPr>
                <w:sz w:val="20"/>
                <w:lang w:val="pt-BR"/>
              </w:rPr>
              <w:t>e</w:t>
            </w:r>
            <w:r w:rsidRPr="00DB0F31">
              <w:rPr>
                <w:sz w:val="20"/>
                <w:lang w:val="pt-BR"/>
              </w:rPr>
              <w:t>0, 37571-5-</w:t>
            </w:r>
            <w:r w:rsidR="007B6CE9" w:rsidRPr="00DB0F31">
              <w:rPr>
                <w:sz w:val="20"/>
                <w:lang w:val="pt-BR"/>
              </w:rPr>
              <w:t>g</w:t>
            </w:r>
            <w:r w:rsidR="00BA167A">
              <w:rPr>
                <w:sz w:val="20"/>
                <w:lang w:val="pt-BR"/>
              </w:rPr>
              <w:t>a</w:t>
            </w:r>
            <w:r w:rsidR="00A96AE5" w:rsidRPr="00DB0F31">
              <w:rPr>
                <w:sz w:val="20"/>
                <w:lang w:val="pt-BR"/>
              </w:rPr>
              <w:t>0</w:t>
            </w:r>
          </w:p>
          <w:p w14:paraId="343C2E7B" w14:textId="6B783976" w:rsidR="007908E8" w:rsidRPr="00A96AE5" w:rsidRDefault="007908E8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DB0F31">
              <w:rPr>
                <w:sz w:val="20"/>
                <w:lang w:val="pt-BR"/>
              </w:rPr>
              <w:t>36579-1-f</w:t>
            </w:r>
            <w:r w:rsidR="00BA167A">
              <w:rPr>
                <w:sz w:val="20"/>
                <w:lang w:val="pt-BR"/>
              </w:rPr>
              <w:t>8</w:t>
            </w:r>
            <w:r w:rsidR="008C14D7" w:rsidRPr="00DB0F31">
              <w:rPr>
                <w:sz w:val="20"/>
                <w:lang w:val="pt-BR"/>
              </w:rPr>
              <w:t>0</w:t>
            </w:r>
            <w:r w:rsidRPr="00DB0F31">
              <w:rPr>
                <w:sz w:val="20"/>
                <w:lang w:val="pt-BR"/>
              </w:rPr>
              <w:t>, 36579-2-</w:t>
            </w:r>
            <w:r w:rsidR="004425E4" w:rsidRPr="00DB0F31">
              <w:rPr>
                <w:sz w:val="20"/>
                <w:lang w:val="pt-BR"/>
              </w:rPr>
              <w:t>f</w:t>
            </w:r>
            <w:r w:rsidR="00BA167A">
              <w:rPr>
                <w:sz w:val="20"/>
                <w:lang w:val="pt-BR"/>
              </w:rPr>
              <w:t>6</w:t>
            </w:r>
            <w:r w:rsidRPr="00DB0F31">
              <w:rPr>
                <w:sz w:val="20"/>
                <w:lang w:val="pt-BR"/>
              </w:rPr>
              <w:t>0, 36579-4-</w:t>
            </w:r>
            <w:r w:rsidR="004425E4" w:rsidRPr="00DB0F31">
              <w:rPr>
                <w:sz w:val="20"/>
                <w:lang w:val="pt-BR"/>
              </w:rPr>
              <w:t>f</w:t>
            </w:r>
            <w:r w:rsidR="00A4635E" w:rsidRPr="00DB0F31">
              <w:rPr>
                <w:sz w:val="20"/>
                <w:lang w:val="pt-BR"/>
              </w:rPr>
              <w:t>4</w:t>
            </w:r>
            <w:r w:rsidRPr="00DB0F31">
              <w:rPr>
                <w:sz w:val="20"/>
                <w:lang w:val="pt-BR"/>
              </w:rPr>
              <w:t>0</w:t>
            </w:r>
            <w:r w:rsidR="00C32A48" w:rsidRPr="00DB0F31">
              <w:rPr>
                <w:sz w:val="20"/>
                <w:lang w:val="pt-BR"/>
              </w:rPr>
              <w:t>, 36579-</w:t>
            </w:r>
            <w:r w:rsidR="002A3103" w:rsidRPr="00DB0F31">
              <w:rPr>
                <w:sz w:val="20"/>
                <w:lang w:val="pt-BR"/>
              </w:rPr>
              <w:t>6</w:t>
            </w:r>
            <w:r w:rsidR="00C32A48" w:rsidRPr="00DB0F31">
              <w:rPr>
                <w:sz w:val="20"/>
                <w:lang w:val="pt-BR"/>
              </w:rPr>
              <w:t>-</w:t>
            </w:r>
            <w:r w:rsidR="002A3103" w:rsidRPr="00DB0F31">
              <w:rPr>
                <w:sz w:val="20"/>
                <w:lang w:val="pt-BR"/>
              </w:rPr>
              <w:t>f</w:t>
            </w:r>
            <w:r w:rsidR="00BA167A">
              <w:rPr>
                <w:sz w:val="20"/>
                <w:lang w:val="pt-BR"/>
              </w:rPr>
              <w:t>5</w:t>
            </w:r>
            <w:r w:rsidR="00C32A48" w:rsidRPr="00DB0F31">
              <w:rPr>
                <w:sz w:val="20"/>
                <w:lang w:val="pt-BR"/>
              </w:rPr>
              <w:t>0, 36579-</w:t>
            </w:r>
            <w:r w:rsidR="002A3103" w:rsidRPr="00DB0F31">
              <w:rPr>
                <w:sz w:val="20"/>
                <w:lang w:val="pt-BR"/>
              </w:rPr>
              <w:t>7</w:t>
            </w:r>
            <w:r w:rsidR="00C32A48" w:rsidRPr="00DB0F31">
              <w:rPr>
                <w:sz w:val="20"/>
                <w:lang w:val="pt-BR"/>
              </w:rPr>
              <w:t>-f</w:t>
            </w:r>
            <w:r w:rsidR="00BA167A">
              <w:rPr>
                <w:sz w:val="20"/>
                <w:lang w:val="pt-BR"/>
              </w:rPr>
              <w:t>4</w:t>
            </w:r>
            <w:r w:rsidR="00C32A48" w:rsidRPr="00DB0F31">
              <w:rPr>
                <w:sz w:val="20"/>
                <w:lang w:val="pt-BR"/>
              </w:rPr>
              <w:t>0</w:t>
            </w:r>
          </w:p>
          <w:p w14:paraId="5B1212EA" w14:textId="77777777" w:rsidR="009C4278" w:rsidRPr="00A96AE5" w:rsidRDefault="009C4278" w:rsidP="00C62BCC">
            <w:pPr>
              <w:pStyle w:val="TAL"/>
              <w:spacing w:before="60"/>
              <w:rPr>
                <w:sz w:val="20"/>
                <w:lang w:val="pt-BR"/>
              </w:rPr>
            </w:pPr>
          </w:p>
        </w:tc>
      </w:tr>
      <w:tr w:rsidR="00BA3330" w:rsidRPr="00531139" w14:paraId="084CCCE4" w14:textId="77777777" w:rsidTr="00EA0FB5">
        <w:trPr>
          <w:trHeight w:val="514"/>
        </w:trPr>
        <w:tc>
          <w:tcPr>
            <w:tcW w:w="3150" w:type="dxa"/>
          </w:tcPr>
          <w:p w14:paraId="62B6C45F" w14:textId="77777777" w:rsidR="00BA3330" w:rsidRPr="00224288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24288">
              <w:rPr>
                <w:rFonts w:ascii="Arial" w:hAnsi="Arial"/>
                <w:b/>
              </w:rPr>
              <w:t>TTCN test specifications:</w:t>
            </w:r>
          </w:p>
        </w:tc>
        <w:tc>
          <w:tcPr>
            <w:tcW w:w="6773" w:type="dxa"/>
          </w:tcPr>
          <w:p w14:paraId="18985465" w14:textId="482F167B" w:rsidR="00BA3330" w:rsidRPr="0022428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38523-3-</w:t>
            </w:r>
            <w:r w:rsidR="00635E15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1D6DFF">
              <w:rPr>
                <w:snapToGrid w:val="0"/>
                <w:color w:val="000000"/>
                <w:sz w:val="20"/>
                <w:lang w:val="de-DE" w:eastAsia="de-DE"/>
              </w:rPr>
              <w:t>5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36523-3-</w:t>
            </w:r>
            <w:r w:rsidR="00635E15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1D6DFF">
              <w:rPr>
                <w:snapToGrid w:val="0"/>
                <w:color w:val="000000"/>
                <w:sz w:val="20"/>
                <w:lang w:val="de-DE" w:eastAsia="de-DE"/>
              </w:rPr>
              <w:t>5</w:t>
            </w:r>
            <w:r w:rsidR="006772AE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, 34123-3-</w:t>
            </w:r>
            <w:r w:rsidR="001D6DFF">
              <w:rPr>
                <w:snapToGrid w:val="0"/>
                <w:color w:val="000000"/>
                <w:sz w:val="20"/>
                <w:lang w:val="de-DE" w:eastAsia="de-DE"/>
              </w:rPr>
              <w:t>h0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34229-3-</w:t>
            </w:r>
            <w:r w:rsidR="001D6DFF">
              <w:rPr>
                <w:snapToGrid w:val="0"/>
                <w:color w:val="000000"/>
                <w:sz w:val="20"/>
                <w:lang w:val="de-DE" w:eastAsia="de-DE"/>
              </w:rPr>
              <w:t>h0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37571-4-</w:t>
            </w:r>
            <w:r w:rsidR="001D6DFF">
              <w:rPr>
                <w:snapToGrid w:val="0"/>
                <w:color w:val="000000"/>
                <w:sz w:val="20"/>
                <w:lang w:val="de-DE" w:eastAsia="de-DE"/>
              </w:rPr>
              <w:t>h0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="007908E8" w:rsidRPr="00224288">
              <w:rPr>
                <w:snapToGrid w:val="0"/>
                <w:color w:val="000000"/>
                <w:sz w:val="20"/>
                <w:lang w:val="de-DE" w:eastAsia="de-DE"/>
              </w:rPr>
              <w:t xml:space="preserve">, </w:t>
            </w:r>
            <w:r w:rsidR="007908E8" w:rsidRPr="002A3103">
              <w:rPr>
                <w:snapToGrid w:val="0"/>
                <w:color w:val="000000"/>
                <w:sz w:val="20"/>
                <w:lang w:val="de-DE" w:eastAsia="de-DE"/>
              </w:rPr>
              <w:t>36579-5-</w:t>
            </w:r>
            <w:r w:rsidR="001D6DFF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777B0D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="007908E8" w:rsidRPr="002A3103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</w:p>
          <w:p w14:paraId="26EA5F0A" w14:textId="77777777" w:rsidR="009C4278" w:rsidRPr="00224288" w:rsidRDefault="009C4278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</w:p>
        </w:tc>
      </w:tr>
      <w:tr w:rsidR="00BA3330" w:rsidRPr="00531139" w14:paraId="00EAB0E0" w14:textId="77777777" w:rsidTr="00EA0FB5">
        <w:tc>
          <w:tcPr>
            <w:tcW w:w="3150" w:type="dxa"/>
          </w:tcPr>
          <w:p w14:paraId="055CFA88" w14:textId="77777777" w:rsidR="00BA3330" w:rsidRPr="00F709E7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F709E7">
              <w:rPr>
                <w:rFonts w:ascii="Arial" w:hAnsi="Arial"/>
                <w:b/>
              </w:rPr>
              <w:t>GCF WI / PTCRB RFT references:</w:t>
            </w:r>
          </w:p>
        </w:tc>
        <w:tc>
          <w:tcPr>
            <w:tcW w:w="6773" w:type="dxa"/>
          </w:tcPr>
          <w:p w14:paraId="5B03F39E" w14:textId="50B77A4F" w:rsidR="00BA3330" w:rsidRPr="00FD4082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FD4082">
              <w:rPr>
                <w:b/>
                <w:snapToGrid w:val="0"/>
                <w:color w:val="000000"/>
                <w:sz w:val="20"/>
                <w:lang w:eastAsia="de-DE"/>
              </w:rPr>
              <w:t>5G:</w:t>
            </w:r>
            <w:r w:rsidRPr="00FD4082">
              <w:rPr>
                <w:snapToGrid w:val="0"/>
                <w:color w:val="000000"/>
                <w:sz w:val="20"/>
                <w:lang w:eastAsia="de-DE"/>
              </w:rPr>
              <w:t xml:space="preserve"> GCF WI-503, -504</w:t>
            </w:r>
            <w:r w:rsidR="000271BC" w:rsidRPr="00FD4082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224288" w:rsidRPr="00FD4082">
              <w:rPr>
                <w:snapToGrid w:val="0"/>
                <w:color w:val="000000"/>
                <w:sz w:val="20"/>
                <w:lang w:eastAsia="de-DE"/>
              </w:rPr>
              <w:t xml:space="preserve">-510, </w:t>
            </w:r>
            <w:r w:rsidR="009E301F" w:rsidRPr="00FD4082">
              <w:rPr>
                <w:snapToGrid w:val="0"/>
                <w:color w:val="000000"/>
                <w:sz w:val="20"/>
                <w:lang w:eastAsia="de-DE"/>
              </w:rPr>
              <w:t xml:space="preserve">-512, </w:t>
            </w:r>
            <w:r w:rsidR="000271BC" w:rsidRPr="00FD4082">
              <w:rPr>
                <w:snapToGrid w:val="0"/>
                <w:color w:val="000000"/>
                <w:sz w:val="20"/>
                <w:lang w:eastAsia="de-DE"/>
              </w:rPr>
              <w:t>-513</w:t>
            </w:r>
            <w:r w:rsidR="00DF5ECD" w:rsidRPr="00FD4082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761550" w:rsidRPr="00FD4082">
              <w:rPr>
                <w:snapToGrid w:val="0"/>
                <w:color w:val="000000"/>
                <w:sz w:val="20"/>
                <w:lang w:eastAsia="de-DE"/>
              </w:rPr>
              <w:t xml:space="preserve">-515, </w:t>
            </w:r>
            <w:r w:rsidR="00DF5ECD" w:rsidRPr="00FD4082">
              <w:rPr>
                <w:snapToGrid w:val="0"/>
                <w:color w:val="000000"/>
                <w:sz w:val="20"/>
                <w:lang w:eastAsia="de-DE"/>
              </w:rPr>
              <w:t>-516</w:t>
            </w:r>
            <w:r w:rsidR="00047BA2" w:rsidRPr="00FD4082">
              <w:rPr>
                <w:snapToGrid w:val="0"/>
                <w:color w:val="000000"/>
                <w:sz w:val="20"/>
                <w:lang w:eastAsia="de-DE"/>
              </w:rPr>
              <w:t>, -517</w:t>
            </w:r>
            <w:r w:rsidR="00F844B6" w:rsidRPr="00FD4082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236A6B" w:rsidRPr="00FD4082">
              <w:rPr>
                <w:snapToGrid w:val="0"/>
                <w:color w:val="000000"/>
                <w:sz w:val="20"/>
                <w:lang w:eastAsia="de-DE"/>
              </w:rPr>
              <w:t xml:space="preserve">-518, </w:t>
            </w:r>
            <w:r w:rsidR="00F844B6" w:rsidRPr="00FD4082">
              <w:rPr>
                <w:snapToGrid w:val="0"/>
                <w:color w:val="000000"/>
                <w:sz w:val="20"/>
                <w:lang w:eastAsia="de-DE"/>
              </w:rPr>
              <w:t>-519</w:t>
            </w:r>
            <w:r w:rsidR="00761550" w:rsidRPr="00FD4082">
              <w:rPr>
                <w:snapToGrid w:val="0"/>
                <w:color w:val="000000"/>
                <w:sz w:val="20"/>
                <w:lang w:eastAsia="de-DE"/>
              </w:rPr>
              <w:t>, -522</w:t>
            </w:r>
            <w:r w:rsidR="00E43949" w:rsidRPr="00FD4082">
              <w:rPr>
                <w:snapToGrid w:val="0"/>
                <w:color w:val="000000"/>
                <w:sz w:val="20"/>
                <w:lang w:eastAsia="de-DE"/>
              </w:rPr>
              <w:t>, -523, -529</w:t>
            </w:r>
            <w:r w:rsidR="00FD4082" w:rsidRPr="00FD4082">
              <w:rPr>
                <w:snapToGrid w:val="0"/>
                <w:color w:val="000000"/>
                <w:sz w:val="20"/>
                <w:lang w:eastAsia="de-DE"/>
              </w:rPr>
              <w:t>, -530, -531</w:t>
            </w:r>
          </w:p>
          <w:p w14:paraId="41A5E7CA" w14:textId="46B90FF1" w:rsidR="00BA3330" w:rsidRPr="00FD4082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FD4082">
              <w:rPr>
                <w:b/>
                <w:snapToGrid w:val="0"/>
                <w:color w:val="000000"/>
                <w:sz w:val="20"/>
                <w:lang w:eastAsia="de-DE"/>
              </w:rPr>
              <w:t>LTE:</w:t>
            </w:r>
            <w:r w:rsidRPr="00FD4082">
              <w:rPr>
                <w:snapToGrid w:val="0"/>
                <w:color w:val="000000"/>
                <w:sz w:val="20"/>
                <w:lang w:eastAsia="de-DE"/>
              </w:rPr>
              <w:t xml:space="preserve"> GCF WI-081, -082, -085, -086, -087, -088, -089, -091, -092, -095, -096, -097, -099, -150, -151, -154, -156, -162, -163, -164, -165, -167, -168, -169, -172, -173, -174, -177, -178, -179, -180, -181, -182, -183, -184, -191, -195, -199, -200, -201, -202, -203, -209, -210, -218, -220, -222, -223, -224, -225, -226, -227, -234, -237, -242, -243, -245, -251, -253, -254, -257, -262, -268, -272, -273, -278, -281, -282, </w:t>
            </w:r>
            <w:r w:rsidR="00DF5ECD" w:rsidRPr="00FD4082">
              <w:rPr>
                <w:snapToGrid w:val="0"/>
                <w:color w:val="000000"/>
                <w:sz w:val="20"/>
                <w:lang w:eastAsia="de-DE"/>
              </w:rPr>
              <w:t xml:space="preserve">-286, </w:t>
            </w:r>
            <w:r w:rsidRPr="00FD4082">
              <w:rPr>
                <w:snapToGrid w:val="0"/>
                <w:color w:val="000000"/>
                <w:sz w:val="20"/>
                <w:lang w:eastAsia="de-DE"/>
              </w:rPr>
              <w:t xml:space="preserve">-295, -298, </w:t>
            </w:r>
            <w:r w:rsidR="00DF5ECD" w:rsidRPr="00FD4082">
              <w:rPr>
                <w:snapToGrid w:val="0"/>
                <w:color w:val="000000"/>
                <w:sz w:val="20"/>
                <w:lang w:eastAsia="de-DE"/>
              </w:rPr>
              <w:t xml:space="preserve">-299, </w:t>
            </w:r>
            <w:r w:rsidRPr="00FD4082">
              <w:rPr>
                <w:snapToGrid w:val="0"/>
                <w:color w:val="000000"/>
                <w:sz w:val="20"/>
                <w:lang w:eastAsia="de-DE"/>
              </w:rPr>
              <w:t>-306</w:t>
            </w:r>
            <w:r w:rsidR="002E5576" w:rsidRPr="00FD4082">
              <w:rPr>
                <w:snapToGrid w:val="0"/>
                <w:color w:val="000000"/>
                <w:sz w:val="20"/>
                <w:lang w:eastAsia="de-DE"/>
              </w:rPr>
              <w:t>, -307, -312</w:t>
            </w:r>
            <w:r w:rsidR="001162FD" w:rsidRPr="00FD4082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D2124A" w:rsidRPr="00FD4082">
              <w:rPr>
                <w:snapToGrid w:val="0"/>
                <w:color w:val="000000"/>
                <w:sz w:val="20"/>
                <w:lang w:eastAsia="de-DE"/>
              </w:rPr>
              <w:t xml:space="preserve">-313, </w:t>
            </w:r>
            <w:r w:rsidR="001162FD" w:rsidRPr="00FD4082">
              <w:rPr>
                <w:snapToGrid w:val="0"/>
                <w:color w:val="000000"/>
                <w:sz w:val="20"/>
                <w:lang w:eastAsia="de-DE"/>
              </w:rPr>
              <w:t>-317</w:t>
            </w:r>
            <w:r w:rsidR="00047BA2" w:rsidRPr="00FD4082">
              <w:rPr>
                <w:snapToGrid w:val="0"/>
                <w:color w:val="000000"/>
                <w:sz w:val="20"/>
                <w:lang w:eastAsia="de-DE"/>
              </w:rPr>
              <w:t>, -322</w:t>
            </w:r>
          </w:p>
          <w:p w14:paraId="14B9FFBC" w14:textId="14F4DCD9" w:rsidR="00BA3330" w:rsidRPr="00FD4082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FD4082">
              <w:rPr>
                <w:snapToGrid w:val="0"/>
                <w:color w:val="000000"/>
                <w:sz w:val="20"/>
                <w:lang w:eastAsia="de-DE"/>
              </w:rPr>
              <w:t xml:space="preserve">       PTCRB R</w:t>
            </w:r>
            <w:r w:rsidR="004E23A2" w:rsidRPr="00FD4082">
              <w:rPr>
                <w:snapToGrid w:val="0"/>
                <w:color w:val="000000"/>
                <w:sz w:val="20"/>
                <w:lang w:eastAsia="de-DE"/>
              </w:rPr>
              <w:t>FT</w:t>
            </w:r>
            <w:r w:rsidRPr="00FD4082">
              <w:rPr>
                <w:snapToGrid w:val="0"/>
                <w:color w:val="000000"/>
                <w:sz w:val="20"/>
                <w:lang w:eastAsia="de-DE"/>
              </w:rPr>
              <w:t>-097, -107, -110, -111, -116, -117, -119, -120, -128, -130, -132, -135, -137, -139, -144</w:t>
            </w:r>
          </w:p>
          <w:p w14:paraId="3E94907C" w14:textId="77777777" w:rsidR="00BA3330" w:rsidRPr="00FD4082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FD4082">
              <w:rPr>
                <w:b/>
                <w:snapToGrid w:val="0"/>
                <w:color w:val="000000"/>
                <w:sz w:val="20"/>
                <w:lang w:eastAsia="de-DE"/>
              </w:rPr>
              <w:t>IMS:</w:t>
            </w:r>
            <w:r w:rsidRPr="00FD4082">
              <w:rPr>
                <w:snapToGrid w:val="0"/>
                <w:color w:val="000000"/>
                <w:sz w:val="20"/>
                <w:lang w:eastAsia="de-DE"/>
              </w:rPr>
              <w:t xml:space="preserve"> GCF WI-103, -128, -153, -154, -167, -168, -171, -198, -226, -241, -267, -283, -298</w:t>
            </w:r>
            <w:r w:rsidR="00D2124A" w:rsidRPr="00FD4082">
              <w:rPr>
                <w:snapToGrid w:val="0"/>
                <w:color w:val="000000"/>
                <w:sz w:val="20"/>
                <w:lang w:eastAsia="de-DE"/>
              </w:rPr>
              <w:t>, -505</w:t>
            </w:r>
            <w:r w:rsidRPr="00FD4082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PTCRB RFT-053, -092, -097, -106, -125</w:t>
            </w:r>
          </w:p>
          <w:p w14:paraId="6477BFEF" w14:textId="77777777" w:rsidR="00BA3330" w:rsidRPr="00FD4082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es-ES" w:eastAsia="de-DE"/>
              </w:rPr>
            </w:pPr>
            <w:r w:rsidRPr="00FD4082">
              <w:rPr>
                <w:b/>
                <w:snapToGrid w:val="0"/>
                <w:color w:val="000000"/>
                <w:sz w:val="20"/>
                <w:lang w:val="es-ES" w:eastAsia="de-DE"/>
              </w:rPr>
              <w:t>POS:</w:t>
            </w:r>
            <w:r w:rsidRPr="00FD4082">
              <w:rPr>
                <w:snapToGrid w:val="0"/>
                <w:color w:val="000000"/>
                <w:sz w:val="20"/>
                <w:lang w:val="es-ES" w:eastAsia="de-DE"/>
              </w:rPr>
              <w:t xml:space="preserve"> GCF WI-166, -229</w:t>
            </w:r>
            <w:r w:rsidR="002E5576" w:rsidRPr="00FD4082">
              <w:rPr>
                <w:snapToGrid w:val="0"/>
                <w:color w:val="000000"/>
                <w:sz w:val="20"/>
                <w:lang w:val="es-ES" w:eastAsia="de-DE"/>
              </w:rPr>
              <w:t>, -506</w:t>
            </w:r>
            <w:r w:rsidRPr="00FD4082">
              <w:rPr>
                <w:snapToGrid w:val="0"/>
                <w:color w:val="000000"/>
                <w:sz w:val="20"/>
                <w:lang w:val="es-ES" w:eastAsia="de-DE"/>
              </w:rPr>
              <w:br/>
              <w:t xml:space="preserve">          PTCRB RFT-115</w:t>
            </w:r>
          </w:p>
          <w:p w14:paraId="610B1A53" w14:textId="77777777" w:rsidR="00227790" w:rsidRPr="00FD4082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FD4082">
              <w:rPr>
                <w:b/>
                <w:snapToGrid w:val="0"/>
                <w:color w:val="000000"/>
                <w:sz w:val="20"/>
                <w:lang w:eastAsia="de-DE"/>
              </w:rPr>
              <w:t>UTRAN:</w:t>
            </w:r>
            <w:r w:rsidRPr="00FD4082">
              <w:rPr>
                <w:snapToGrid w:val="0"/>
                <w:color w:val="000000"/>
                <w:sz w:val="20"/>
                <w:lang w:eastAsia="de-DE"/>
              </w:rPr>
              <w:t xml:space="preserve"> GCF WI-140, -189</w:t>
            </w:r>
            <w:r w:rsidRPr="00FD4082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     PTCRB RFT</w:t>
            </w:r>
            <w:r w:rsidR="00402D38" w:rsidRPr="00FD4082">
              <w:rPr>
                <w:snapToGrid w:val="0"/>
                <w:color w:val="000000"/>
                <w:sz w:val="20"/>
                <w:lang w:eastAsia="de-DE"/>
              </w:rPr>
              <w:t xml:space="preserve">-095, </w:t>
            </w:r>
            <w:r w:rsidRPr="00FD4082">
              <w:rPr>
                <w:snapToGrid w:val="0"/>
                <w:color w:val="000000"/>
                <w:sz w:val="20"/>
                <w:lang w:eastAsia="de-DE"/>
              </w:rPr>
              <w:t>-122</w:t>
            </w:r>
          </w:p>
          <w:p w14:paraId="5E92CEBE" w14:textId="428FF7FB" w:rsidR="007908E8" w:rsidRPr="00FD4082" w:rsidRDefault="007908E8" w:rsidP="007908E8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FD4082">
              <w:rPr>
                <w:b/>
                <w:bCs/>
                <w:snapToGrid w:val="0"/>
                <w:color w:val="000000"/>
                <w:sz w:val="20"/>
                <w:lang w:eastAsia="de-DE"/>
              </w:rPr>
              <w:t>MCX</w:t>
            </w:r>
            <w:r w:rsidRPr="00FD4082">
              <w:rPr>
                <w:snapToGrid w:val="0"/>
                <w:color w:val="000000"/>
                <w:sz w:val="20"/>
                <w:lang w:eastAsia="de-DE"/>
              </w:rPr>
              <w:t>: GCF WI-288</w:t>
            </w:r>
            <w:r w:rsidR="0086551A" w:rsidRPr="00FD4082">
              <w:rPr>
                <w:snapToGrid w:val="0"/>
                <w:color w:val="000000"/>
                <w:sz w:val="20"/>
                <w:lang w:eastAsia="de-DE"/>
              </w:rPr>
              <w:t>, -328, -329, -330, -331, -332</w:t>
            </w:r>
          </w:p>
          <w:p w14:paraId="5896015A" w14:textId="77777777" w:rsidR="009C4278" w:rsidRPr="008672E9" w:rsidRDefault="007908E8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FD4082">
              <w:rPr>
                <w:snapToGrid w:val="0"/>
                <w:color w:val="000000"/>
                <w:sz w:val="20"/>
                <w:lang w:eastAsia="de-DE"/>
              </w:rPr>
              <w:t xml:space="preserve">          PTCRB RFT-153</w:t>
            </w:r>
          </w:p>
          <w:p w14:paraId="01FDCE94" w14:textId="024CD50D" w:rsidR="00CB46C0" w:rsidRPr="008672E9" w:rsidRDefault="00CB46C0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</w:p>
        </w:tc>
      </w:tr>
      <w:tr w:rsidR="00BA3330" w:rsidRPr="008553AC" w14:paraId="1520DD68" w14:textId="77777777" w:rsidTr="00EA0FB5">
        <w:tc>
          <w:tcPr>
            <w:tcW w:w="3150" w:type="dxa"/>
          </w:tcPr>
          <w:p w14:paraId="4D13F1FE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Prose CRs implemented:</w:t>
            </w:r>
          </w:p>
          <w:p w14:paraId="46904231" w14:textId="6452219C" w:rsidR="006B6581" w:rsidRPr="00531139" w:rsidRDefault="006B6581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</w:p>
        </w:tc>
        <w:tc>
          <w:tcPr>
            <w:tcW w:w="6773" w:type="dxa"/>
          </w:tcPr>
          <w:p w14:paraId="274820D9" w14:textId="2A419A3F" w:rsidR="00497D25" w:rsidRPr="00E6032E" w:rsidRDefault="00497D25" w:rsidP="006B2D08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</w:pPr>
            <w:r w:rsidRPr="00497D25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R5-230066, R5-230067, R5-230077, R5-230093, R5-230094, R5-230109, R5-230110, R5-230112, R5-230115, R5-230116, R5-230121, R5-230146, R5-230275, R5-230276, R5-230279, R5-230280, R5-230295, R5-230296, R5-230323, R5-230324, R5-230335, R5-230336, R5-230376, R5-230377, R5-230383, R5-230384, R5-230435, R5-230439, R5-230444, R5-230577, </w:t>
            </w:r>
            <w:r w:rsidRPr="00497D25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lastRenderedPageBreak/>
              <w:t>R5-230579, R5-230581, R5-230582, R5-230583, R5-230590, R5-230591, R5-230592, R5-230593, R5-230594, R5-230595, R5-230596, R5-230601, R5-230647, R5-230675, R5-230726, R5-230757, R5-230775, R5-230846</w:t>
            </w:r>
            <w:r w:rsidR="00B35E24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 (partially implemented)</w:t>
            </w:r>
            <w:r w:rsidRPr="00497D25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, R5-230876, R5-230897, R5-230997, R5-231022, R5-231174, R5-231185, R5-231194, R5-231195, R5-231197, R5-231208, R5-231213, R5-231227, R5-231397, R5-231404, R5-231405, R5-231407, R5-231410, R5-231411, R5-231412, R5-231415, R5-231416, R5-231417, R5-231421, R5-231425, R5-231426, R5-231427, R5-231428, R5-231429, R5-231430, R5-231441, R5-231460, R5-231465, R5-231466, R5-231485, R5-231486, R5-231487, R5-231489, R5-231490, R5-231492, R5-231493, R5-231494, R5-231495, R5-231496, R5-231497, R5-231498, R5-231499, R5-231500, R5-231501, R5-231502, R5-231503, R5-231504, R5-231505, R5-231509, R5-231510, R5-231511, R5-231529, R5-231530, R5-231531, R5-231532, R5-231533, R5-231534, R5-231535, R5-231536, R5-231542, R5-231543, R5-231544, R5-231545, R5-231546, R5-231553, R5-231554, R5-231558, R5-231559, R5-231565, R5-231571, R5-231572, R5-231573, R5-231574, R5-231575, R5-231576, R5-231578, R5-231579, R5-231580, R5-231581, R5-231582, R5-231586, R5-231587, R5-231588, R5-231599, R5-231634, R5-231793, R5-231900, R5-231901, R5-231902, R5-231903, R5-231905, R5-231906, R5-231915</w:t>
            </w:r>
            <w:r w:rsidR="00B35E24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 </w:t>
            </w:r>
            <w:r w:rsidR="00B35E24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(partially implemented)</w:t>
            </w:r>
            <w:r w:rsidRPr="00497D25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, R5-231917, R5-231933, R5-231936, R5-231942, R5-231943, R5-231944, R5-231945, R5-231946, R5-231947, R5-231989, R5-232011, RP-230602</w:t>
            </w:r>
          </w:p>
        </w:tc>
      </w:tr>
      <w:tr w:rsidR="00BA3330" w:rsidRPr="00980B0B" w14:paraId="46317AEE" w14:textId="77777777" w:rsidTr="00EA0FB5">
        <w:tc>
          <w:tcPr>
            <w:tcW w:w="3150" w:type="dxa"/>
          </w:tcPr>
          <w:p w14:paraId="28DA9794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lastRenderedPageBreak/>
              <w:t>Prose CRs no impact (implemented already or no affect on TTCN)</w:t>
            </w:r>
          </w:p>
        </w:tc>
        <w:tc>
          <w:tcPr>
            <w:tcW w:w="6773" w:type="dxa"/>
          </w:tcPr>
          <w:p w14:paraId="64F5D677" w14:textId="3E249601" w:rsidR="000F474E" w:rsidRPr="00C45364" w:rsidRDefault="004F3F17" w:rsidP="00FF5ECC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  <w:r w:rsidRPr="004F3F17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R5-230065, R5-230078, R5-230097, R5-230103, R5-230107, R5-230108, R5-230113, R5-230114, R5-230118, R5-230119, R5-230120, R5-230123, R5-230124, R5-230126, R5-230128, R5-230131, R5-230133, R5-230134, R5-230135, R5-230147, R5-230148, R5-230151, R5-230152, R5-230153, R5-230154, R5-230287, R5-230297, R5-230438, R5-230457, R5-230598, R5-230676, R5-230727, R5-230728, R5-230729, R5-230730, R5-230733, R5-230754, R5-230755, R5-230794, R5-230795, R5-230803, R5-230891, R5-230922, R5-230923, R5-230963, R5-230966, R5-230999, R5-231002, R5-231023, R5-231061, R5-231062, R5-231063, R5-231064, R5-231065, R5-231066, R5-231069, R5-231070, R5-231071, R5-231072, R5-231079, R5-231167, R5-231188, R5-231198, R5-231218, R5-231236, R5-231243, R5-231245, R5-231257, R5-231398, R5-231399, R5-231402, R5-231406, R5-231408, R5-231409, R5-231413, R5-231414, R5-231423, R5-231424, R5-231435, R5-231506, R5-231507, R5-231562, R5-231564, R5-231570, R5-231577, R5-231605, R5-231606, R5-231607, R5-231635, R5-231636, R5-231777, R5-231797, R5-231843, R5-231867, R5-231874, R5-231904, R5-231908, R5-231911, R5-231914, R5-231937, R5-231938, R5-231939, R5-231940, R5-231941, R5-231948, R5-231949, R5-231974, R5-232000, R5-232001, R5-232002, R5-232003, R5-232004, R5-232005, R5-232006, R5-232007, R5-232008</w:t>
            </w:r>
          </w:p>
        </w:tc>
      </w:tr>
      <w:tr w:rsidR="00BA3330" w:rsidRPr="00531139" w14:paraId="43B9BC81" w14:textId="77777777" w:rsidTr="00EA0FB5">
        <w:tc>
          <w:tcPr>
            <w:tcW w:w="3150" w:type="dxa"/>
          </w:tcPr>
          <w:p w14:paraId="7345E548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TTCN CRs implemented:</w:t>
            </w:r>
          </w:p>
          <w:p w14:paraId="5B79FFC7" w14:textId="77777777" w:rsidR="00062187" w:rsidRPr="00062187" w:rsidRDefault="00062187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i/>
                <w:lang w:val="en-US"/>
              </w:rPr>
            </w:pPr>
            <w:r w:rsidRPr="00062187">
              <w:rPr>
                <w:rFonts w:ascii="Arial" w:hAnsi="Arial"/>
                <w:i/>
                <w:sz w:val="18"/>
                <w:lang w:val="en-US"/>
              </w:rPr>
              <w:t>NOTE: “no impact” means that the TTCN CR did not include any changes or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that</w:t>
            </w:r>
            <w:r w:rsidRPr="00062187">
              <w:rPr>
                <w:rFonts w:ascii="Arial" w:hAnsi="Arial"/>
                <w:i/>
                <w:sz w:val="18"/>
                <w:lang w:val="en-US"/>
              </w:rPr>
              <w:t xml:space="preserve"> the changes were covered by another CR.</w:t>
            </w:r>
          </w:p>
        </w:tc>
        <w:tc>
          <w:tcPr>
            <w:tcW w:w="6773" w:type="dxa"/>
          </w:tcPr>
          <w:p w14:paraId="7256629C" w14:textId="77777777" w:rsidR="00BA3330" w:rsidRPr="007858DB" w:rsidRDefault="00BA3330" w:rsidP="00BA3330">
            <w:pPr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B: </w:t>
            </w:r>
          </w:p>
          <w:p w14:paraId="7FACC79C" w14:textId="77777777" w:rsidR="00EC54BF" w:rsidRDefault="00EC54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EC54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R5s230001 (NR_FR1 7.1.1.12.3.NR5GC), </w:t>
            </w:r>
          </w:p>
          <w:p w14:paraId="21B49F18" w14:textId="77777777" w:rsidR="00EC54BF" w:rsidRDefault="00EC54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EC54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R5s230008 (NR_FR2 8.1.6.1.3.7.NR5GC), </w:t>
            </w:r>
          </w:p>
          <w:p w14:paraId="2DBFD829" w14:textId="77777777" w:rsidR="00EC54BF" w:rsidRDefault="00EC54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EC54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R5s230023 (NR_FR1 8.1.4.3.5.NR5GC), </w:t>
            </w:r>
          </w:p>
          <w:p w14:paraId="78D33C5B" w14:textId="77777777" w:rsidR="00EC54BF" w:rsidRDefault="00EC54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EC54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R5s230025 (NR_FR1 8.1.4.3.4.NR5GC), </w:t>
            </w:r>
          </w:p>
          <w:p w14:paraId="79257CCF" w14:textId="77777777" w:rsidR="00EC54BF" w:rsidRDefault="00EC54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EC54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R5s230031 (NR_FR1 6.1.2.15a.NR5GC), </w:t>
            </w:r>
          </w:p>
          <w:p w14:paraId="5361FC43" w14:textId="77777777" w:rsidR="00EC54BF" w:rsidRDefault="00EC54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EC54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R5s230033 (NR_FR1 6.1.1.4a.NR5GC), </w:t>
            </w:r>
          </w:p>
          <w:p w14:paraId="2DA16A94" w14:textId="77777777" w:rsidR="00EC54BF" w:rsidRDefault="00EC54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EC54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R5s230041 (NR_FR1 8.2.4.1.1.5.ENDC), </w:t>
            </w:r>
          </w:p>
          <w:p w14:paraId="3E4A97F7" w14:textId="77777777" w:rsidR="00EC54BF" w:rsidRDefault="00EC54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EC54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R5s230050 (NR_FR1 8.1.3.4.1.NR5GC), </w:t>
            </w:r>
          </w:p>
          <w:p w14:paraId="04E318AF" w14:textId="77777777" w:rsidR="00EC54BF" w:rsidRDefault="00EC54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EC54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R5s230098 (NR_FR2 8.2.2.1.2.NR5GC), </w:t>
            </w:r>
          </w:p>
          <w:p w14:paraId="141B6BC4" w14:textId="77777777" w:rsidR="00EC54BF" w:rsidRDefault="00EC54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EC54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R5s230124 (NR_FR1 9.1.10.4.NR5GC), </w:t>
            </w:r>
          </w:p>
          <w:p w14:paraId="15455604" w14:textId="77777777" w:rsidR="00EC54BF" w:rsidRDefault="00EC54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EC54BF">
              <w:rPr>
                <w:rFonts w:ascii="Arial" w:hAnsi="Arial"/>
                <w:snapToGrid w:val="0"/>
                <w:color w:val="000000"/>
                <w:lang w:val="pt-BR" w:eastAsia="de-DE"/>
              </w:rPr>
              <w:lastRenderedPageBreak/>
              <w:t xml:space="preserve">R5s230131 (NR_FR1 8.2.4.2.1.2.ENDC), </w:t>
            </w:r>
          </w:p>
          <w:p w14:paraId="77AB8D93" w14:textId="77777777" w:rsidR="00EC54BF" w:rsidRDefault="00EC54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EC54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R5s230133 (NR_FR1 11.3.10.NR5GC), </w:t>
            </w:r>
          </w:p>
          <w:p w14:paraId="7B10FC46" w14:textId="77777777" w:rsidR="00EC54BF" w:rsidRPr="003E27CE" w:rsidRDefault="00EC54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3E27CE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R5s230148 (NR_FR1 7.1.3.4.3.NR5GC), </w:t>
            </w:r>
          </w:p>
          <w:p w14:paraId="1DFC3942" w14:textId="77777777" w:rsidR="00EC54BF" w:rsidRDefault="00EC54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3E27CE">
              <w:rPr>
                <w:rFonts w:ascii="Arial" w:hAnsi="Arial"/>
                <w:snapToGrid w:val="0"/>
                <w:color w:val="000000"/>
                <w:lang w:val="pt-BR" w:eastAsia="de-DE"/>
              </w:rPr>
              <w:t>R5s230150 (NR_FR1 7.1.3.4.4.NR5GC),</w:t>
            </w:r>
            <w:r w:rsidRPr="00EC54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 </w:t>
            </w:r>
          </w:p>
          <w:p w14:paraId="17675275" w14:textId="77777777" w:rsidR="00EC54BF" w:rsidRDefault="00EC54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EC54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R5s230158 (NR_FR2 8.2.6.2.2.NR5GC), </w:t>
            </w:r>
          </w:p>
          <w:p w14:paraId="1C42905D" w14:textId="77777777" w:rsidR="00EC54BF" w:rsidRDefault="00EC54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EC54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R5s230215 (NR_FR1 9.1.9.4.NR5GC), </w:t>
            </w:r>
          </w:p>
          <w:p w14:paraId="2D8BD760" w14:textId="77777777" w:rsidR="00EC54BF" w:rsidRDefault="00EC54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EC54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R5s230217 (NR_FR1 10.1.8.1.NR5GC), </w:t>
            </w:r>
          </w:p>
          <w:p w14:paraId="64938628" w14:textId="77777777" w:rsidR="00EC54BF" w:rsidRDefault="00EC54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EC54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R5s230220 (NR_FR1 7.1.1.8.1.NR5GC), </w:t>
            </w:r>
          </w:p>
          <w:p w14:paraId="1AE7E39D" w14:textId="27D40908" w:rsidR="00EC54BF" w:rsidRDefault="00EC54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EC54BF">
              <w:rPr>
                <w:rFonts w:ascii="Arial" w:hAnsi="Arial"/>
                <w:snapToGrid w:val="0"/>
                <w:color w:val="000000"/>
                <w:lang w:val="pt-BR" w:eastAsia="de-DE"/>
              </w:rPr>
              <w:t>R5s230226 (NR_FR1 10.1.8.2.NR5GC)</w:t>
            </w:r>
            <w:r w:rsidR="001E1A9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 (partially implemented)</w:t>
            </w:r>
            <w:r w:rsidRPr="00EC54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, </w:t>
            </w:r>
          </w:p>
          <w:p w14:paraId="0AE099FC" w14:textId="77777777" w:rsidR="00EC54BF" w:rsidRDefault="00EC54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EC54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R5s230229 (NR_FR1 9.1.11.3.NR5GC), </w:t>
            </w:r>
          </w:p>
          <w:p w14:paraId="67B6EB64" w14:textId="6580135D" w:rsidR="00563D76" w:rsidRDefault="00EC54BF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EC54BF">
              <w:rPr>
                <w:rFonts w:ascii="Arial" w:hAnsi="Arial"/>
                <w:snapToGrid w:val="0"/>
                <w:color w:val="000000"/>
                <w:lang w:val="pt-BR" w:eastAsia="de-DE"/>
              </w:rPr>
              <w:t>R5s230251 (NR_FR1 7.1.1.8.1.ENDC)</w:t>
            </w:r>
          </w:p>
          <w:p w14:paraId="7D73C72D" w14:textId="57821AF2" w:rsidR="00EC54BF" w:rsidRDefault="00EC54BF" w:rsidP="002A7476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26DDAED5" w14:textId="77777777" w:rsidR="00EC54BF" w:rsidRDefault="00EC54BF" w:rsidP="00EC54BF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EC54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R5s230115 (LTE_SAE 11.3.6), R5s230164 (LTE_SAE 11.3.2), </w:t>
            </w:r>
          </w:p>
          <w:p w14:paraId="7C9E146A" w14:textId="77777777" w:rsidR="00EC54BF" w:rsidRDefault="00EC54BF" w:rsidP="002A7476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58C2CA80" w14:textId="77777777" w:rsidR="00EC54BF" w:rsidRDefault="00EC54BF" w:rsidP="00EC54BF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EC54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R5s230010 (POS 9.3.4.4.19s.NR5GC), </w:t>
            </w:r>
          </w:p>
          <w:p w14:paraId="43DF6A90" w14:textId="77777777" w:rsidR="00EC54BF" w:rsidRDefault="00EC54BF" w:rsidP="00EC54BF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EC54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R5s230012 (POS 9.3.4.4.20s.NR5GC), </w:t>
            </w:r>
          </w:p>
          <w:p w14:paraId="667D83DA" w14:textId="77777777" w:rsidR="00EC54BF" w:rsidRDefault="00EC54BF" w:rsidP="00EC54BF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EC54BF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R5s230101 (POS 9.3.4.4.21s.NR5GC), </w:t>
            </w:r>
          </w:p>
          <w:p w14:paraId="4774F42C" w14:textId="6CC80DBB" w:rsidR="00EC54BF" w:rsidRDefault="00EC54BF" w:rsidP="002A7476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51C39F4A" w14:textId="77777777" w:rsidR="00EC54BF" w:rsidRPr="007858DB" w:rsidRDefault="00EC54BF" w:rsidP="002A7476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54E7E60D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B, No impact: </w:t>
            </w:r>
          </w:p>
          <w:p w14:paraId="5F71608E" w14:textId="4E5F1DB7" w:rsidR="007D6A4B" w:rsidRPr="007858DB" w:rsidRDefault="007D6A4B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428C2A3E" w14:textId="77777777" w:rsidR="00284A2D" w:rsidRDefault="00284A2D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284A2D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R5s230104 (NR_FR2 8.2.4.3.1.1.ENDC), </w:t>
            </w:r>
          </w:p>
          <w:p w14:paraId="4E3BFC0F" w14:textId="77777777" w:rsidR="00284A2D" w:rsidRDefault="00284A2D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284A2D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R5s230135 (NR_FR2 8.1.6.1.4.2.NR5GC), </w:t>
            </w:r>
          </w:p>
          <w:p w14:paraId="66B6E1D4" w14:textId="77777777" w:rsidR="00284A2D" w:rsidRDefault="00284A2D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284A2D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R5s230137 (NR_FR2 8.1.6.1.4.8.NR5GC), </w:t>
            </w:r>
          </w:p>
          <w:p w14:paraId="2786F8D0" w14:textId="77777777" w:rsidR="00284A2D" w:rsidRDefault="00284A2D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284A2D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R5s230228 (NR_FR1 8.2.4.3.1.2.ENDC), </w:t>
            </w:r>
          </w:p>
          <w:p w14:paraId="34D838E8" w14:textId="77777777" w:rsidR="00284A2D" w:rsidRDefault="00284A2D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284A2D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R5s230234 (NR_FR1 7.1.1.7.1.3.ENDC), </w:t>
            </w:r>
          </w:p>
          <w:p w14:paraId="7335EB08" w14:textId="77777777" w:rsidR="00284A2D" w:rsidRDefault="00284A2D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284A2D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R5s230236 (NR_FR2 7.1.1.7.1.3.ENDC), </w:t>
            </w:r>
          </w:p>
          <w:p w14:paraId="22EAF5FE" w14:textId="77777777" w:rsidR="00284A2D" w:rsidRDefault="00284A2D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284A2D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R5s230244 (NR_FR2 9.1.5.1.1.NR5GC), </w:t>
            </w:r>
          </w:p>
          <w:p w14:paraId="3643193F" w14:textId="77777777" w:rsidR="00284A2D" w:rsidRDefault="00284A2D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284A2D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R5s230246 (NR_FR2 9.1.5.1.12.NR5GC), </w:t>
            </w:r>
          </w:p>
          <w:p w14:paraId="0867A207" w14:textId="77777777" w:rsidR="00284A2D" w:rsidRDefault="00284A2D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284A2D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R5s230248 (NR_FR2 9.1.5.1.14.NR5GC), </w:t>
            </w:r>
          </w:p>
          <w:p w14:paraId="739B8273" w14:textId="77777777" w:rsidR="00284A2D" w:rsidRDefault="00284A2D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284A2D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R5s230263 (NR_FR2 8.1.6.1.3.3.NR5GC), </w:t>
            </w:r>
          </w:p>
          <w:p w14:paraId="04C0A766" w14:textId="77777777" w:rsidR="00284A2D" w:rsidRDefault="00284A2D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284A2D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R5s230265 (NR_FR2 8.1.6.1.3.6.NR5GC), </w:t>
            </w:r>
          </w:p>
          <w:p w14:paraId="42A6AAAD" w14:textId="2FE87AED" w:rsidR="00563D76" w:rsidRDefault="00284A2D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284A2D">
              <w:rPr>
                <w:rFonts w:ascii="Arial" w:hAnsi="Arial"/>
                <w:snapToGrid w:val="0"/>
                <w:color w:val="000000"/>
                <w:lang w:val="pt-BR" w:eastAsia="de-DE"/>
              </w:rPr>
              <w:t>R5s230267 (NR_FR2 8.1.6.4.1.NR5GC)</w:t>
            </w:r>
          </w:p>
          <w:p w14:paraId="20C6BBFC" w14:textId="77777777" w:rsidR="00D325EE" w:rsidRPr="007858DB" w:rsidRDefault="00D325EE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10A6D044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F: </w:t>
            </w:r>
          </w:p>
          <w:p w14:paraId="6A906D6F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542825D8" w14:textId="69F27178" w:rsidR="009B4E76" w:rsidRDefault="001E1A9B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1E1A9B">
              <w:rPr>
                <w:rFonts w:ascii="Arial" w:hAnsi="Arial" w:cs="Arial"/>
                <w:color w:val="000000"/>
                <w:lang w:val="pt-BR"/>
              </w:rPr>
              <w:t>R5s221193</w:t>
            </w:r>
            <w:r>
              <w:rPr>
                <w:rFonts w:ascii="Arial" w:hAnsi="Arial" w:cs="Arial"/>
                <w:color w:val="000000"/>
                <w:lang w:val="pt-BR"/>
              </w:rPr>
              <w:t xml:space="preserve">, </w:t>
            </w:r>
            <w:r w:rsidRPr="001E1A9B">
              <w:rPr>
                <w:rFonts w:ascii="Arial" w:hAnsi="Arial" w:cs="Arial"/>
                <w:color w:val="000000"/>
                <w:lang w:val="pt-BR"/>
              </w:rPr>
              <w:t>R5s221272, R5s2213</w:t>
            </w:r>
            <w:r>
              <w:rPr>
                <w:rFonts w:ascii="Arial" w:hAnsi="Arial" w:cs="Arial"/>
                <w:color w:val="000000"/>
                <w:lang w:val="pt-BR"/>
              </w:rPr>
              <w:t>23</w:t>
            </w:r>
            <w:r w:rsidRPr="001E1A9B">
              <w:rPr>
                <w:rFonts w:ascii="Arial" w:hAnsi="Arial" w:cs="Arial"/>
                <w:color w:val="000000"/>
                <w:lang w:val="pt-BR"/>
              </w:rPr>
              <w:t>,</w:t>
            </w:r>
            <w:r>
              <w:rPr>
                <w:rFonts w:ascii="Arial" w:hAnsi="Arial" w:cs="Arial"/>
                <w:color w:val="000000"/>
                <w:lang w:val="pt-BR"/>
              </w:rPr>
              <w:t xml:space="preserve"> </w:t>
            </w:r>
            <w:r w:rsidRPr="001E1A9B">
              <w:rPr>
                <w:rFonts w:ascii="Arial" w:hAnsi="Arial" w:cs="Arial"/>
                <w:color w:val="000000"/>
                <w:lang w:val="pt-BR"/>
              </w:rPr>
              <w:t>R5s221338, R5s221355, R5s230005, R5s230006, R5s230014, R5s230015, R5s230027, R5s230035, R5s230043, R5s230046, R5s230060, R5s230061, R5s230062, R5s230063, R5s230064, R5s230065, R5s230066, R5s230067, R5s230068, R5s230071, R5s230072, R5s230074, R5s230077, R5s230078, R5s230079, R5s230080, R5s230082, R5s230084, R5s230085, R5s230086, R5s230087, R5s230088, R5s230089, R5s230090, R5s230091, R5s230092, R5s230095, R5s230096, R5s230097, R5s230103, R5s230107, R5s230108, R5s230110, R5s230112, R5s230118, R5s230120, R5s230121, R5s230122, R5s230123, R5s230126, R5s230127, R5s230129, R5s230130, R5s230138, R5s230140, R5s230141, R5s230142, R5s230143, R5s230144, R5s230145, R5s230147, R5s230152, R5s230154, R5s230156, R5s230157, R5s230160, R5s230161, R5s230166, R5s230169, R5s230172, R5s230173, R5s230174, R5s230175, R5s230176, R5s230189, R5s230190, R5s230197, R5s230198, R5s230199, R5s230200, R5s230201, R5s230214, R5s230219, R5s230222, R5s230223, R5s230232, R5s230250, R5s230256, R5s230261</w:t>
            </w:r>
          </w:p>
          <w:p w14:paraId="3A8EA6B9" w14:textId="77777777" w:rsidR="00D325EE" w:rsidRPr="007858DB" w:rsidRDefault="00D325EE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06D93E41" w14:textId="3768B3CF" w:rsidR="00BA3330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>Category F, no impact:</w:t>
            </w:r>
          </w:p>
          <w:p w14:paraId="46C6CC56" w14:textId="77777777" w:rsidR="00284A2D" w:rsidRPr="007858DB" w:rsidRDefault="00284A2D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45B477E7" w14:textId="77777777" w:rsidR="000C0E7E" w:rsidRDefault="00284A2D" w:rsidP="00BA3330">
            <w:pPr>
              <w:spacing w:after="0"/>
              <w:rPr>
                <w:rFonts w:ascii="Arial" w:hAnsi="Arial"/>
                <w:lang w:val="pt-BR"/>
              </w:rPr>
            </w:pPr>
            <w:r w:rsidRPr="00284A2D">
              <w:rPr>
                <w:rFonts w:ascii="Arial" w:hAnsi="Arial"/>
                <w:lang w:val="pt-BR"/>
              </w:rPr>
              <w:t>R5s230048, R5s230052, R5s230054, R5s230056, R5s230058, R5s230069</w:t>
            </w:r>
          </w:p>
          <w:p w14:paraId="0D7B069F" w14:textId="0714D823" w:rsidR="00284A2D" w:rsidRPr="007858DB" w:rsidRDefault="00284A2D" w:rsidP="00BA3330">
            <w:pPr>
              <w:spacing w:after="0"/>
              <w:rPr>
                <w:rFonts w:ascii="Arial" w:hAnsi="Arial"/>
                <w:lang w:val="pt-BR"/>
              </w:rPr>
            </w:pPr>
          </w:p>
        </w:tc>
      </w:tr>
      <w:tr w:rsidR="00BA3330" w:rsidRPr="00531139" w14:paraId="7AA31FEA" w14:textId="77777777" w:rsidTr="00EA0FB5">
        <w:tc>
          <w:tcPr>
            <w:tcW w:w="3150" w:type="dxa"/>
          </w:tcPr>
          <w:p w14:paraId="13C51A30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lastRenderedPageBreak/>
              <w:t>Test cases made verifiable:</w:t>
            </w:r>
          </w:p>
        </w:tc>
        <w:tc>
          <w:tcPr>
            <w:tcW w:w="6773" w:type="dxa"/>
          </w:tcPr>
          <w:p w14:paraId="7AA77916" w14:textId="5D1F4087" w:rsidR="00717CDD" w:rsidRPr="00216B4F" w:rsidRDefault="00717CDD" w:rsidP="00717CDD">
            <w:pPr>
              <w:pStyle w:val="NormalWeb"/>
              <w:spacing w:after="240" w:afterAutospacing="0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216B4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MCX</w:t>
            </w:r>
            <w:r w:rsidRPr="00216B4F">
              <w:rPr>
                <w:rFonts w:ascii="Arial" w:hAnsi="Arial" w:cs="Arial"/>
                <w:sz w:val="20"/>
                <w:szCs w:val="20"/>
                <w:lang w:val="fr-FR" w:eastAsia="en-US"/>
              </w:rPr>
              <w:t xml:space="preserve"> </w:t>
            </w:r>
            <w:r w:rsidRPr="00216B4F">
              <w:rPr>
                <w:rFonts w:ascii="Arial" w:hAnsi="Arial" w:cs="Arial"/>
                <w:sz w:val="20"/>
                <w:szCs w:val="20"/>
                <w:lang w:val="fr-FR" w:eastAsia="en-US"/>
              </w:rPr>
              <w:br/>
            </w:r>
            <w:r w:rsidR="00216B4F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Private</w:t>
            </w:r>
            <w:r w:rsidRPr="00216B4F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Call:</w:t>
            </w:r>
            <w:r w:rsidRPr="00216B4F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r w:rsidR="00216B4F" w:rsidRPr="00216B4F">
              <w:rPr>
                <w:rFonts w:ascii="Arial" w:hAnsi="Arial" w:cs="Arial"/>
                <w:sz w:val="20"/>
                <w:szCs w:val="20"/>
                <w:lang w:val="en-US" w:eastAsia="en-US"/>
              </w:rPr>
              <w:t>6.2.1.MCVideo, 6.2.2.MCVideo, 6.2.3.MCVideo, 6.2.4.MCVideo, 6.2.5.MCVideo, 6.2.6.MCVideo, 6.2.7.MCVideo, 6.2.8.MCVideo</w:t>
            </w:r>
            <w:r w:rsidR="00216B4F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="00216B4F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Emergency Alert</w:t>
            </w:r>
            <w:r w:rsidR="00216B4F" w:rsidRPr="00216B4F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:</w:t>
            </w:r>
            <w:r w:rsidR="00216B4F" w:rsidRPr="00216B4F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6.3.1.MCVideo, 6.3.2.MCVideo</w:t>
            </w:r>
            <w:r w:rsidR="00216B4F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="00216B4F" w:rsidRPr="00216B4F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Video Pull</w:t>
            </w:r>
            <w:r w:rsidR="00216B4F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216B4F" w:rsidRPr="00216B4F">
              <w:rPr>
                <w:rFonts w:ascii="Arial" w:hAnsi="Arial" w:cs="Arial"/>
                <w:sz w:val="20"/>
                <w:szCs w:val="20"/>
                <w:lang w:val="en-US" w:eastAsia="en-US"/>
              </w:rPr>
              <w:t>6.4.1.MCVideo</w:t>
            </w:r>
            <w:r w:rsidR="00216B4F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="00216B4F" w:rsidRPr="00216B4F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Video Pu</w:t>
            </w:r>
            <w:r w:rsidR="00216B4F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sh</w:t>
            </w:r>
            <w:r w:rsidR="00216B4F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216B4F" w:rsidRPr="00216B4F">
              <w:rPr>
                <w:rFonts w:ascii="Arial" w:hAnsi="Arial" w:cs="Arial"/>
                <w:sz w:val="20"/>
                <w:szCs w:val="20"/>
                <w:lang w:val="en-US" w:eastAsia="en-US"/>
              </w:rPr>
              <w:t>6.</w:t>
            </w:r>
            <w:r w:rsidR="00216B4F">
              <w:rPr>
                <w:rFonts w:ascii="Arial" w:hAnsi="Arial" w:cs="Arial"/>
                <w:sz w:val="20"/>
                <w:szCs w:val="20"/>
                <w:lang w:val="en-US" w:eastAsia="en-US"/>
              </w:rPr>
              <w:t>5</w:t>
            </w:r>
            <w:r w:rsidR="00216B4F" w:rsidRPr="00216B4F">
              <w:rPr>
                <w:rFonts w:ascii="Arial" w:hAnsi="Arial" w:cs="Arial"/>
                <w:sz w:val="20"/>
                <w:szCs w:val="20"/>
                <w:lang w:val="en-US" w:eastAsia="en-US"/>
              </w:rPr>
              <w:t>.1.MCVideo</w:t>
            </w:r>
            <w:r w:rsidR="00216B4F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="00216B4F" w:rsidRPr="00216B4F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Ambient viewing call</w:t>
            </w:r>
            <w:r w:rsidR="00216B4F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216B4F" w:rsidRPr="00216B4F">
              <w:rPr>
                <w:rFonts w:ascii="Arial" w:hAnsi="Arial" w:cs="Arial"/>
                <w:sz w:val="20"/>
                <w:szCs w:val="20"/>
                <w:lang w:val="en-US" w:eastAsia="en-US"/>
              </w:rPr>
              <w:t>6.7.1.MCVideo, 6.7.2.MCVideo</w:t>
            </w:r>
          </w:p>
          <w:p w14:paraId="5329E5C7" w14:textId="779F47E3" w:rsidR="00717CDD" w:rsidRPr="00216B4F" w:rsidRDefault="00717CDD" w:rsidP="00717CDD">
            <w:pPr>
              <w:pStyle w:val="NormalWeb"/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</w:pPr>
            <w:r w:rsidRPr="00216B4F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NR5GC_IRAT test suite</w:t>
            </w:r>
            <w:r w:rsidR="00A710E1" w:rsidRPr="00216B4F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</w:t>
            </w:r>
            <w:r w:rsidR="00A710E1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NE</w:t>
            </w:r>
            <w:r w:rsidR="00377DFB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-</w:t>
            </w:r>
            <w:r w:rsidR="00A710E1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DC Rel-15</w:t>
            </w:r>
            <w:r w:rsidRPr="00216B4F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8D4A61" w:rsidRPr="008D4A61">
              <w:rPr>
                <w:rFonts w:ascii="Arial" w:hAnsi="Arial" w:cs="Arial"/>
                <w:sz w:val="20"/>
                <w:szCs w:val="20"/>
                <w:lang w:val="en-US"/>
              </w:rPr>
              <w:t>8.2.3.4.2, 8.2.3.5.2, 8.2.3.7.2, 8.2.3.7.2a, 8.2.3.7.2b, 8.2.3.8.2, 8.2.3.8.2a, 8.2.3.8.2b, 8.2.3.14.3, 8.2.3.17.3</w:t>
            </w:r>
            <w:r w:rsidR="008D4A61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8D4A61" w:rsidRPr="00A6393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 NE-DC Rel-16</w:t>
            </w:r>
            <w:r w:rsidR="008D4A61">
              <w:rPr>
                <w:rFonts w:ascii="Arial" w:hAnsi="Arial" w:cs="Arial"/>
                <w:sz w:val="20"/>
                <w:szCs w:val="20"/>
                <w:lang w:val="en-US"/>
              </w:rPr>
              <w:t xml:space="preserve">: 8.2.7.3.1 </w:t>
            </w:r>
            <w:r w:rsidR="00A710E1" w:rsidRPr="00216B4F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Multilayer</w:t>
            </w:r>
            <w:r w:rsidR="00A710E1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eCall Rel-16</w:t>
            </w:r>
            <w:r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Pr="00216B4F">
              <w:rPr>
                <w:rFonts w:ascii="Arial" w:hAnsi="Arial" w:cs="Arial"/>
                <w:sz w:val="20"/>
                <w:szCs w:val="20"/>
                <w:lang w:val="en-US"/>
              </w:rPr>
              <w:t xml:space="preserve"> 11.5.</w:t>
            </w:r>
            <w:r w:rsidR="00F2029F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r w:rsidRPr="00216B4F">
              <w:rPr>
                <w:rFonts w:ascii="Arial" w:hAnsi="Arial" w:cs="Arial"/>
                <w:sz w:val="20"/>
                <w:szCs w:val="20"/>
                <w:lang w:val="en-US"/>
              </w:rPr>
              <w:t>, 11.5.</w:t>
            </w:r>
            <w:r w:rsidR="00F2029F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  <w:p w14:paraId="56CFBD6F" w14:textId="6DBB0381" w:rsidR="007F780A" w:rsidRPr="00216B4F" w:rsidRDefault="00717CDD" w:rsidP="009B6777">
            <w:pPr>
              <w:pStyle w:val="NormalWeb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16B4F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 test suite</w:t>
            </w:r>
            <w:r w:rsidR="003B5772" w:rsidRPr="00216B4F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Idle</w:t>
            </w:r>
            <w:r w:rsidR="003B5772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</w:t>
            </w:r>
            <w:r w:rsidR="007C696D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RedCap Rel-17</w:t>
            </w:r>
            <w:r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Pr="00216B4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7C696D" w:rsidRPr="007C696D">
              <w:rPr>
                <w:rFonts w:ascii="Arial" w:hAnsi="Arial" w:cs="Arial"/>
                <w:sz w:val="20"/>
                <w:szCs w:val="20"/>
                <w:lang w:val="en-US"/>
              </w:rPr>
              <w:t>6.1.2.26, 6.1.2.27</w:t>
            </w:r>
            <w:r w:rsidR="003B5772" w:rsidRPr="00216B4F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MAC</w:t>
            </w:r>
            <w:r w:rsidR="003B5772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</w:t>
            </w:r>
            <w:r w:rsidR="0056670C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RedCap Rel-17</w:t>
            </w:r>
            <w:r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Pr="00216B4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56670C" w:rsidRPr="0056670C">
              <w:rPr>
                <w:rFonts w:ascii="Arial" w:hAnsi="Arial" w:cs="Arial"/>
                <w:sz w:val="20"/>
                <w:szCs w:val="20"/>
                <w:lang w:val="en-US"/>
              </w:rPr>
              <w:t>7.1.1.1.16, 7.1.1.1.17, 7.1.1.8.3</w:t>
            </w:r>
            <w:r w:rsidR="00052A03" w:rsidRPr="00216B4F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</w:t>
            </w:r>
            <w:r w:rsidR="00E70795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MR-DC &amp; NR CA enh Rel-16</w:t>
            </w:r>
            <w:r w:rsidRPr="00216B4F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C016B7" w:rsidRPr="00C016B7">
              <w:rPr>
                <w:rFonts w:ascii="Arial" w:hAnsi="Arial" w:cs="Arial"/>
                <w:sz w:val="20"/>
                <w:szCs w:val="20"/>
                <w:lang w:val="en-US"/>
              </w:rPr>
              <w:t>8.1.1.4.4, 8.1.1.4.5, 8.1.1.4.6</w:t>
            </w:r>
            <w:r w:rsidR="005B3F85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="005B3F85" w:rsidRPr="005B3F85">
              <w:rPr>
                <w:rFonts w:ascii="Arial" w:hAnsi="Arial" w:cs="Arial"/>
                <w:sz w:val="20"/>
                <w:szCs w:val="20"/>
                <w:lang w:val="en-US"/>
              </w:rPr>
              <w:t>8.1.5.11.1, 8.1.5.11.3, 8.1.5.11.4, 8.2.6.2.4</w:t>
            </w:r>
            <w:r w:rsidR="00C016B7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C016B7" w:rsidRPr="005B3F85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 Rel-16</w:t>
            </w:r>
            <w:r w:rsidR="00C016B7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C016B7" w:rsidRPr="00C016B7">
              <w:rPr>
                <w:rFonts w:ascii="Arial" w:hAnsi="Arial" w:cs="Arial"/>
                <w:sz w:val="20"/>
                <w:szCs w:val="20"/>
                <w:lang w:val="en-US"/>
              </w:rPr>
              <w:t>8.1.5.9.3</w:t>
            </w:r>
            <w:r w:rsidR="0091642A" w:rsidRPr="00216B4F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7F4D10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5GMM eNS </w:t>
            </w:r>
            <w:r w:rsidR="007A3B09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Ph2 Rel-17</w:t>
            </w:r>
            <w:r w:rsidR="007F4D10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="007F4D10" w:rsidRPr="00216B4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7A3B09" w:rsidRPr="007A3B09">
              <w:rPr>
                <w:rFonts w:ascii="Arial" w:hAnsi="Arial" w:cs="Arial"/>
                <w:sz w:val="20"/>
                <w:szCs w:val="20"/>
                <w:lang w:val="en-US"/>
              </w:rPr>
              <w:t>9.1.12.3, 9.1.12.5</w:t>
            </w:r>
            <w:r w:rsidR="009923D3" w:rsidRPr="00216B4F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5GSM</w:t>
            </w:r>
            <w:r w:rsidR="009923D3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eNS Ph2 Rel-17</w:t>
            </w:r>
            <w:r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Pr="00216B4F">
              <w:rPr>
                <w:rFonts w:ascii="Arial" w:hAnsi="Arial" w:cs="Arial"/>
                <w:sz w:val="20"/>
                <w:szCs w:val="20"/>
                <w:lang w:val="en-US"/>
              </w:rPr>
              <w:t xml:space="preserve"> 10.1.8.</w:t>
            </w:r>
            <w:r w:rsidR="00733BE6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  <w:r w:rsidR="00476752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476752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Multilayer emergency Rel-15:</w:t>
            </w:r>
            <w:r w:rsidR="00476752" w:rsidRPr="00216B4F">
              <w:rPr>
                <w:rFonts w:ascii="Arial" w:hAnsi="Arial" w:cs="Arial"/>
                <w:sz w:val="20"/>
                <w:szCs w:val="20"/>
                <w:lang w:val="en-US"/>
              </w:rPr>
              <w:t xml:space="preserve"> 11.4.14</w:t>
            </w:r>
            <w:r w:rsidR="00445574" w:rsidRPr="00216B4F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Multilayer</w:t>
            </w:r>
            <w:r w:rsidR="001B072C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</w:t>
            </w:r>
            <w:r w:rsidR="001B072C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RedCap Rel-17</w:t>
            </w:r>
            <w:r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Pr="00216B4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9B6777" w:rsidRPr="009B6777">
              <w:rPr>
                <w:rFonts w:ascii="Arial" w:hAnsi="Arial" w:cs="Arial"/>
                <w:sz w:val="20"/>
                <w:szCs w:val="20"/>
                <w:lang w:val="en-US"/>
              </w:rPr>
              <w:t>11.7.1, 11.7.2</w:t>
            </w:r>
            <w:r w:rsidR="00774F95" w:rsidRPr="00216B4F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NR Sidelink</w:t>
            </w:r>
            <w:r w:rsidR="00774F95"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Rel-16</w:t>
            </w:r>
            <w:r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Pr="00216B4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9B6777" w:rsidRPr="009B6777">
              <w:rPr>
                <w:rFonts w:ascii="Arial" w:hAnsi="Arial" w:cs="Arial"/>
                <w:sz w:val="20"/>
                <w:szCs w:val="20"/>
                <w:lang w:val="en-US"/>
              </w:rPr>
              <w:t>12.1.2.1, 12.1.2.2, 12.1.3.2, 12.1.5.1, 12.1.5.2, 12.2.2.1, 12.2.2.2, 12.2.6.1, 12.2.7.1</w:t>
            </w:r>
            <w:r w:rsidR="00774F95" w:rsidRPr="00216B4F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</w:p>
        </w:tc>
      </w:tr>
      <w:tr w:rsidR="00A40428" w:rsidRPr="00531139" w14:paraId="17E93C58" w14:textId="77777777" w:rsidTr="00EA0FB5">
        <w:tc>
          <w:tcPr>
            <w:tcW w:w="3150" w:type="dxa"/>
          </w:tcPr>
          <w:p w14:paraId="5948A08C" w14:textId="1913D2B5" w:rsidR="00A40428" w:rsidRPr="0091033A" w:rsidRDefault="00A40428" w:rsidP="00A4042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 xml:space="preserve">Test cases made </w:t>
            </w:r>
            <w:r>
              <w:rPr>
                <w:rFonts w:ascii="Arial" w:hAnsi="Arial"/>
                <w:b/>
              </w:rPr>
              <w:t>compilable</w:t>
            </w:r>
            <w:r w:rsidRPr="00531139">
              <w:rPr>
                <w:rFonts w:ascii="Arial" w:hAnsi="Arial"/>
                <w:b/>
              </w:rPr>
              <w:t>:</w:t>
            </w:r>
          </w:p>
        </w:tc>
        <w:tc>
          <w:tcPr>
            <w:tcW w:w="6773" w:type="dxa"/>
          </w:tcPr>
          <w:p w14:paraId="1913AB05" w14:textId="6D8326C3" w:rsidR="00816889" w:rsidRDefault="00816889" w:rsidP="00BC34E1">
            <w:pPr>
              <w:pStyle w:val="NormalWeb"/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</w:pPr>
            <w:r w:rsidRPr="00216B4F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NR5GC_IRAT test suite</w:t>
            </w:r>
            <w:r w:rsidRPr="00216B4F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216B4F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 NE-DC Rel-15</w:t>
            </w:r>
            <w:r w:rsidRPr="00216B4F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Pr="008D4A61">
              <w:rPr>
                <w:rFonts w:ascii="Arial" w:hAnsi="Arial" w:cs="Arial"/>
                <w:sz w:val="20"/>
                <w:szCs w:val="20"/>
                <w:lang w:val="en-US"/>
              </w:rPr>
              <w:t>8.2.3.13.2</w:t>
            </w:r>
          </w:p>
          <w:p w14:paraId="52440E66" w14:textId="239EAB05" w:rsidR="00A40428" w:rsidRPr="009B6777" w:rsidRDefault="00BC34E1" w:rsidP="00BC34E1">
            <w:pPr>
              <w:pStyle w:val="NormalWeb"/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</w:pPr>
            <w:r w:rsidRPr="009B677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 test suite</w:t>
            </w:r>
            <w:r w:rsidRPr="009B6777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9B677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Idle </w:t>
            </w:r>
            <w:r w:rsidR="009B6777" w:rsidRPr="009B677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eCPSOR</w:t>
            </w:r>
            <w:r w:rsidRPr="009B677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Rel-17:</w:t>
            </w:r>
            <w:r w:rsidRPr="009B677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9B6777" w:rsidRPr="009B6777">
              <w:rPr>
                <w:rFonts w:ascii="Arial" w:hAnsi="Arial" w:cs="Arial"/>
                <w:sz w:val="20"/>
                <w:szCs w:val="20"/>
                <w:lang w:val="en-US"/>
              </w:rPr>
              <w:t>6.3.2.1, 6.3.2.2, 6.3.2.3, 6.3.2.4, 6.3.2.5, 6.3.2.6</w:t>
            </w:r>
            <w:r w:rsidRPr="009B6777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9B677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RRC </w:t>
            </w:r>
            <w:r w:rsidR="009B6777" w:rsidRPr="009B677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SON-MDT</w:t>
            </w:r>
            <w:r w:rsidRPr="009B677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enh Rel-1</w:t>
            </w:r>
            <w:r w:rsidR="009B6777" w:rsidRPr="009B677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7</w:t>
            </w:r>
            <w:r w:rsidRPr="009B6777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9B6777" w:rsidRPr="009B6777">
              <w:rPr>
                <w:rFonts w:ascii="Arial" w:hAnsi="Arial" w:cs="Arial"/>
                <w:sz w:val="20"/>
                <w:szCs w:val="20"/>
                <w:lang w:val="en-US" w:eastAsia="en-US"/>
              </w:rPr>
              <w:t>8.1.6.1.2.15</w:t>
            </w:r>
            <w:r w:rsidRPr="009B6777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Pr="009B677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NR Sidelink Rel-16:</w:t>
            </w:r>
            <w:r w:rsidRPr="009B677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9B6777" w:rsidRPr="009B6777">
              <w:rPr>
                <w:rFonts w:ascii="Arial" w:hAnsi="Arial" w:cs="Arial"/>
                <w:sz w:val="20"/>
                <w:szCs w:val="20"/>
                <w:lang w:val="en-US"/>
              </w:rPr>
              <w:t>12.2.3.1</w:t>
            </w:r>
          </w:p>
        </w:tc>
      </w:tr>
      <w:tr w:rsidR="008D448E" w:rsidRPr="00531139" w14:paraId="6F305034" w14:textId="77777777" w:rsidTr="00EA0FB5">
        <w:tc>
          <w:tcPr>
            <w:tcW w:w="3150" w:type="dxa"/>
          </w:tcPr>
          <w:p w14:paraId="369311C8" w14:textId="5D7EF86F" w:rsidR="008D448E" w:rsidRPr="00531139" w:rsidRDefault="008D448E" w:rsidP="00A4042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Renumbered test cases:</w:t>
            </w:r>
          </w:p>
        </w:tc>
        <w:tc>
          <w:tcPr>
            <w:tcW w:w="6773" w:type="dxa"/>
          </w:tcPr>
          <w:p w14:paraId="431DF442" w14:textId="077B2912" w:rsidR="008D448E" w:rsidRPr="00216B4F" w:rsidRDefault="008D448E" w:rsidP="00BC34E1">
            <w:pPr>
              <w:pStyle w:val="NormalWeb"/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</w:pPr>
            <w:r w:rsidRPr="00793184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RRC:</w:t>
            </w:r>
            <w:r w:rsidRPr="00793184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8.1.3.4.1</w:t>
            </w:r>
            <w:r w:rsidR="008F3571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renumbered as</w:t>
            </w:r>
            <w:r w:rsidRPr="00793184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8.1.5.10.4</w:t>
            </w:r>
            <w:r w:rsidR="008F3571" w:rsidRPr="00793184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r w:rsidR="008F3571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(</w:t>
            </w:r>
            <w:r w:rsidR="008F3571" w:rsidRPr="00793184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R5-231588</w:t>
            </w:r>
            <w:r w:rsidRPr="00793184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)</w:t>
            </w:r>
          </w:p>
        </w:tc>
      </w:tr>
      <w:tr w:rsidR="00BA3330" w:rsidRPr="00531139" w14:paraId="3DBEA84F" w14:textId="77777777" w:rsidTr="00EA0FB5">
        <w:tc>
          <w:tcPr>
            <w:tcW w:w="3150" w:type="dxa"/>
          </w:tcPr>
          <w:p w14:paraId="5F0C56FB" w14:textId="77777777" w:rsidR="00BA3330" w:rsidRPr="0091033A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1033A">
              <w:rPr>
                <w:rFonts w:ascii="Arial" w:hAnsi="Arial"/>
                <w:b/>
              </w:rPr>
              <w:t>Deleted test cases:</w:t>
            </w:r>
          </w:p>
        </w:tc>
        <w:tc>
          <w:tcPr>
            <w:tcW w:w="6773" w:type="dxa"/>
          </w:tcPr>
          <w:p w14:paraId="6325D73A" w14:textId="491C01C9" w:rsidR="00BA3330" w:rsidRPr="001C3922" w:rsidRDefault="00793184" w:rsidP="00793184">
            <w:pPr>
              <w:pStyle w:val="NormalWeb"/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highlight w:val="yellow"/>
                <w:lang w:val="en-US"/>
              </w:rPr>
            </w:pPr>
            <w:r w:rsidRPr="00793184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5GSM</w:t>
            </w:r>
            <w:r w:rsidRPr="00793184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: 10.1.7.1</w:t>
            </w:r>
          </w:p>
        </w:tc>
      </w:tr>
      <w:tr w:rsidR="00BA3330" w:rsidRPr="00531139" w14:paraId="1DFD94B9" w14:textId="77777777" w:rsidTr="00EA0FB5">
        <w:tc>
          <w:tcPr>
            <w:tcW w:w="3150" w:type="dxa"/>
          </w:tcPr>
          <w:p w14:paraId="564BA92D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Files included:</w:t>
            </w:r>
          </w:p>
        </w:tc>
        <w:tc>
          <w:tcPr>
            <w:tcW w:w="6773" w:type="dxa"/>
          </w:tcPr>
          <w:p w14:paraId="2FA61251" w14:textId="04840923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ENDC_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A14ED5">
              <w:rPr>
                <w:rFonts w:ascii="Arial" w:hAnsi="Arial" w:cs="Arial"/>
              </w:rPr>
              <w:t>23wk12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11987A5" w14:textId="5892DBF0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IMS_EUTRA_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A14ED5">
              <w:rPr>
                <w:rFonts w:ascii="Arial" w:hAnsi="Arial" w:cs="Arial"/>
              </w:rPr>
              <w:t>23wk12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B756CBB" w14:textId="163744F1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A14ED5">
              <w:rPr>
                <w:rFonts w:ascii="Arial" w:hAnsi="Arial" w:cs="Arial"/>
              </w:rPr>
              <w:t>23wk12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02D906B9" w14:textId="38B54932" w:rsidR="003F19BB" w:rsidRPr="007876E3" w:rsidRDefault="003F19BB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IMS_NR5GC_IWD</w:t>
            </w:r>
            <w:r w:rsidR="00F62BF1" w:rsidRPr="007876E3">
              <w:rPr>
                <w:rFonts w:ascii="Arial" w:hAnsi="Arial" w:cs="Arial"/>
              </w:rPr>
              <w:t>_</w:t>
            </w:r>
            <w:r w:rsidR="00A14ED5">
              <w:rPr>
                <w:rFonts w:ascii="Arial" w:hAnsi="Arial" w:cs="Arial"/>
              </w:rPr>
              <w:t>23wk12</w:t>
            </w:r>
            <w:r w:rsidRPr="007876E3">
              <w:rPr>
                <w:rFonts w:ascii="Arial" w:hAnsi="Arial" w:cs="Arial"/>
              </w:rPr>
              <w:t>.zip</w:t>
            </w:r>
          </w:p>
          <w:p w14:paraId="5AE390F1" w14:textId="4752685A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IMS_UTRAN_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A14ED5">
              <w:rPr>
                <w:rFonts w:ascii="Arial" w:hAnsi="Arial" w:cs="Arial"/>
              </w:rPr>
              <w:t>23wk12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3C4E0F" w14:textId="48E716FA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IMS_WLAN_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A14ED5">
              <w:rPr>
                <w:rFonts w:ascii="Arial" w:hAnsi="Arial" w:cs="Arial"/>
              </w:rPr>
              <w:t>23wk12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0F8B847F" w14:textId="3A14D760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A14ED5">
              <w:rPr>
                <w:rFonts w:ascii="Arial" w:hAnsi="Arial" w:cs="Arial"/>
              </w:rPr>
              <w:t>23wk12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666B6F4" w14:textId="614144DD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LTE_A_PRO_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A14ED5">
              <w:rPr>
                <w:rFonts w:ascii="Arial" w:hAnsi="Arial" w:cs="Arial"/>
              </w:rPr>
              <w:t>23wk12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5D859F08" w14:textId="16BC05A4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LTE_A_R10_R11_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A14ED5">
              <w:rPr>
                <w:rFonts w:ascii="Arial" w:hAnsi="Arial" w:cs="Arial"/>
              </w:rPr>
              <w:t>23wk12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A32E16D" w14:textId="6840370B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 xml:space="preserve">LTE_A_R12 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A14ED5">
              <w:rPr>
                <w:rFonts w:ascii="Arial" w:hAnsi="Arial" w:cs="Arial"/>
              </w:rPr>
              <w:t>23wk12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3CFF058A" w14:textId="66398868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A14ED5">
              <w:rPr>
                <w:rFonts w:ascii="Arial" w:hAnsi="Arial" w:cs="Arial"/>
              </w:rPr>
              <w:t>23wk12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E844B0A" w14:textId="6501EF58" w:rsidR="00D84FDD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A14ED5">
              <w:rPr>
                <w:rFonts w:ascii="Arial" w:hAnsi="Arial" w:cs="Arial"/>
              </w:rPr>
              <w:t>23wk12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16BFE0" w14:textId="6086C4FF" w:rsidR="00BB301D" w:rsidRPr="007876E3" w:rsidRDefault="00BB301D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MCX_EUTRA_IWD_</w:t>
            </w:r>
            <w:r w:rsidR="00A14ED5">
              <w:rPr>
                <w:rFonts w:ascii="Arial" w:hAnsi="Arial" w:cs="Arial"/>
              </w:rPr>
              <w:t>23wk12</w:t>
            </w:r>
            <w:r w:rsidR="00C172BF" w:rsidRPr="007876E3">
              <w:rPr>
                <w:rFonts w:ascii="Arial" w:hAnsi="Arial" w:cs="Arial"/>
              </w:rPr>
              <w:t>.zip</w:t>
            </w:r>
          </w:p>
          <w:p w14:paraId="78CA6A82" w14:textId="168FA27C" w:rsidR="0053726A" w:rsidRPr="007876E3" w:rsidRDefault="0053726A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MCX_IPCAN_IWD</w:t>
            </w:r>
            <w:r w:rsidR="00F62BF1" w:rsidRPr="007876E3">
              <w:rPr>
                <w:rFonts w:ascii="Arial" w:hAnsi="Arial" w:cs="Arial"/>
              </w:rPr>
              <w:t>_</w:t>
            </w:r>
            <w:r w:rsidR="00A14ED5">
              <w:rPr>
                <w:rFonts w:ascii="Arial" w:hAnsi="Arial" w:cs="Arial"/>
              </w:rPr>
              <w:t>23wk12</w:t>
            </w:r>
            <w:r w:rsidRPr="007876E3">
              <w:rPr>
                <w:rFonts w:ascii="Arial" w:hAnsi="Arial" w:cs="Arial"/>
              </w:rPr>
              <w:t>.zip</w:t>
            </w:r>
          </w:p>
          <w:p w14:paraId="543F722F" w14:textId="3C03C408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NBIOT_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A14ED5">
              <w:rPr>
                <w:rFonts w:ascii="Arial" w:hAnsi="Arial" w:cs="Arial"/>
              </w:rPr>
              <w:t>23wk12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210C4DB7" w14:textId="249E34A0" w:rsidR="00D82AA6" w:rsidRPr="007876E3" w:rsidRDefault="00D82AA6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NR5GC_IRAT_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A14ED5">
              <w:rPr>
                <w:rFonts w:ascii="Arial" w:hAnsi="Arial" w:cs="Arial"/>
              </w:rPr>
              <w:t>23wk12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00E3ABF" w14:textId="44CD6F71" w:rsidR="00AD12D4" w:rsidRPr="007876E3" w:rsidRDefault="00AD12D4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NR5GC_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A14ED5">
              <w:rPr>
                <w:rFonts w:ascii="Arial" w:hAnsi="Arial" w:cs="Arial"/>
              </w:rPr>
              <w:t>23wk12</w:t>
            </w:r>
            <w:r w:rsidRPr="007876E3">
              <w:rPr>
                <w:rFonts w:ascii="Arial" w:hAnsi="Arial" w:cs="Arial"/>
              </w:rPr>
              <w:t>.zip</w:t>
            </w:r>
          </w:p>
          <w:p w14:paraId="6CF0A659" w14:textId="609C9AC2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POS_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A14ED5">
              <w:rPr>
                <w:rFonts w:ascii="Arial" w:hAnsi="Arial" w:cs="Arial"/>
              </w:rPr>
              <w:t>23wk12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2A9300" w14:textId="14D3EF21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SSNITZ_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A14ED5">
              <w:rPr>
                <w:rFonts w:ascii="Arial" w:hAnsi="Arial" w:cs="Arial"/>
              </w:rPr>
              <w:t>23wk12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564BC7" w14:textId="34911FDD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UTRAN_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A14ED5">
              <w:rPr>
                <w:rFonts w:ascii="Arial" w:hAnsi="Arial" w:cs="Arial"/>
              </w:rPr>
              <w:t>23wk12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4A5F6E5" w14:textId="77777777" w:rsidR="00BA3330" w:rsidRPr="00B33E37" w:rsidRDefault="00BA3330" w:rsidP="00BA3DF3">
            <w:pPr>
              <w:spacing w:after="0"/>
              <w:rPr>
                <w:rFonts w:ascii="Arial" w:hAnsi="Arial" w:cs="Arial"/>
                <w:highlight w:val="yellow"/>
              </w:rPr>
            </w:pPr>
          </w:p>
        </w:tc>
      </w:tr>
      <w:tr w:rsidR="00BA3330" w14:paraId="3FEF5D6A" w14:textId="77777777" w:rsidTr="00EA0FB5">
        <w:tc>
          <w:tcPr>
            <w:tcW w:w="3150" w:type="dxa"/>
          </w:tcPr>
          <w:p w14:paraId="243F357B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lastRenderedPageBreak/>
              <w:t>Other comments:</w:t>
            </w:r>
          </w:p>
        </w:tc>
        <w:tc>
          <w:tcPr>
            <w:tcW w:w="6773" w:type="dxa"/>
          </w:tcPr>
          <w:p w14:paraId="6E55209E" w14:textId="77777777" w:rsidR="0039611E" w:rsidRPr="0039611E" w:rsidRDefault="0039611E" w:rsidP="0039611E">
            <w:pPr>
              <w:spacing w:after="0"/>
              <w:rPr>
                <w:rFonts w:ascii="Arial" w:hAnsi="Arial" w:cs="Arial"/>
              </w:rPr>
            </w:pPr>
            <w:r w:rsidRPr="0039611E">
              <w:rPr>
                <w:rFonts w:ascii="Arial" w:hAnsi="Arial" w:cs="Arial"/>
              </w:rPr>
              <w:t>This delivery analyzed correctly with:</w:t>
            </w:r>
          </w:p>
          <w:p w14:paraId="52D13566" w14:textId="77777777" w:rsidR="0039611E" w:rsidRPr="0039611E" w:rsidRDefault="0039611E" w:rsidP="0039611E">
            <w:pPr>
              <w:spacing w:after="0"/>
              <w:rPr>
                <w:rFonts w:ascii="Arial" w:hAnsi="Arial" w:cs="Arial"/>
              </w:rPr>
            </w:pPr>
            <w:r w:rsidRPr="0039611E">
              <w:rPr>
                <w:rFonts w:ascii="Arial" w:hAnsi="Arial" w:cs="Arial"/>
              </w:rPr>
              <w:t>- Devoteam TTCN-3 Toolbox</w:t>
            </w:r>
          </w:p>
          <w:p w14:paraId="3EFA6864" w14:textId="77777777" w:rsidR="0039611E" w:rsidRPr="0039611E" w:rsidRDefault="0039611E" w:rsidP="0039611E">
            <w:pPr>
              <w:spacing w:after="0"/>
              <w:rPr>
                <w:rFonts w:ascii="Arial" w:hAnsi="Arial" w:cs="Arial"/>
              </w:rPr>
            </w:pPr>
            <w:r w:rsidRPr="0039611E">
              <w:rPr>
                <w:rFonts w:ascii="Arial" w:hAnsi="Arial" w:cs="Arial"/>
              </w:rPr>
              <w:t>- Elvior TestCast</w:t>
            </w:r>
          </w:p>
          <w:p w14:paraId="2783921B" w14:textId="77777777" w:rsidR="0039611E" w:rsidRPr="0039611E" w:rsidRDefault="0039611E" w:rsidP="0039611E">
            <w:pPr>
              <w:spacing w:after="0"/>
              <w:rPr>
                <w:rFonts w:ascii="Arial" w:hAnsi="Arial" w:cs="Arial"/>
              </w:rPr>
            </w:pPr>
            <w:r w:rsidRPr="0039611E">
              <w:rPr>
                <w:rFonts w:ascii="Arial" w:hAnsi="Arial" w:cs="Arial"/>
              </w:rPr>
              <w:t>- Ericsson Titan</w:t>
            </w:r>
          </w:p>
          <w:p w14:paraId="759067E9" w14:textId="7D88DE1C" w:rsidR="002C69BD" w:rsidRPr="00A14ED5" w:rsidRDefault="0039611E" w:rsidP="0039611E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39611E">
              <w:rPr>
                <w:rFonts w:ascii="Arial" w:hAnsi="Arial" w:cs="Arial"/>
              </w:rPr>
              <w:t>- Spirent TTworkbench (with minor errors)</w:t>
            </w:r>
          </w:p>
        </w:tc>
      </w:tr>
    </w:tbl>
    <w:p w14:paraId="5CDF8A71" w14:textId="49C667B4" w:rsidR="000F474E" w:rsidRDefault="000F474E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p w14:paraId="5B853636" w14:textId="1A6193AA" w:rsidR="00575804" w:rsidRDefault="00575804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sectPr w:rsidR="00575804">
      <w:footerReference w:type="default" r:id="rId8"/>
      <w:footnotePr>
        <w:numRestart w:val="eachSect"/>
      </w:footnotePr>
      <w:pgSz w:w="11909" w:h="16834" w:code="9"/>
      <w:pgMar w:top="1411" w:right="1138" w:bottom="1138" w:left="1138" w:header="677" w:footer="3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54950" w14:textId="77777777" w:rsidR="00B34672" w:rsidRDefault="00B34672">
      <w:r>
        <w:separator/>
      </w:r>
    </w:p>
  </w:endnote>
  <w:endnote w:type="continuationSeparator" w:id="0">
    <w:p w14:paraId="0AB36AE1" w14:textId="77777777" w:rsidR="00B34672" w:rsidRDefault="00B34672">
      <w:r>
        <w:continuationSeparator/>
      </w:r>
    </w:p>
  </w:endnote>
  <w:endnote w:type="continuationNotice" w:id="1">
    <w:p w14:paraId="5210BBD9" w14:textId="77777777" w:rsidR="00B34672" w:rsidRDefault="00B346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6D305" w14:textId="77777777" w:rsidR="00434B9B" w:rsidRDefault="00434B9B">
    <w:pPr>
      <w:pStyle w:val="Foo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6130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D0127" w14:textId="77777777" w:rsidR="00B34672" w:rsidRDefault="00B34672">
      <w:r>
        <w:separator/>
      </w:r>
    </w:p>
  </w:footnote>
  <w:footnote w:type="continuationSeparator" w:id="0">
    <w:p w14:paraId="16F03A53" w14:textId="77777777" w:rsidR="00B34672" w:rsidRDefault="00B34672">
      <w:r>
        <w:continuationSeparator/>
      </w:r>
    </w:p>
  </w:footnote>
  <w:footnote w:type="continuationNotice" w:id="1">
    <w:p w14:paraId="543578A6" w14:textId="77777777" w:rsidR="00B34672" w:rsidRDefault="00B3467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4AA0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4D1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6893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4720B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68AA3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F429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005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52DF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B4A2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FC4B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1E29B4"/>
    <w:multiLevelType w:val="multilevel"/>
    <w:tmpl w:val="459CD74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E883533"/>
    <w:multiLevelType w:val="hybridMultilevel"/>
    <w:tmpl w:val="5F8E5E54"/>
    <w:lvl w:ilvl="0" w:tplc="FC7491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37202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6EC55D4"/>
    <w:multiLevelType w:val="multilevel"/>
    <w:tmpl w:val="BD7E2806"/>
    <w:lvl w:ilvl="0">
      <w:start w:val="8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2">
      <w:start w:val="3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eastAsia"/>
      </w:rPr>
    </w:lvl>
  </w:abstractNum>
  <w:abstractNum w:abstractNumId="15" w15:restartNumberingAfterBreak="0">
    <w:nsid w:val="2B7E30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2C5A4474"/>
    <w:multiLevelType w:val="hybridMultilevel"/>
    <w:tmpl w:val="5C629C8C"/>
    <w:lvl w:ilvl="0" w:tplc="65303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6298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4E28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EC8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5A0C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EA22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56C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D69D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5A37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505C1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3AB71E7"/>
    <w:multiLevelType w:val="hybridMultilevel"/>
    <w:tmpl w:val="F4E216C6"/>
    <w:lvl w:ilvl="0" w:tplc="1804D4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3AAC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E0F0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6203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52D7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CB4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4E5B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BCB7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639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B7550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F542AB9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4B0308EC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4BA24F0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505B0082"/>
    <w:multiLevelType w:val="singleLevel"/>
    <w:tmpl w:val="D9F4050A"/>
    <w:lvl w:ilvl="0">
      <w:start w:val="1"/>
      <w:numFmt w:val="decimal"/>
      <w:lvlText w:val="WSOI-%1"/>
      <w:lvlJc w:val="left"/>
      <w:pPr>
        <w:tabs>
          <w:tab w:val="num" w:pos="1021"/>
        </w:tabs>
        <w:ind w:left="1021" w:hanging="1021"/>
      </w:pPr>
    </w:lvl>
  </w:abstractNum>
  <w:abstractNum w:abstractNumId="24" w15:restartNumberingAfterBreak="0">
    <w:nsid w:val="543368D3"/>
    <w:multiLevelType w:val="hybridMultilevel"/>
    <w:tmpl w:val="5D02AA54"/>
    <w:lvl w:ilvl="0" w:tplc="5DEA472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7F05E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FE6E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B050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1AAE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FC69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C66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E657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FEA8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0B220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F114878"/>
    <w:multiLevelType w:val="singleLevel"/>
    <w:tmpl w:val="FBB88044"/>
    <w:lvl w:ilvl="0">
      <w:start w:val="1"/>
      <w:numFmt w:val="decimal"/>
      <w:lvlText w:val="WSA-%1"/>
      <w:lvlJc w:val="left"/>
      <w:pPr>
        <w:tabs>
          <w:tab w:val="num" w:pos="1021"/>
        </w:tabs>
        <w:ind w:left="1021" w:hanging="1021"/>
      </w:pPr>
    </w:lvl>
  </w:abstractNum>
  <w:abstractNum w:abstractNumId="27" w15:restartNumberingAfterBreak="0">
    <w:nsid w:val="6B7F3B3E"/>
    <w:multiLevelType w:val="singleLevel"/>
    <w:tmpl w:val="F24846C0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8" w15:restartNumberingAfterBreak="0">
    <w:nsid w:val="701807A8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72BA08F7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0" w15:restartNumberingAfterBreak="0">
    <w:nsid w:val="7D4D585F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4811978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947688400">
    <w:abstractNumId w:val="11"/>
  </w:num>
  <w:num w:numId="3" w16cid:durableId="2002660747">
    <w:abstractNumId w:val="13"/>
  </w:num>
  <w:num w:numId="4" w16cid:durableId="2069642007">
    <w:abstractNumId w:val="30"/>
  </w:num>
  <w:num w:numId="5" w16cid:durableId="1266621762">
    <w:abstractNumId w:val="27"/>
  </w:num>
  <w:num w:numId="6" w16cid:durableId="1673994655">
    <w:abstractNumId w:val="19"/>
  </w:num>
  <w:num w:numId="7" w16cid:durableId="489563123">
    <w:abstractNumId w:val="25"/>
  </w:num>
  <w:num w:numId="8" w16cid:durableId="1873807082">
    <w:abstractNumId w:val="17"/>
  </w:num>
  <w:num w:numId="9" w16cid:durableId="17005126">
    <w:abstractNumId w:val="26"/>
  </w:num>
  <w:num w:numId="10" w16cid:durableId="917054004">
    <w:abstractNumId w:val="23"/>
  </w:num>
  <w:num w:numId="11" w16cid:durableId="386689398">
    <w:abstractNumId w:val="22"/>
  </w:num>
  <w:num w:numId="12" w16cid:durableId="553195980">
    <w:abstractNumId w:val="15"/>
  </w:num>
  <w:num w:numId="13" w16cid:durableId="1017192422">
    <w:abstractNumId w:val="3"/>
  </w:num>
  <w:num w:numId="14" w16cid:durableId="1717391089">
    <w:abstractNumId w:val="7"/>
  </w:num>
  <w:num w:numId="15" w16cid:durableId="950669525">
    <w:abstractNumId w:val="6"/>
  </w:num>
  <w:num w:numId="16" w16cid:durableId="2042588479">
    <w:abstractNumId w:val="8"/>
  </w:num>
  <w:num w:numId="17" w16cid:durableId="702097092">
    <w:abstractNumId w:val="9"/>
  </w:num>
  <w:num w:numId="18" w16cid:durableId="1849053048">
    <w:abstractNumId w:val="5"/>
  </w:num>
  <w:num w:numId="19" w16cid:durableId="893392295">
    <w:abstractNumId w:val="4"/>
  </w:num>
  <w:num w:numId="20" w16cid:durableId="1830243435">
    <w:abstractNumId w:val="14"/>
  </w:num>
  <w:num w:numId="21" w16cid:durableId="15123753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22" w16cid:durableId="1993942949">
    <w:abstractNumId w:val="29"/>
  </w:num>
  <w:num w:numId="23" w16cid:durableId="1063720130">
    <w:abstractNumId w:val="28"/>
  </w:num>
  <w:num w:numId="24" w16cid:durableId="1385713350">
    <w:abstractNumId w:val="21"/>
  </w:num>
  <w:num w:numId="25" w16cid:durableId="2080401447">
    <w:abstractNumId w:val="20"/>
  </w:num>
  <w:num w:numId="26" w16cid:durableId="789586469">
    <w:abstractNumId w:val="24"/>
  </w:num>
  <w:num w:numId="27" w16cid:durableId="1975021508">
    <w:abstractNumId w:val="18"/>
  </w:num>
  <w:num w:numId="28" w16cid:durableId="2135981710">
    <w:abstractNumId w:val="16"/>
  </w:num>
  <w:num w:numId="29" w16cid:durableId="1074932887">
    <w:abstractNumId w:val="12"/>
  </w:num>
  <w:num w:numId="30" w16cid:durableId="912812313">
    <w:abstractNumId w:val="2"/>
  </w:num>
  <w:num w:numId="31" w16cid:durableId="2099783966">
    <w:abstractNumId w:val="1"/>
  </w:num>
  <w:num w:numId="32" w16cid:durableId="619995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attachedTemplate r:id="rId1"/>
  <w:linkStyl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6A3"/>
    <w:rsid w:val="000037F2"/>
    <w:rsid w:val="0000417A"/>
    <w:rsid w:val="000042D0"/>
    <w:rsid w:val="00004CDA"/>
    <w:rsid w:val="00005A14"/>
    <w:rsid w:val="00006199"/>
    <w:rsid w:val="000064C6"/>
    <w:rsid w:val="00010C22"/>
    <w:rsid w:val="00013EAD"/>
    <w:rsid w:val="00014104"/>
    <w:rsid w:val="00014EA6"/>
    <w:rsid w:val="00015F27"/>
    <w:rsid w:val="0001648D"/>
    <w:rsid w:val="000178FC"/>
    <w:rsid w:val="00020CBA"/>
    <w:rsid w:val="000215E8"/>
    <w:rsid w:val="000236B6"/>
    <w:rsid w:val="0002406B"/>
    <w:rsid w:val="00025607"/>
    <w:rsid w:val="00025AE1"/>
    <w:rsid w:val="000271BC"/>
    <w:rsid w:val="0002752D"/>
    <w:rsid w:val="00027B13"/>
    <w:rsid w:val="00031142"/>
    <w:rsid w:val="00031C42"/>
    <w:rsid w:val="000346B0"/>
    <w:rsid w:val="00034764"/>
    <w:rsid w:val="00036FA7"/>
    <w:rsid w:val="00041E7E"/>
    <w:rsid w:val="00043746"/>
    <w:rsid w:val="00047BA2"/>
    <w:rsid w:val="0005040B"/>
    <w:rsid w:val="00050565"/>
    <w:rsid w:val="00050B24"/>
    <w:rsid w:val="00050C90"/>
    <w:rsid w:val="00052A03"/>
    <w:rsid w:val="00054260"/>
    <w:rsid w:val="00057EBD"/>
    <w:rsid w:val="00061FB5"/>
    <w:rsid w:val="00062187"/>
    <w:rsid w:val="000662F3"/>
    <w:rsid w:val="0006704D"/>
    <w:rsid w:val="000675B4"/>
    <w:rsid w:val="00071AE5"/>
    <w:rsid w:val="000720A5"/>
    <w:rsid w:val="00075574"/>
    <w:rsid w:val="00075D1F"/>
    <w:rsid w:val="00076D09"/>
    <w:rsid w:val="0007721F"/>
    <w:rsid w:val="00081A77"/>
    <w:rsid w:val="0008218F"/>
    <w:rsid w:val="00083D14"/>
    <w:rsid w:val="000843BE"/>
    <w:rsid w:val="00084E01"/>
    <w:rsid w:val="000879B3"/>
    <w:rsid w:val="00087A67"/>
    <w:rsid w:val="00090381"/>
    <w:rsid w:val="00091969"/>
    <w:rsid w:val="0009341B"/>
    <w:rsid w:val="00093853"/>
    <w:rsid w:val="000943C8"/>
    <w:rsid w:val="00094476"/>
    <w:rsid w:val="00094A4E"/>
    <w:rsid w:val="000A07FC"/>
    <w:rsid w:val="000A12CF"/>
    <w:rsid w:val="000A33DB"/>
    <w:rsid w:val="000A3A7A"/>
    <w:rsid w:val="000A6FCD"/>
    <w:rsid w:val="000A7A82"/>
    <w:rsid w:val="000B25A6"/>
    <w:rsid w:val="000B3966"/>
    <w:rsid w:val="000B4645"/>
    <w:rsid w:val="000B524A"/>
    <w:rsid w:val="000B631A"/>
    <w:rsid w:val="000B66B8"/>
    <w:rsid w:val="000B74C4"/>
    <w:rsid w:val="000B75F0"/>
    <w:rsid w:val="000C0081"/>
    <w:rsid w:val="000C0E7E"/>
    <w:rsid w:val="000C3013"/>
    <w:rsid w:val="000C3794"/>
    <w:rsid w:val="000C4240"/>
    <w:rsid w:val="000C6645"/>
    <w:rsid w:val="000C7FDB"/>
    <w:rsid w:val="000D010B"/>
    <w:rsid w:val="000D224E"/>
    <w:rsid w:val="000D342D"/>
    <w:rsid w:val="000D5101"/>
    <w:rsid w:val="000D6D2F"/>
    <w:rsid w:val="000D7D5A"/>
    <w:rsid w:val="000E2CC4"/>
    <w:rsid w:val="000E3471"/>
    <w:rsid w:val="000E39B7"/>
    <w:rsid w:val="000E4F19"/>
    <w:rsid w:val="000E5075"/>
    <w:rsid w:val="000E514C"/>
    <w:rsid w:val="000E5CF6"/>
    <w:rsid w:val="000E5F63"/>
    <w:rsid w:val="000E7261"/>
    <w:rsid w:val="000E76D1"/>
    <w:rsid w:val="000F0941"/>
    <w:rsid w:val="000F0D85"/>
    <w:rsid w:val="000F1238"/>
    <w:rsid w:val="000F1706"/>
    <w:rsid w:val="000F474E"/>
    <w:rsid w:val="000F4974"/>
    <w:rsid w:val="001005E3"/>
    <w:rsid w:val="001010D5"/>
    <w:rsid w:val="00101665"/>
    <w:rsid w:val="0010345A"/>
    <w:rsid w:val="00104A64"/>
    <w:rsid w:val="00107062"/>
    <w:rsid w:val="00107692"/>
    <w:rsid w:val="001079CB"/>
    <w:rsid w:val="001107CA"/>
    <w:rsid w:val="00110A20"/>
    <w:rsid w:val="001118C8"/>
    <w:rsid w:val="00112342"/>
    <w:rsid w:val="00112DDD"/>
    <w:rsid w:val="00113AAB"/>
    <w:rsid w:val="0011416F"/>
    <w:rsid w:val="00114C59"/>
    <w:rsid w:val="00115490"/>
    <w:rsid w:val="001162FD"/>
    <w:rsid w:val="00117044"/>
    <w:rsid w:val="0011781A"/>
    <w:rsid w:val="00120243"/>
    <w:rsid w:val="001203A7"/>
    <w:rsid w:val="0012080B"/>
    <w:rsid w:val="001209E9"/>
    <w:rsid w:val="00121050"/>
    <w:rsid w:val="0012607C"/>
    <w:rsid w:val="001263A5"/>
    <w:rsid w:val="00130295"/>
    <w:rsid w:val="0013177E"/>
    <w:rsid w:val="001339CE"/>
    <w:rsid w:val="00133C89"/>
    <w:rsid w:val="00134132"/>
    <w:rsid w:val="00134812"/>
    <w:rsid w:val="0013516E"/>
    <w:rsid w:val="0013534C"/>
    <w:rsid w:val="00136D05"/>
    <w:rsid w:val="00141722"/>
    <w:rsid w:val="00141989"/>
    <w:rsid w:val="00142B8F"/>
    <w:rsid w:val="00143CB8"/>
    <w:rsid w:val="001465E4"/>
    <w:rsid w:val="0014672F"/>
    <w:rsid w:val="00147E45"/>
    <w:rsid w:val="00147F72"/>
    <w:rsid w:val="00150856"/>
    <w:rsid w:val="00150C3F"/>
    <w:rsid w:val="00152C7B"/>
    <w:rsid w:val="00152E75"/>
    <w:rsid w:val="00154C27"/>
    <w:rsid w:val="0015556F"/>
    <w:rsid w:val="00155F87"/>
    <w:rsid w:val="001566BB"/>
    <w:rsid w:val="00157457"/>
    <w:rsid w:val="00161B56"/>
    <w:rsid w:val="001642DB"/>
    <w:rsid w:val="00164527"/>
    <w:rsid w:val="00164944"/>
    <w:rsid w:val="00165EB3"/>
    <w:rsid w:val="00166369"/>
    <w:rsid w:val="001669A7"/>
    <w:rsid w:val="00171F55"/>
    <w:rsid w:val="001733FC"/>
    <w:rsid w:val="00173F00"/>
    <w:rsid w:val="001743C6"/>
    <w:rsid w:val="00182CCF"/>
    <w:rsid w:val="0018301C"/>
    <w:rsid w:val="00183674"/>
    <w:rsid w:val="00184DE8"/>
    <w:rsid w:val="00185548"/>
    <w:rsid w:val="00186D9F"/>
    <w:rsid w:val="00187D00"/>
    <w:rsid w:val="001915F0"/>
    <w:rsid w:val="00191943"/>
    <w:rsid w:val="001933D7"/>
    <w:rsid w:val="00193505"/>
    <w:rsid w:val="0019502F"/>
    <w:rsid w:val="00195BD3"/>
    <w:rsid w:val="00197BB6"/>
    <w:rsid w:val="001A0F00"/>
    <w:rsid w:val="001A0F5A"/>
    <w:rsid w:val="001A2B4D"/>
    <w:rsid w:val="001A31DD"/>
    <w:rsid w:val="001A3A0B"/>
    <w:rsid w:val="001A3BBE"/>
    <w:rsid w:val="001A3BD5"/>
    <w:rsid w:val="001A3F7E"/>
    <w:rsid w:val="001A5360"/>
    <w:rsid w:val="001A69CB"/>
    <w:rsid w:val="001A770E"/>
    <w:rsid w:val="001B072C"/>
    <w:rsid w:val="001B0E80"/>
    <w:rsid w:val="001B4393"/>
    <w:rsid w:val="001B59A9"/>
    <w:rsid w:val="001B5FD6"/>
    <w:rsid w:val="001C073C"/>
    <w:rsid w:val="001C1337"/>
    <w:rsid w:val="001C22CF"/>
    <w:rsid w:val="001C2369"/>
    <w:rsid w:val="001C2D8C"/>
    <w:rsid w:val="001C33F7"/>
    <w:rsid w:val="001C3922"/>
    <w:rsid w:val="001C3F43"/>
    <w:rsid w:val="001C43C5"/>
    <w:rsid w:val="001C4D37"/>
    <w:rsid w:val="001C6D5C"/>
    <w:rsid w:val="001C7F51"/>
    <w:rsid w:val="001D15A0"/>
    <w:rsid w:val="001D3FB4"/>
    <w:rsid w:val="001D44EB"/>
    <w:rsid w:val="001D4959"/>
    <w:rsid w:val="001D5AA0"/>
    <w:rsid w:val="001D5AFE"/>
    <w:rsid w:val="001D5F23"/>
    <w:rsid w:val="001D6894"/>
    <w:rsid w:val="001D6BB6"/>
    <w:rsid w:val="001D6D1E"/>
    <w:rsid w:val="001D6DFF"/>
    <w:rsid w:val="001E05D3"/>
    <w:rsid w:val="001E152C"/>
    <w:rsid w:val="001E1A9B"/>
    <w:rsid w:val="001E1FF6"/>
    <w:rsid w:val="001E282C"/>
    <w:rsid w:val="001E3E06"/>
    <w:rsid w:val="001E4C68"/>
    <w:rsid w:val="001E6CC6"/>
    <w:rsid w:val="001E7FD0"/>
    <w:rsid w:val="001F2F76"/>
    <w:rsid w:val="001F3828"/>
    <w:rsid w:val="001F5F8B"/>
    <w:rsid w:val="001F61A4"/>
    <w:rsid w:val="002006B7"/>
    <w:rsid w:val="00200AA7"/>
    <w:rsid w:val="002032F1"/>
    <w:rsid w:val="002033F0"/>
    <w:rsid w:val="00205E86"/>
    <w:rsid w:val="00210A05"/>
    <w:rsid w:val="00210BEA"/>
    <w:rsid w:val="00211385"/>
    <w:rsid w:val="0021313C"/>
    <w:rsid w:val="002139E7"/>
    <w:rsid w:val="00215EE6"/>
    <w:rsid w:val="00215F76"/>
    <w:rsid w:val="00216B4F"/>
    <w:rsid w:val="0022006C"/>
    <w:rsid w:val="002201BE"/>
    <w:rsid w:val="00220284"/>
    <w:rsid w:val="0022205E"/>
    <w:rsid w:val="00223656"/>
    <w:rsid w:val="00224288"/>
    <w:rsid w:val="00224676"/>
    <w:rsid w:val="0022570A"/>
    <w:rsid w:val="00225FAB"/>
    <w:rsid w:val="00227790"/>
    <w:rsid w:val="0023158F"/>
    <w:rsid w:val="002322F7"/>
    <w:rsid w:val="0023296E"/>
    <w:rsid w:val="00236A6B"/>
    <w:rsid w:val="00237219"/>
    <w:rsid w:val="00240749"/>
    <w:rsid w:val="002420EA"/>
    <w:rsid w:val="002428C2"/>
    <w:rsid w:val="002436B4"/>
    <w:rsid w:val="00243C46"/>
    <w:rsid w:val="002440D9"/>
    <w:rsid w:val="00244235"/>
    <w:rsid w:val="002442E7"/>
    <w:rsid w:val="00247724"/>
    <w:rsid w:val="00250795"/>
    <w:rsid w:val="00254841"/>
    <w:rsid w:val="0025698F"/>
    <w:rsid w:val="00260EC1"/>
    <w:rsid w:val="00261CD4"/>
    <w:rsid w:val="00261EB7"/>
    <w:rsid w:val="00262475"/>
    <w:rsid w:val="002645FD"/>
    <w:rsid w:val="00264B79"/>
    <w:rsid w:val="00266546"/>
    <w:rsid w:val="002708F1"/>
    <w:rsid w:val="00270C8B"/>
    <w:rsid w:val="00272BC6"/>
    <w:rsid w:val="00273F7B"/>
    <w:rsid w:val="0027616B"/>
    <w:rsid w:val="00277E38"/>
    <w:rsid w:val="00277FF5"/>
    <w:rsid w:val="0028078C"/>
    <w:rsid w:val="00284A2D"/>
    <w:rsid w:val="00285122"/>
    <w:rsid w:val="00286B37"/>
    <w:rsid w:val="0029167B"/>
    <w:rsid w:val="002945D9"/>
    <w:rsid w:val="002A095F"/>
    <w:rsid w:val="002A2A42"/>
    <w:rsid w:val="002A3103"/>
    <w:rsid w:val="002A3A6B"/>
    <w:rsid w:val="002A4684"/>
    <w:rsid w:val="002A5500"/>
    <w:rsid w:val="002A56C8"/>
    <w:rsid w:val="002A7476"/>
    <w:rsid w:val="002A7EA3"/>
    <w:rsid w:val="002B15B9"/>
    <w:rsid w:val="002B2E63"/>
    <w:rsid w:val="002B2EDA"/>
    <w:rsid w:val="002B513D"/>
    <w:rsid w:val="002B5C71"/>
    <w:rsid w:val="002B666D"/>
    <w:rsid w:val="002B7AFB"/>
    <w:rsid w:val="002C00EF"/>
    <w:rsid w:val="002C08A2"/>
    <w:rsid w:val="002C18E5"/>
    <w:rsid w:val="002C22C0"/>
    <w:rsid w:val="002C25F1"/>
    <w:rsid w:val="002C2D56"/>
    <w:rsid w:val="002C3527"/>
    <w:rsid w:val="002C3CC4"/>
    <w:rsid w:val="002C4420"/>
    <w:rsid w:val="002C66B4"/>
    <w:rsid w:val="002C69BD"/>
    <w:rsid w:val="002D1025"/>
    <w:rsid w:val="002D18EC"/>
    <w:rsid w:val="002D2627"/>
    <w:rsid w:val="002D2C14"/>
    <w:rsid w:val="002D67B7"/>
    <w:rsid w:val="002E0699"/>
    <w:rsid w:val="002E1F6B"/>
    <w:rsid w:val="002E349D"/>
    <w:rsid w:val="002E35CF"/>
    <w:rsid w:val="002E5576"/>
    <w:rsid w:val="002E564A"/>
    <w:rsid w:val="002F127A"/>
    <w:rsid w:val="002F2C46"/>
    <w:rsid w:val="002F30DF"/>
    <w:rsid w:val="002F35FB"/>
    <w:rsid w:val="002F3AE2"/>
    <w:rsid w:val="002F3FF6"/>
    <w:rsid w:val="002F4046"/>
    <w:rsid w:val="002F5F6D"/>
    <w:rsid w:val="002F63B0"/>
    <w:rsid w:val="002F63B9"/>
    <w:rsid w:val="002F733B"/>
    <w:rsid w:val="00302E01"/>
    <w:rsid w:val="0030669F"/>
    <w:rsid w:val="00310A70"/>
    <w:rsid w:val="00310D8B"/>
    <w:rsid w:val="00310F02"/>
    <w:rsid w:val="0031142E"/>
    <w:rsid w:val="003121D1"/>
    <w:rsid w:val="00312719"/>
    <w:rsid w:val="003146A0"/>
    <w:rsid w:val="00316EFC"/>
    <w:rsid w:val="00317F32"/>
    <w:rsid w:val="00320972"/>
    <w:rsid w:val="003209CE"/>
    <w:rsid w:val="003255F3"/>
    <w:rsid w:val="003336E1"/>
    <w:rsid w:val="00333A20"/>
    <w:rsid w:val="003347D9"/>
    <w:rsid w:val="00334A4E"/>
    <w:rsid w:val="00335058"/>
    <w:rsid w:val="003359CC"/>
    <w:rsid w:val="00335EA6"/>
    <w:rsid w:val="00336F16"/>
    <w:rsid w:val="0034001E"/>
    <w:rsid w:val="00340216"/>
    <w:rsid w:val="003408A9"/>
    <w:rsid w:val="0034135C"/>
    <w:rsid w:val="003450AF"/>
    <w:rsid w:val="0035020D"/>
    <w:rsid w:val="00355850"/>
    <w:rsid w:val="00361868"/>
    <w:rsid w:val="00362A3E"/>
    <w:rsid w:val="00362FCB"/>
    <w:rsid w:val="00363E2F"/>
    <w:rsid w:val="00364782"/>
    <w:rsid w:val="00365683"/>
    <w:rsid w:val="0037072E"/>
    <w:rsid w:val="00374015"/>
    <w:rsid w:val="003758E2"/>
    <w:rsid w:val="00377DFB"/>
    <w:rsid w:val="003816E2"/>
    <w:rsid w:val="00383C7B"/>
    <w:rsid w:val="00384AD8"/>
    <w:rsid w:val="00387BC6"/>
    <w:rsid w:val="00387EBF"/>
    <w:rsid w:val="003906E9"/>
    <w:rsid w:val="00390837"/>
    <w:rsid w:val="0039190B"/>
    <w:rsid w:val="00391F78"/>
    <w:rsid w:val="003926FB"/>
    <w:rsid w:val="00392910"/>
    <w:rsid w:val="0039611E"/>
    <w:rsid w:val="00396772"/>
    <w:rsid w:val="00396E84"/>
    <w:rsid w:val="003A05F0"/>
    <w:rsid w:val="003A41CA"/>
    <w:rsid w:val="003A4A33"/>
    <w:rsid w:val="003A5D18"/>
    <w:rsid w:val="003B203B"/>
    <w:rsid w:val="003B2A78"/>
    <w:rsid w:val="003B35DF"/>
    <w:rsid w:val="003B36A7"/>
    <w:rsid w:val="003B3D99"/>
    <w:rsid w:val="003B5772"/>
    <w:rsid w:val="003B6DD3"/>
    <w:rsid w:val="003B7A53"/>
    <w:rsid w:val="003C162E"/>
    <w:rsid w:val="003C2316"/>
    <w:rsid w:val="003C27CC"/>
    <w:rsid w:val="003C57A8"/>
    <w:rsid w:val="003D03E6"/>
    <w:rsid w:val="003D2462"/>
    <w:rsid w:val="003D342A"/>
    <w:rsid w:val="003D37A2"/>
    <w:rsid w:val="003D41D1"/>
    <w:rsid w:val="003D67D9"/>
    <w:rsid w:val="003D71F4"/>
    <w:rsid w:val="003D77B9"/>
    <w:rsid w:val="003E1795"/>
    <w:rsid w:val="003E27CE"/>
    <w:rsid w:val="003E5B76"/>
    <w:rsid w:val="003E61CB"/>
    <w:rsid w:val="003E7F4E"/>
    <w:rsid w:val="003F0685"/>
    <w:rsid w:val="003F19BB"/>
    <w:rsid w:val="003F1FD4"/>
    <w:rsid w:val="003F2026"/>
    <w:rsid w:val="003F28DF"/>
    <w:rsid w:val="003F3902"/>
    <w:rsid w:val="003F57C9"/>
    <w:rsid w:val="003F59FF"/>
    <w:rsid w:val="003F617E"/>
    <w:rsid w:val="003F6902"/>
    <w:rsid w:val="003F70AF"/>
    <w:rsid w:val="003F7CD8"/>
    <w:rsid w:val="003F7D95"/>
    <w:rsid w:val="004004E9"/>
    <w:rsid w:val="00400973"/>
    <w:rsid w:val="00400BAE"/>
    <w:rsid w:val="004017FB"/>
    <w:rsid w:val="00402D38"/>
    <w:rsid w:val="004059CE"/>
    <w:rsid w:val="004063E6"/>
    <w:rsid w:val="004118E9"/>
    <w:rsid w:val="004118F7"/>
    <w:rsid w:val="00412188"/>
    <w:rsid w:val="00414249"/>
    <w:rsid w:val="0041482D"/>
    <w:rsid w:val="004151E8"/>
    <w:rsid w:val="00421F8A"/>
    <w:rsid w:val="004230CF"/>
    <w:rsid w:val="00426193"/>
    <w:rsid w:val="00426399"/>
    <w:rsid w:val="00426DA3"/>
    <w:rsid w:val="004327BE"/>
    <w:rsid w:val="004345A5"/>
    <w:rsid w:val="00434611"/>
    <w:rsid w:val="00434B9B"/>
    <w:rsid w:val="004421FF"/>
    <w:rsid w:val="00442483"/>
    <w:rsid w:val="004425E4"/>
    <w:rsid w:val="004425F1"/>
    <w:rsid w:val="0044467B"/>
    <w:rsid w:val="00444B38"/>
    <w:rsid w:val="00445574"/>
    <w:rsid w:val="00446BAB"/>
    <w:rsid w:val="00450E22"/>
    <w:rsid w:val="00453CEB"/>
    <w:rsid w:val="00455F72"/>
    <w:rsid w:val="00456924"/>
    <w:rsid w:val="00456C1E"/>
    <w:rsid w:val="0046093A"/>
    <w:rsid w:val="00463623"/>
    <w:rsid w:val="0046412C"/>
    <w:rsid w:val="004656CA"/>
    <w:rsid w:val="00466E16"/>
    <w:rsid w:val="004679F5"/>
    <w:rsid w:val="004701F9"/>
    <w:rsid w:val="00470B09"/>
    <w:rsid w:val="0047552A"/>
    <w:rsid w:val="00475C10"/>
    <w:rsid w:val="004760D9"/>
    <w:rsid w:val="00476752"/>
    <w:rsid w:val="0047676E"/>
    <w:rsid w:val="004772CA"/>
    <w:rsid w:val="0048017B"/>
    <w:rsid w:val="004812B1"/>
    <w:rsid w:val="004816D3"/>
    <w:rsid w:val="00483021"/>
    <w:rsid w:val="0048463B"/>
    <w:rsid w:val="0048471A"/>
    <w:rsid w:val="00486B01"/>
    <w:rsid w:val="00491AE5"/>
    <w:rsid w:val="00492403"/>
    <w:rsid w:val="004939F1"/>
    <w:rsid w:val="00496DAB"/>
    <w:rsid w:val="00497D25"/>
    <w:rsid w:val="004A05A2"/>
    <w:rsid w:val="004A1B5A"/>
    <w:rsid w:val="004A1BD6"/>
    <w:rsid w:val="004A2678"/>
    <w:rsid w:val="004A3BE8"/>
    <w:rsid w:val="004A44E9"/>
    <w:rsid w:val="004A6903"/>
    <w:rsid w:val="004B3CB8"/>
    <w:rsid w:val="004B41A6"/>
    <w:rsid w:val="004B5CAA"/>
    <w:rsid w:val="004C0DC9"/>
    <w:rsid w:val="004C0F9B"/>
    <w:rsid w:val="004C2108"/>
    <w:rsid w:val="004C2654"/>
    <w:rsid w:val="004C6CD0"/>
    <w:rsid w:val="004D1FCC"/>
    <w:rsid w:val="004D1FF1"/>
    <w:rsid w:val="004D2EE9"/>
    <w:rsid w:val="004D33A1"/>
    <w:rsid w:val="004D3D51"/>
    <w:rsid w:val="004D4F02"/>
    <w:rsid w:val="004D6FFF"/>
    <w:rsid w:val="004D7227"/>
    <w:rsid w:val="004D7FCA"/>
    <w:rsid w:val="004E0BD6"/>
    <w:rsid w:val="004E12E6"/>
    <w:rsid w:val="004E23A2"/>
    <w:rsid w:val="004E2851"/>
    <w:rsid w:val="004E48C9"/>
    <w:rsid w:val="004E4FDA"/>
    <w:rsid w:val="004E5195"/>
    <w:rsid w:val="004E5AB1"/>
    <w:rsid w:val="004E654E"/>
    <w:rsid w:val="004F0029"/>
    <w:rsid w:val="004F3F17"/>
    <w:rsid w:val="004F4454"/>
    <w:rsid w:val="005019D2"/>
    <w:rsid w:val="005037D6"/>
    <w:rsid w:val="00503F11"/>
    <w:rsid w:val="00504AC0"/>
    <w:rsid w:val="00504CAC"/>
    <w:rsid w:val="0050542E"/>
    <w:rsid w:val="00506A9D"/>
    <w:rsid w:val="00506AD6"/>
    <w:rsid w:val="005106FE"/>
    <w:rsid w:val="00510A52"/>
    <w:rsid w:val="00510BE5"/>
    <w:rsid w:val="005120BB"/>
    <w:rsid w:val="00512B50"/>
    <w:rsid w:val="0051586C"/>
    <w:rsid w:val="005160C3"/>
    <w:rsid w:val="0051648B"/>
    <w:rsid w:val="0051768A"/>
    <w:rsid w:val="00520232"/>
    <w:rsid w:val="00520D62"/>
    <w:rsid w:val="005211EE"/>
    <w:rsid w:val="0052367A"/>
    <w:rsid w:val="00525CD2"/>
    <w:rsid w:val="005309A1"/>
    <w:rsid w:val="00531139"/>
    <w:rsid w:val="00532119"/>
    <w:rsid w:val="00533125"/>
    <w:rsid w:val="00533674"/>
    <w:rsid w:val="00533941"/>
    <w:rsid w:val="005342AA"/>
    <w:rsid w:val="00536870"/>
    <w:rsid w:val="0053726A"/>
    <w:rsid w:val="00537B65"/>
    <w:rsid w:val="0054155C"/>
    <w:rsid w:val="00542E72"/>
    <w:rsid w:val="00545CF8"/>
    <w:rsid w:val="00546731"/>
    <w:rsid w:val="005473A8"/>
    <w:rsid w:val="005508FD"/>
    <w:rsid w:val="0055121A"/>
    <w:rsid w:val="00552022"/>
    <w:rsid w:val="005538CE"/>
    <w:rsid w:val="00553FDF"/>
    <w:rsid w:val="00554878"/>
    <w:rsid w:val="00555414"/>
    <w:rsid w:val="00555838"/>
    <w:rsid w:val="005616A3"/>
    <w:rsid w:val="005630A6"/>
    <w:rsid w:val="0056336E"/>
    <w:rsid w:val="00563D76"/>
    <w:rsid w:val="005644C4"/>
    <w:rsid w:val="005647AF"/>
    <w:rsid w:val="005653C3"/>
    <w:rsid w:val="005660BD"/>
    <w:rsid w:val="0056670C"/>
    <w:rsid w:val="00566F05"/>
    <w:rsid w:val="0057033B"/>
    <w:rsid w:val="00570454"/>
    <w:rsid w:val="005727FA"/>
    <w:rsid w:val="00575804"/>
    <w:rsid w:val="00576AFB"/>
    <w:rsid w:val="00576FEA"/>
    <w:rsid w:val="005805F6"/>
    <w:rsid w:val="0058062C"/>
    <w:rsid w:val="00581794"/>
    <w:rsid w:val="0058312D"/>
    <w:rsid w:val="00587841"/>
    <w:rsid w:val="00590B8E"/>
    <w:rsid w:val="00590FCC"/>
    <w:rsid w:val="00592A01"/>
    <w:rsid w:val="005945E3"/>
    <w:rsid w:val="00595CEA"/>
    <w:rsid w:val="005966B5"/>
    <w:rsid w:val="00596AFD"/>
    <w:rsid w:val="00596D94"/>
    <w:rsid w:val="005976FF"/>
    <w:rsid w:val="005979C0"/>
    <w:rsid w:val="00597E55"/>
    <w:rsid w:val="005A1AE2"/>
    <w:rsid w:val="005A2313"/>
    <w:rsid w:val="005A2C11"/>
    <w:rsid w:val="005A37F0"/>
    <w:rsid w:val="005A6069"/>
    <w:rsid w:val="005A67A8"/>
    <w:rsid w:val="005A6B46"/>
    <w:rsid w:val="005A7698"/>
    <w:rsid w:val="005B0196"/>
    <w:rsid w:val="005B3A9D"/>
    <w:rsid w:val="005B3F85"/>
    <w:rsid w:val="005B4F7C"/>
    <w:rsid w:val="005B6520"/>
    <w:rsid w:val="005B72D2"/>
    <w:rsid w:val="005B763B"/>
    <w:rsid w:val="005C00E1"/>
    <w:rsid w:val="005C2E2F"/>
    <w:rsid w:val="005C3715"/>
    <w:rsid w:val="005C3C92"/>
    <w:rsid w:val="005C5637"/>
    <w:rsid w:val="005C5ECA"/>
    <w:rsid w:val="005C72E5"/>
    <w:rsid w:val="005C76F4"/>
    <w:rsid w:val="005D1F01"/>
    <w:rsid w:val="005D44F1"/>
    <w:rsid w:val="005D5514"/>
    <w:rsid w:val="005D6060"/>
    <w:rsid w:val="005D62F0"/>
    <w:rsid w:val="005D6891"/>
    <w:rsid w:val="005D69D4"/>
    <w:rsid w:val="005E1C74"/>
    <w:rsid w:val="005E2ACC"/>
    <w:rsid w:val="005E2B7C"/>
    <w:rsid w:val="005E38FD"/>
    <w:rsid w:val="005E44BF"/>
    <w:rsid w:val="005E4D8F"/>
    <w:rsid w:val="005E6295"/>
    <w:rsid w:val="005E62CF"/>
    <w:rsid w:val="005F0A2E"/>
    <w:rsid w:val="005F0E45"/>
    <w:rsid w:val="005F4BB8"/>
    <w:rsid w:val="005F68E1"/>
    <w:rsid w:val="00600A2A"/>
    <w:rsid w:val="00601A75"/>
    <w:rsid w:val="0060228A"/>
    <w:rsid w:val="0060243A"/>
    <w:rsid w:val="00602F47"/>
    <w:rsid w:val="00604261"/>
    <w:rsid w:val="006052E4"/>
    <w:rsid w:val="00605832"/>
    <w:rsid w:val="0060685E"/>
    <w:rsid w:val="00606D9D"/>
    <w:rsid w:val="00607140"/>
    <w:rsid w:val="0060737B"/>
    <w:rsid w:val="00611478"/>
    <w:rsid w:val="00617DDB"/>
    <w:rsid w:val="00622D2E"/>
    <w:rsid w:val="00623491"/>
    <w:rsid w:val="006242CD"/>
    <w:rsid w:val="006243E3"/>
    <w:rsid w:val="00625FB4"/>
    <w:rsid w:val="0063007E"/>
    <w:rsid w:val="00630167"/>
    <w:rsid w:val="006301BE"/>
    <w:rsid w:val="006305E3"/>
    <w:rsid w:val="0063192F"/>
    <w:rsid w:val="00631F52"/>
    <w:rsid w:val="006328C3"/>
    <w:rsid w:val="00632AE9"/>
    <w:rsid w:val="00633481"/>
    <w:rsid w:val="00635AEE"/>
    <w:rsid w:val="00635E15"/>
    <w:rsid w:val="006370B0"/>
    <w:rsid w:val="0063711D"/>
    <w:rsid w:val="00637D74"/>
    <w:rsid w:val="00640658"/>
    <w:rsid w:val="00640C40"/>
    <w:rsid w:val="00641A28"/>
    <w:rsid w:val="006427DC"/>
    <w:rsid w:val="00643B3E"/>
    <w:rsid w:val="00644809"/>
    <w:rsid w:val="0064513C"/>
    <w:rsid w:val="0064587F"/>
    <w:rsid w:val="0064624B"/>
    <w:rsid w:val="0064651F"/>
    <w:rsid w:val="00646923"/>
    <w:rsid w:val="0064754B"/>
    <w:rsid w:val="006517C7"/>
    <w:rsid w:val="006517F2"/>
    <w:rsid w:val="00651D13"/>
    <w:rsid w:val="00652DDF"/>
    <w:rsid w:val="006537AA"/>
    <w:rsid w:val="00654326"/>
    <w:rsid w:val="006547D6"/>
    <w:rsid w:val="00655B69"/>
    <w:rsid w:val="006565E8"/>
    <w:rsid w:val="00656F37"/>
    <w:rsid w:val="00657C69"/>
    <w:rsid w:val="00661729"/>
    <w:rsid w:val="00662A59"/>
    <w:rsid w:val="00664083"/>
    <w:rsid w:val="0066411C"/>
    <w:rsid w:val="00664C35"/>
    <w:rsid w:val="0066502F"/>
    <w:rsid w:val="00667A01"/>
    <w:rsid w:val="00667C7C"/>
    <w:rsid w:val="006703BC"/>
    <w:rsid w:val="006708AF"/>
    <w:rsid w:val="00673030"/>
    <w:rsid w:val="0067441D"/>
    <w:rsid w:val="00675225"/>
    <w:rsid w:val="006772AE"/>
    <w:rsid w:val="00677568"/>
    <w:rsid w:val="00680601"/>
    <w:rsid w:val="006820A5"/>
    <w:rsid w:val="00684C9F"/>
    <w:rsid w:val="006858BD"/>
    <w:rsid w:val="00686CCF"/>
    <w:rsid w:val="00687356"/>
    <w:rsid w:val="006904F8"/>
    <w:rsid w:val="00691DAA"/>
    <w:rsid w:val="0069291F"/>
    <w:rsid w:val="00693292"/>
    <w:rsid w:val="00695E6C"/>
    <w:rsid w:val="00696E60"/>
    <w:rsid w:val="0069724B"/>
    <w:rsid w:val="006972EA"/>
    <w:rsid w:val="00697362"/>
    <w:rsid w:val="00697707"/>
    <w:rsid w:val="00697E38"/>
    <w:rsid w:val="006A05DF"/>
    <w:rsid w:val="006A2235"/>
    <w:rsid w:val="006A2653"/>
    <w:rsid w:val="006A2980"/>
    <w:rsid w:val="006A2D04"/>
    <w:rsid w:val="006A2EFF"/>
    <w:rsid w:val="006A69EA"/>
    <w:rsid w:val="006A703D"/>
    <w:rsid w:val="006A7D9A"/>
    <w:rsid w:val="006B061D"/>
    <w:rsid w:val="006B1792"/>
    <w:rsid w:val="006B250D"/>
    <w:rsid w:val="006B2D08"/>
    <w:rsid w:val="006B40A4"/>
    <w:rsid w:val="006B4EB8"/>
    <w:rsid w:val="006B640D"/>
    <w:rsid w:val="006B6581"/>
    <w:rsid w:val="006B7D8F"/>
    <w:rsid w:val="006C1416"/>
    <w:rsid w:val="006C1E18"/>
    <w:rsid w:val="006C3404"/>
    <w:rsid w:val="006C7806"/>
    <w:rsid w:val="006D0475"/>
    <w:rsid w:val="006D202D"/>
    <w:rsid w:val="006D268C"/>
    <w:rsid w:val="006D40D8"/>
    <w:rsid w:val="006D4BB1"/>
    <w:rsid w:val="006D61EB"/>
    <w:rsid w:val="006D66F2"/>
    <w:rsid w:val="006D6A2B"/>
    <w:rsid w:val="006D7912"/>
    <w:rsid w:val="006E01BD"/>
    <w:rsid w:val="006E15F5"/>
    <w:rsid w:val="006E1746"/>
    <w:rsid w:val="006E295F"/>
    <w:rsid w:val="006E33A4"/>
    <w:rsid w:val="006E4210"/>
    <w:rsid w:val="006E476D"/>
    <w:rsid w:val="006E62D3"/>
    <w:rsid w:val="006E7585"/>
    <w:rsid w:val="006F09A5"/>
    <w:rsid w:val="006F25F4"/>
    <w:rsid w:val="006F3261"/>
    <w:rsid w:val="006F4AEF"/>
    <w:rsid w:val="006F4BEA"/>
    <w:rsid w:val="006F53C3"/>
    <w:rsid w:val="006F7350"/>
    <w:rsid w:val="006F7594"/>
    <w:rsid w:val="006F7DE1"/>
    <w:rsid w:val="007030B7"/>
    <w:rsid w:val="0070467B"/>
    <w:rsid w:val="00705A32"/>
    <w:rsid w:val="00707EA1"/>
    <w:rsid w:val="007114C1"/>
    <w:rsid w:val="0071179A"/>
    <w:rsid w:val="00714E08"/>
    <w:rsid w:val="0071653B"/>
    <w:rsid w:val="00716686"/>
    <w:rsid w:val="00717CDD"/>
    <w:rsid w:val="00717EF9"/>
    <w:rsid w:val="00720257"/>
    <w:rsid w:val="00723694"/>
    <w:rsid w:val="007237FE"/>
    <w:rsid w:val="00723CB5"/>
    <w:rsid w:val="00723EBE"/>
    <w:rsid w:val="007254D0"/>
    <w:rsid w:val="00725822"/>
    <w:rsid w:val="007259B3"/>
    <w:rsid w:val="007277DC"/>
    <w:rsid w:val="007279C7"/>
    <w:rsid w:val="00727AAD"/>
    <w:rsid w:val="00730CFA"/>
    <w:rsid w:val="007312AE"/>
    <w:rsid w:val="00731A0C"/>
    <w:rsid w:val="00733BE6"/>
    <w:rsid w:val="007355B9"/>
    <w:rsid w:val="007360D0"/>
    <w:rsid w:val="007369FE"/>
    <w:rsid w:val="00737583"/>
    <w:rsid w:val="00740AD1"/>
    <w:rsid w:val="00741825"/>
    <w:rsid w:val="00744545"/>
    <w:rsid w:val="00745602"/>
    <w:rsid w:val="00747F64"/>
    <w:rsid w:val="00750C5D"/>
    <w:rsid w:val="00753216"/>
    <w:rsid w:val="0075484B"/>
    <w:rsid w:val="00756EAC"/>
    <w:rsid w:val="0075749F"/>
    <w:rsid w:val="007606EF"/>
    <w:rsid w:val="00761550"/>
    <w:rsid w:val="007620A7"/>
    <w:rsid w:val="00763129"/>
    <w:rsid w:val="00764F62"/>
    <w:rsid w:val="0076671D"/>
    <w:rsid w:val="00771F2A"/>
    <w:rsid w:val="00772A50"/>
    <w:rsid w:val="00773DBE"/>
    <w:rsid w:val="00774F95"/>
    <w:rsid w:val="00775E27"/>
    <w:rsid w:val="00776510"/>
    <w:rsid w:val="007769D2"/>
    <w:rsid w:val="00777981"/>
    <w:rsid w:val="00777B0D"/>
    <w:rsid w:val="00781A31"/>
    <w:rsid w:val="00781E67"/>
    <w:rsid w:val="00784A04"/>
    <w:rsid w:val="007858DB"/>
    <w:rsid w:val="007876E3"/>
    <w:rsid w:val="007908E8"/>
    <w:rsid w:val="00793184"/>
    <w:rsid w:val="00793FBB"/>
    <w:rsid w:val="00794BC0"/>
    <w:rsid w:val="00794F13"/>
    <w:rsid w:val="0079702C"/>
    <w:rsid w:val="0079764B"/>
    <w:rsid w:val="007A181D"/>
    <w:rsid w:val="007A1BBF"/>
    <w:rsid w:val="007A1FA1"/>
    <w:rsid w:val="007A2057"/>
    <w:rsid w:val="007A2FC7"/>
    <w:rsid w:val="007A3B09"/>
    <w:rsid w:val="007A3D84"/>
    <w:rsid w:val="007A4FD9"/>
    <w:rsid w:val="007A5640"/>
    <w:rsid w:val="007A6115"/>
    <w:rsid w:val="007A6250"/>
    <w:rsid w:val="007A6FF4"/>
    <w:rsid w:val="007A7D9E"/>
    <w:rsid w:val="007B2095"/>
    <w:rsid w:val="007B31A3"/>
    <w:rsid w:val="007B34A5"/>
    <w:rsid w:val="007B4B20"/>
    <w:rsid w:val="007B6C9B"/>
    <w:rsid w:val="007B6CE9"/>
    <w:rsid w:val="007B7624"/>
    <w:rsid w:val="007C177F"/>
    <w:rsid w:val="007C3FD2"/>
    <w:rsid w:val="007C4E83"/>
    <w:rsid w:val="007C5936"/>
    <w:rsid w:val="007C696D"/>
    <w:rsid w:val="007C7792"/>
    <w:rsid w:val="007D109F"/>
    <w:rsid w:val="007D1FF2"/>
    <w:rsid w:val="007D3B80"/>
    <w:rsid w:val="007D4932"/>
    <w:rsid w:val="007D5A8E"/>
    <w:rsid w:val="007D5DBC"/>
    <w:rsid w:val="007D5F7A"/>
    <w:rsid w:val="007D6A4B"/>
    <w:rsid w:val="007E06BF"/>
    <w:rsid w:val="007E3588"/>
    <w:rsid w:val="007E3866"/>
    <w:rsid w:val="007E3CB3"/>
    <w:rsid w:val="007E4294"/>
    <w:rsid w:val="007E447B"/>
    <w:rsid w:val="007E6A2C"/>
    <w:rsid w:val="007E70CD"/>
    <w:rsid w:val="007E7E8F"/>
    <w:rsid w:val="007F12DE"/>
    <w:rsid w:val="007F18F7"/>
    <w:rsid w:val="007F2009"/>
    <w:rsid w:val="007F2498"/>
    <w:rsid w:val="007F2C9C"/>
    <w:rsid w:val="007F3604"/>
    <w:rsid w:val="007F4553"/>
    <w:rsid w:val="007F4D10"/>
    <w:rsid w:val="007F5B0E"/>
    <w:rsid w:val="007F6139"/>
    <w:rsid w:val="007F6C29"/>
    <w:rsid w:val="007F71F0"/>
    <w:rsid w:val="007F780A"/>
    <w:rsid w:val="0080041B"/>
    <w:rsid w:val="00800506"/>
    <w:rsid w:val="00801330"/>
    <w:rsid w:val="008075AA"/>
    <w:rsid w:val="00812E9A"/>
    <w:rsid w:val="00814AE2"/>
    <w:rsid w:val="00816889"/>
    <w:rsid w:val="00820103"/>
    <w:rsid w:val="008211AB"/>
    <w:rsid w:val="008225A0"/>
    <w:rsid w:val="0082312E"/>
    <w:rsid w:val="0082374B"/>
    <w:rsid w:val="00824E2F"/>
    <w:rsid w:val="00824ECA"/>
    <w:rsid w:val="00825096"/>
    <w:rsid w:val="0082626D"/>
    <w:rsid w:val="008317D5"/>
    <w:rsid w:val="00832612"/>
    <w:rsid w:val="00836310"/>
    <w:rsid w:val="00840469"/>
    <w:rsid w:val="00840849"/>
    <w:rsid w:val="00840B5D"/>
    <w:rsid w:val="008414FD"/>
    <w:rsid w:val="00841892"/>
    <w:rsid w:val="00843B24"/>
    <w:rsid w:val="00844368"/>
    <w:rsid w:val="00844540"/>
    <w:rsid w:val="00845C61"/>
    <w:rsid w:val="008460E6"/>
    <w:rsid w:val="008463F9"/>
    <w:rsid w:val="008469FB"/>
    <w:rsid w:val="00850338"/>
    <w:rsid w:val="0085074D"/>
    <w:rsid w:val="008517AA"/>
    <w:rsid w:val="00851D4F"/>
    <w:rsid w:val="00852D51"/>
    <w:rsid w:val="00854E50"/>
    <w:rsid w:val="0085528C"/>
    <w:rsid w:val="008553AC"/>
    <w:rsid w:val="00855F93"/>
    <w:rsid w:val="00857922"/>
    <w:rsid w:val="00861BCA"/>
    <w:rsid w:val="00862971"/>
    <w:rsid w:val="00862AC8"/>
    <w:rsid w:val="00864255"/>
    <w:rsid w:val="0086499F"/>
    <w:rsid w:val="0086551A"/>
    <w:rsid w:val="00866CFB"/>
    <w:rsid w:val="008672E9"/>
    <w:rsid w:val="00872A0F"/>
    <w:rsid w:val="00873D2A"/>
    <w:rsid w:val="00873D4F"/>
    <w:rsid w:val="008742C2"/>
    <w:rsid w:val="008743E3"/>
    <w:rsid w:val="00874A22"/>
    <w:rsid w:val="00875EAF"/>
    <w:rsid w:val="00875F09"/>
    <w:rsid w:val="0088202E"/>
    <w:rsid w:val="00882B58"/>
    <w:rsid w:val="008833E2"/>
    <w:rsid w:val="008853BE"/>
    <w:rsid w:val="00887807"/>
    <w:rsid w:val="00890BD7"/>
    <w:rsid w:val="00891181"/>
    <w:rsid w:val="00891BF3"/>
    <w:rsid w:val="00892AB3"/>
    <w:rsid w:val="0089357D"/>
    <w:rsid w:val="00894068"/>
    <w:rsid w:val="008942B0"/>
    <w:rsid w:val="0089432C"/>
    <w:rsid w:val="00894D87"/>
    <w:rsid w:val="008950B8"/>
    <w:rsid w:val="00896FA0"/>
    <w:rsid w:val="0089740A"/>
    <w:rsid w:val="00897B69"/>
    <w:rsid w:val="008A057D"/>
    <w:rsid w:val="008A1BE9"/>
    <w:rsid w:val="008A5A63"/>
    <w:rsid w:val="008A73F2"/>
    <w:rsid w:val="008A78B6"/>
    <w:rsid w:val="008B036F"/>
    <w:rsid w:val="008B2F44"/>
    <w:rsid w:val="008B3424"/>
    <w:rsid w:val="008B3F9A"/>
    <w:rsid w:val="008B5DEE"/>
    <w:rsid w:val="008B675F"/>
    <w:rsid w:val="008B6A10"/>
    <w:rsid w:val="008C14D7"/>
    <w:rsid w:val="008C30E4"/>
    <w:rsid w:val="008C4D67"/>
    <w:rsid w:val="008C5282"/>
    <w:rsid w:val="008C5340"/>
    <w:rsid w:val="008C5658"/>
    <w:rsid w:val="008C7357"/>
    <w:rsid w:val="008D13A3"/>
    <w:rsid w:val="008D448E"/>
    <w:rsid w:val="008D4A61"/>
    <w:rsid w:val="008D54FE"/>
    <w:rsid w:val="008E020F"/>
    <w:rsid w:val="008E0511"/>
    <w:rsid w:val="008E233B"/>
    <w:rsid w:val="008E2417"/>
    <w:rsid w:val="008E4F79"/>
    <w:rsid w:val="008E7043"/>
    <w:rsid w:val="008F0017"/>
    <w:rsid w:val="008F0F84"/>
    <w:rsid w:val="008F3571"/>
    <w:rsid w:val="008F45B4"/>
    <w:rsid w:val="008F5B02"/>
    <w:rsid w:val="008F6C31"/>
    <w:rsid w:val="008F6E1A"/>
    <w:rsid w:val="008F7432"/>
    <w:rsid w:val="00900229"/>
    <w:rsid w:val="00901062"/>
    <w:rsid w:val="00901109"/>
    <w:rsid w:val="00902D37"/>
    <w:rsid w:val="00904090"/>
    <w:rsid w:val="00904BB0"/>
    <w:rsid w:val="0091033A"/>
    <w:rsid w:val="0091090F"/>
    <w:rsid w:val="00910BF8"/>
    <w:rsid w:val="009144C1"/>
    <w:rsid w:val="00914CEB"/>
    <w:rsid w:val="009150ED"/>
    <w:rsid w:val="00915562"/>
    <w:rsid w:val="00916035"/>
    <w:rsid w:val="0091642A"/>
    <w:rsid w:val="009176C2"/>
    <w:rsid w:val="00917D40"/>
    <w:rsid w:val="009217D2"/>
    <w:rsid w:val="0092194B"/>
    <w:rsid w:val="009236AB"/>
    <w:rsid w:val="00923A19"/>
    <w:rsid w:val="009261EF"/>
    <w:rsid w:val="00926291"/>
    <w:rsid w:val="00926E12"/>
    <w:rsid w:val="009302D3"/>
    <w:rsid w:val="009314F8"/>
    <w:rsid w:val="0093333F"/>
    <w:rsid w:val="00933600"/>
    <w:rsid w:val="00933FF6"/>
    <w:rsid w:val="00935132"/>
    <w:rsid w:val="00935205"/>
    <w:rsid w:val="00935980"/>
    <w:rsid w:val="00935A2A"/>
    <w:rsid w:val="00936CF9"/>
    <w:rsid w:val="0093744B"/>
    <w:rsid w:val="00940DB0"/>
    <w:rsid w:val="009439D0"/>
    <w:rsid w:val="0094419A"/>
    <w:rsid w:val="009468B4"/>
    <w:rsid w:val="009479D3"/>
    <w:rsid w:val="00951F11"/>
    <w:rsid w:val="009521D1"/>
    <w:rsid w:val="00952B47"/>
    <w:rsid w:val="00953D49"/>
    <w:rsid w:val="00954040"/>
    <w:rsid w:val="009540CD"/>
    <w:rsid w:val="009545AE"/>
    <w:rsid w:val="00957491"/>
    <w:rsid w:val="00957B5D"/>
    <w:rsid w:val="00960442"/>
    <w:rsid w:val="0096093C"/>
    <w:rsid w:val="00960B66"/>
    <w:rsid w:val="00961828"/>
    <w:rsid w:val="00961A38"/>
    <w:rsid w:val="0096395F"/>
    <w:rsid w:val="00965FF6"/>
    <w:rsid w:val="00966977"/>
    <w:rsid w:val="009675B1"/>
    <w:rsid w:val="0097031B"/>
    <w:rsid w:val="00971B0B"/>
    <w:rsid w:val="00971E60"/>
    <w:rsid w:val="00974867"/>
    <w:rsid w:val="00974C14"/>
    <w:rsid w:val="00975114"/>
    <w:rsid w:val="00976F7D"/>
    <w:rsid w:val="00980B0B"/>
    <w:rsid w:val="00980D09"/>
    <w:rsid w:val="00986FE0"/>
    <w:rsid w:val="00987C85"/>
    <w:rsid w:val="0099180C"/>
    <w:rsid w:val="009923D3"/>
    <w:rsid w:val="0099311F"/>
    <w:rsid w:val="0099471B"/>
    <w:rsid w:val="00996A5E"/>
    <w:rsid w:val="00997612"/>
    <w:rsid w:val="009A1753"/>
    <w:rsid w:val="009A2B7D"/>
    <w:rsid w:val="009A3D41"/>
    <w:rsid w:val="009B22D7"/>
    <w:rsid w:val="009B4385"/>
    <w:rsid w:val="009B4E76"/>
    <w:rsid w:val="009B57B7"/>
    <w:rsid w:val="009B58A2"/>
    <w:rsid w:val="009B6777"/>
    <w:rsid w:val="009C06A3"/>
    <w:rsid w:val="009C4278"/>
    <w:rsid w:val="009C446D"/>
    <w:rsid w:val="009C4DD5"/>
    <w:rsid w:val="009C70B7"/>
    <w:rsid w:val="009C71CD"/>
    <w:rsid w:val="009D07FD"/>
    <w:rsid w:val="009D0F0A"/>
    <w:rsid w:val="009D115E"/>
    <w:rsid w:val="009D2C47"/>
    <w:rsid w:val="009D4281"/>
    <w:rsid w:val="009D5DE9"/>
    <w:rsid w:val="009E0B80"/>
    <w:rsid w:val="009E301F"/>
    <w:rsid w:val="009E32EA"/>
    <w:rsid w:val="009E5BA4"/>
    <w:rsid w:val="009E5C4A"/>
    <w:rsid w:val="009E73D4"/>
    <w:rsid w:val="009E7C52"/>
    <w:rsid w:val="009F12CC"/>
    <w:rsid w:val="009F1DF9"/>
    <w:rsid w:val="009F2D59"/>
    <w:rsid w:val="009F3DEA"/>
    <w:rsid w:val="009F52AD"/>
    <w:rsid w:val="009F576E"/>
    <w:rsid w:val="009F5E95"/>
    <w:rsid w:val="009F5ED1"/>
    <w:rsid w:val="009F7408"/>
    <w:rsid w:val="009F7A03"/>
    <w:rsid w:val="00A03358"/>
    <w:rsid w:val="00A03BE8"/>
    <w:rsid w:val="00A040B7"/>
    <w:rsid w:val="00A053A6"/>
    <w:rsid w:val="00A066E0"/>
    <w:rsid w:val="00A132A4"/>
    <w:rsid w:val="00A14100"/>
    <w:rsid w:val="00A149FE"/>
    <w:rsid w:val="00A14ED5"/>
    <w:rsid w:val="00A14F45"/>
    <w:rsid w:val="00A15BBF"/>
    <w:rsid w:val="00A16108"/>
    <w:rsid w:val="00A16435"/>
    <w:rsid w:val="00A16C5B"/>
    <w:rsid w:val="00A16DE0"/>
    <w:rsid w:val="00A16E95"/>
    <w:rsid w:val="00A1766D"/>
    <w:rsid w:val="00A21257"/>
    <w:rsid w:val="00A21FA9"/>
    <w:rsid w:val="00A22DE7"/>
    <w:rsid w:val="00A23560"/>
    <w:rsid w:val="00A2525A"/>
    <w:rsid w:val="00A2553D"/>
    <w:rsid w:val="00A30D11"/>
    <w:rsid w:val="00A31F6B"/>
    <w:rsid w:val="00A33BC7"/>
    <w:rsid w:val="00A3445D"/>
    <w:rsid w:val="00A37677"/>
    <w:rsid w:val="00A40428"/>
    <w:rsid w:val="00A42001"/>
    <w:rsid w:val="00A4550A"/>
    <w:rsid w:val="00A4572C"/>
    <w:rsid w:val="00A4635E"/>
    <w:rsid w:val="00A527F6"/>
    <w:rsid w:val="00A57318"/>
    <w:rsid w:val="00A62AC4"/>
    <w:rsid w:val="00A62EA3"/>
    <w:rsid w:val="00A632AC"/>
    <w:rsid w:val="00A633C0"/>
    <w:rsid w:val="00A6393F"/>
    <w:rsid w:val="00A63F74"/>
    <w:rsid w:val="00A6654E"/>
    <w:rsid w:val="00A67B6D"/>
    <w:rsid w:val="00A710E1"/>
    <w:rsid w:val="00A734F6"/>
    <w:rsid w:val="00A73928"/>
    <w:rsid w:val="00A73B55"/>
    <w:rsid w:val="00A73BF1"/>
    <w:rsid w:val="00A73CF7"/>
    <w:rsid w:val="00A7738B"/>
    <w:rsid w:val="00A8033E"/>
    <w:rsid w:val="00A805AD"/>
    <w:rsid w:val="00A83228"/>
    <w:rsid w:val="00A83615"/>
    <w:rsid w:val="00A85185"/>
    <w:rsid w:val="00A856EB"/>
    <w:rsid w:val="00A879CB"/>
    <w:rsid w:val="00A87EBF"/>
    <w:rsid w:val="00A90CB4"/>
    <w:rsid w:val="00A91C4A"/>
    <w:rsid w:val="00A91C7B"/>
    <w:rsid w:val="00A94498"/>
    <w:rsid w:val="00A96AE5"/>
    <w:rsid w:val="00A97327"/>
    <w:rsid w:val="00AA02F5"/>
    <w:rsid w:val="00AA1D8B"/>
    <w:rsid w:val="00AA28B9"/>
    <w:rsid w:val="00AA3F95"/>
    <w:rsid w:val="00AA74F7"/>
    <w:rsid w:val="00AB02CC"/>
    <w:rsid w:val="00AB0640"/>
    <w:rsid w:val="00AB23EC"/>
    <w:rsid w:val="00AB3AFD"/>
    <w:rsid w:val="00AB3CC0"/>
    <w:rsid w:val="00AB54C7"/>
    <w:rsid w:val="00AB704E"/>
    <w:rsid w:val="00AC08DE"/>
    <w:rsid w:val="00AC0E29"/>
    <w:rsid w:val="00AC1098"/>
    <w:rsid w:val="00AC21EC"/>
    <w:rsid w:val="00AC2D36"/>
    <w:rsid w:val="00AC5C0B"/>
    <w:rsid w:val="00AD0F7A"/>
    <w:rsid w:val="00AD12D4"/>
    <w:rsid w:val="00AD1BC3"/>
    <w:rsid w:val="00AD1FD0"/>
    <w:rsid w:val="00AD25FC"/>
    <w:rsid w:val="00AD3CB7"/>
    <w:rsid w:val="00AD55A9"/>
    <w:rsid w:val="00AD7097"/>
    <w:rsid w:val="00AD719E"/>
    <w:rsid w:val="00AD7B16"/>
    <w:rsid w:val="00AE349C"/>
    <w:rsid w:val="00AE5504"/>
    <w:rsid w:val="00AF04A6"/>
    <w:rsid w:val="00AF19BD"/>
    <w:rsid w:val="00AF2665"/>
    <w:rsid w:val="00AF63B3"/>
    <w:rsid w:val="00B030E7"/>
    <w:rsid w:val="00B03574"/>
    <w:rsid w:val="00B03E5F"/>
    <w:rsid w:val="00B059F0"/>
    <w:rsid w:val="00B07A89"/>
    <w:rsid w:val="00B14023"/>
    <w:rsid w:val="00B1571A"/>
    <w:rsid w:val="00B16216"/>
    <w:rsid w:val="00B17278"/>
    <w:rsid w:val="00B17BAF"/>
    <w:rsid w:val="00B20B4A"/>
    <w:rsid w:val="00B26582"/>
    <w:rsid w:val="00B26D13"/>
    <w:rsid w:val="00B27000"/>
    <w:rsid w:val="00B27EA3"/>
    <w:rsid w:val="00B3066A"/>
    <w:rsid w:val="00B31671"/>
    <w:rsid w:val="00B32932"/>
    <w:rsid w:val="00B333DA"/>
    <w:rsid w:val="00B33B47"/>
    <w:rsid w:val="00B33B51"/>
    <w:rsid w:val="00B33E37"/>
    <w:rsid w:val="00B34672"/>
    <w:rsid w:val="00B3560B"/>
    <w:rsid w:val="00B35E24"/>
    <w:rsid w:val="00B369E6"/>
    <w:rsid w:val="00B37A1C"/>
    <w:rsid w:val="00B37C17"/>
    <w:rsid w:val="00B37F0D"/>
    <w:rsid w:val="00B40154"/>
    <w:rsid w:val="00B41298"/>
    <w:rsid w:val="00B421D3"/>
    <w:rsid w:val="00B43425"/>
    <w:rsid w:val="00B440E9"/>
    <w:rsid w:val="00B462C7"/>
    <w:rsid w:val="00B47CCB"/>
    <w:rsid w:val="00B50348"/>
    <w:rsid w:val="00B508D9"/>
    <w:rsid w:val="00B50A5C"/>
    <w:rsid w:val="00B50E85"/>
    <w:rsid w:val="00B5303F"/>
    <w:rsid w:val="00B551CF"/>
    <w:rsid w:val="00B57B72"/>
    <w:rsid w:val="00B60C3D"/>
    <w:rsid w:val="00B61709"/>
    <w:rsid w:val="00B61DE8"/>
    <w:rsid w:val="00B624EF"/>
    <w:rsid w:val="00B634CC"/>
    <w:rsid w:val="00B65E0C"/>
    <w:rsid w:val="00B65F6E"/>
    <w:rsid w:val="00B674F4"/>
    <w:rsid w:val="00B70197"/>
    <w:rsid w:val="00B71707"/>
    <w:rsid w:val="00B71787"/>
    <w:rsid w:val="00B72130"/>
    <w:rsid w:val="00B73CC9"/>
    <w:rsid w:val="00B751F6"/>
    <w:rsid w:val="00B76ECC"/>
    <w:rsid w:val="00B77254"/>
    <w:rsid w:val="00B77B56"/>
    <w:rsid w:val="00B81A50"/>
    <w:rsid w:val="00B821B1"/>
    <w:rsid w:val="00B83134"/>
    <w:rsid w:val="00B8380C"/>
    <w:rsid w:val="00B87BD1"/>
    <w:rsid w:val="00B91E50"/>
    <w:rsid w:val="00B93A5F"/>
    <w:rsid w:val="00B95062"/>
    <w:rsid w:val="00B967F9"/>
    <w:rsid w:val="00B97AE5"/>
    <w:rsid w:val="00BA10EE"/>
    <w:rsid w:val="00BA167A"/>
    <w:rsid w:val="00BA3306"/>
    <w:rsid w:val="00BA3330"/>
    <w:rsid w:val="00BA3DF3"/>
    <w:rsid w:val="00BA3F4E"/>
    <w:rsid w:val="00BA6E38"/>
    <w:rsid w:val="00BB0DA6"/>
    <w:rsid w:val="00BB243B"/>
    <w:rsid w:val="00BB2B12"/>
    <w:rsid w:val="00BB301D"/>
    <w:rsid w:val="00BB3326"/>
    <w:rsid w:val="00BB56FF"/>
    <w:rsid w:val="00BB5C8C"/>
    <w:rsid w:val="00BB5D64"/>
    <w:rsid w:val="00BB5E62"/>
    <w:rsid w:val="00BC1098"/>
    <w:rsid w:val="00BC2138"/>
    <w:rsid w:val="00BC29DD"/>
    <w:rsid w:val="00BC34E1"/>
    <w:rsid w:val="00BC579E"/>
    <w:rsid w:val="00BC64E1"/>
    <w:rsid w:val="00BC6D74"/>
    <w:rsid w:val="00BC76B5"/>
    <w:rsid w:val="00BC7EBB"/>
    <w:rsid w:val="00BD0FFC"/>
    <w:rsid w:val="00BD2377"/>
    <w:rsid w:val="00BD4B60"/>
    <w:rsid w:val="00BD4B97"/>
    <w:rsid w:val="00BD4BAB"/>
    <w:rsid w:val="00BD5A07"/>
    <w:rsid w:val="00BE181D"/>
    <w:rsid w:val="00BE3098"/>
    <w:rsid w:val="00BE5F3D"/>
    <w:rsid w:val="00BE6F53"/>
    <w:rsid w:val="00BF02D1"/>
    <w:rsid w:val="00BF129B"/>
    <w:rsid w:val="00BF153A"/>
    <w:rsid w:val="00BF1865"/>
    <w:rsid w:val="00BF2F04"/>
    <w:rsid w:val="00BF4B3A"/>
    <w:rsid w:val="00BF6C3F"/>
    <w:rsid w:val="00C00C46"/>
    <w:rsid w:val="00C016B7"/>
    <w:rsid w:val="00C02B6A"/>
    <w:rsid w:val="00C05570"/>
    <w:rsid w:val="00C05B28"/>
    <w:rsid w:val="00C05D55"/>
    <w:rsid w:val="00C06636"/>
    <w:rsid w:val="00C06A97"/>
    <w:rsid w:val="00C0728F"/>
    <w:rsid w:val="00C11D39"/>
    <w:rsid w:val="00C127D4"/>
    <w:rsid w:val="00C130C4"/>
    <w:rsid w:val="00C140BA"/>
    <w:rsid w:val="00C14122"/>
    <w:rsid w:val="00C15E25"/>
    <w:rsid w:val="00C15FA0"/>
    <w:rsid w:val="00C16EB2"/>
    <w:rsid w:val="00C172BF"/>
    <w:rsid w:val="00C245DA"/>
    <w:rsid w:val="00C2556F"/>
    <w:rsid w:val="00C257E3"/>
    <w:rsid w:val="00C258D3"/>
    <w:rsid w:val="00C27073"/>
    <w:rsid w:val="00C30CF4"/>
    <w:rsid w:val="00C31B1A"/>
    <w:rsid w:val="00C322E8"/>
    <w:rsid w:val="00C327F7"/>
    <w:rsid w:val="00C32A48"/>
    <w:rsid w:val="00C32BBA"/>
    <w:rsid w:val="00C33E6E"/>
    <w:rsid w:val="00C3702D"/>
    <w:rsid w:val="00C37266"/>
    <w:rsid w:val="00C407B9"/>
    <w:rsid w:val="00C4123D"/>
    <w:rsid w:val="00C4262F"/>
    <w:rsid w:val="00C4525F"/>
    <w:rsid w:val="00C45364"/>
    <w:rsid w:val="00C4546B"/>
    <w:rsid w:val="00C455F7"/>
    <w:rsid w:val="00C4666F"/>
    <w:rsid w:val="00C52835"/>
    <w:rsid w:val="00C54911"/>
    <w:rsid w:val="00C55D3E"/>
    <w:rsid w:val="00C60972"/>
    <w:rsid w:val="00C62229"/>
    <w:rsid w:val="00C62BCC"/>
    <w:rsid w:val="00C63805"/>
    <w:rsid w:val="00C64911"/>
    <w:rsid w:val="00C66130"/>
    <w:rsid w:val="00C70667"/>
    <w:rsid w:val="00C70A48"/>
    <w:rsid w:val="00C72B9A"/>
    <w:rsid w:val="00C73C46"/>
    <w:rsid w:val="00C744D0"/>
    <w:rsid w:val="00C7522B"/>
    <w:rsid w:val="00C75344"/>
    <w:rsid w:val="00C759BC"/>
    <w:rsid w:val="00C76004"/>
    <w:rsid w:val="00C760F1"/>
    <w:rsid w:val="00C76BE2"/>
    <w:rsid w:val="00C77673"/>
    <w:rsid w:val="00C77797"/>
    <w:rsid w:val="00C80B36"/>
    <w:rsid w:val="00C82AF4"/>
    <w:rsid w:val="00C8334D"/>
    <w:rsid w:val="00C86405"/>
    <w:rsid w:val="00C909DE"/>
    <w:rsid w:val="00C941D6"/>
    <w:rsid w:val="00C94C2E"/>
    <w:rsid w:val="00C9507C"/>
    <w:rsid w:val="00CA075D"/>
    <w:rsid w:val="00CA3231"/>
    <w:rsid w:val="00CA3D2C"/>
    <w:rsid w:val="00CA4906"/>
    <w:rsid w:val="00CA5081"/>
    <w:rsid w:val="00CA556D"/>
    <w:rsid w:val="00CA7039"/>
    <w:rsid w:val="00CB09CE"/>
    <w:rsid w:val="00CB1FFD"/>
    <w:rsid w:val="00CB3275"/>
    <w:rsid w:val="00CB378C"/>
    <w:rsid w:val="00CB46C0"/>
    <w:rsid w:val="00CB57A3"/>
    <w:rsid w:val="00CB797E"/>
    <w:rsid w:val="00CB7F33"/>
    <w:rsid w:val="00CC4459"/>
    <w:rsid w:val="00CC4B1E"/>
    <w:rsid w:val="00CD078D"/>
    <w:rsid w:val="00CD22AC"/>
    <w:rsid w:val="00CD2B14"/>
    <w:rsid w:val="00CD2E6A"/>
    <w:rsid w:val="00CD353A"/>
    <w:rsid w:val="00CD403E"/>
    <w:rsid w:val="00CD59FC"/>
    <w:rsid w:val="00CE0199"/>
    <w:rsid w:val="00CE35F2"/>
    <w:rsid w:val="00CE3878"/>
    <w:rsid w:val="00CE3B93"/>
    <w:rsid w:val="00CE3D8C"/>
    <w:rsid w:val="00CE4448"/>
    <w:rsid w:val="00CE578C"/>
    <w:rsid w:val="00CE65BD"/>
    <w:rsid w:val="00CE7675"/>
    <w:rsid w:val="00CF033F"/>
    <w:rsid w:val="00CF17DA"/>
    <w:rsid w:val="00CF20F7"/>
    <w:rsid w:val="00CF42B0"/>
    <w:rsid w:val="00CF5093"/>
    <w:rsid w:val="00CF72D6"/>
    <w:rsid w:val="00CF7624"/>
    <w:rsid w:val="00D01E1E"/>
    <w:rsid w:val="00D03539"/>
    <w:rsid w:val="00D044BF"/>
    <w:rsid w:val="00D049FF"/>
    <w:rsid w:val="00D10EFF"/>
    <w:rsid w:val="00D11B9B"/>
    <w:rsid w:val="00D13115"/>
    <w:rsid w:val="00D1665D"/>
    <w:rsid w:val="00D17E59"/>
    <w:rsid w:val="00D20035"/>
    <w:rsid w:val="00D2124A"/>
    <w:rsid w:val="00D21967"/>
    <w:rsid w:val="00D21FEF"/>
    <w:rsid w:val="00D232F2"/>
    <w:rsid w:val="00D234BF"/>
    <w:rsid w:val="00D237BD"/>
    <w:rsid w:val="00D26452"/>
    <w:rsid w:val="00D264F8"/>
    <w:rsid w:val="00D27C61"/>
    <w:rsid w:val="00D31075"/>
    <w:rsid w:val="00D32541"/>
    <w:rsid w:val="00D325EE"/>
    <w:rsid w:val="00D335E6"/>
    <w:rsid w:val="00D34CDD"/>
    <w:rsid w:val="00D41432"/>
    <w:rsid w:val="00D42F19"/>
    <w:rsid w:val="00D44002"/>
    <w:rsid w:val="00D4478C"/>
    <w:rsid w:val="00D44D45"/>
    <w:rsid w:val="00D451B0"/>
    <w:rsid w:val="00D45703"/>
    <w:rsid w:val="00D460FF"/>
    <w:rsid w:val="00D46141"/>
    <w:rsid w:val="00D467DC"/>
    <w:rsid w:val="00D47A02"/>
    <w:rsid w:val="00D507FB"/>
    <w:rsid w:val="00D51798"/>
    <w:rsid w:val="00D525E2"/>
    <w:rsid w:val="00D53512"/>
    <w:rsid w:val="00D54321"/>
    <w:rsid w:val="00D57FEB"/>
    <w:rsid w:val="00D61082"/>
    <w:rsid w:val="00D616DE"/>
    <w:rsid w:val="00D65D05"/>
    <w:rsid w:val="00D661D3"/>
    <w:rsid w:val="00D7111E"/>
    <w:rsid w:val="00D725E3"/>
    <w:rsid w:val="00D72C0F"/>
    <w:rsid w:val="00D72E66"/>
    <w:rsid w:val="00D73A75"/>
    <w:rsid w:val="00D759B4"/>
    <w:rsid w:val="00D75C2D"/>
    <w:rsid w:val="00D7713C"/>
    <w:rsid w:val="00D82AA6"/>
    <w:rsid w:val="00D8462A"/>
    <w:rsid w:val="00D84D32"/>
    <w:rsid w:val="00D84EDE"/>
    <w:rsid w:val="00D84FDD"/>
    <w:rsid w:val="00D85F34"/>
    <w:rsid w:val="00D860BB"/>
    <w:rsid w:val="00D869BB"/>
    <w:rsid w:val="00D87D79"/>
    <w:rsid w:val="00D91749"/>
    <w:rsid w:val="00D91E69"/>
    <w:rsid w:val="00D92E0D"/>
    <w:rsid w:val="00D958F9"/>
    <w:rsid w:val="00D95EF2"/>
    <w:rsid w:val="00DA18C6"/>
    <w:rsid w:val="00DA20E3"/>
    <w:rsid w:val="00DA296E"/>
    <w:rsid w:val="00DA4D4B"/>
    <w:rsid w:val="00DA512B"/>
    <w:rsid w:val="00DB03B8"/>
    <w:rsid w:val="00DB0F31"/>
    <w:rsid w:val="00DB115E"/>
    <w:rsid w:val="00DB1C8F"/>
    <w:rsid w:val="00DB3862"/>
    <w:rsid w:val="00DB4557"/>
    <w:rsid w:val="00DB6942"/>
    <w:rsid w:val="00DB73A9"/>
    <w:rsid w:val="00DB7C54"/>
    <w:rsid w:val="00DC044A"/>
    <w:rsid w:val="00DC11B4"/>
    <w:rsid w:val="00DC6F02"/>
    <w:rsid w:val="00DC72BB"/>
    <w:rsid w:val="00DC73B9"/>
    <w:rsid w:val="00DC7421"/>
    <w:rsid w:val="00DC763A"/>
    <w:rsid w:val="00DD030A"/>
    <w:rsid w:val="00DD10AA"/>
    <w:rsid w:val="00DD31A9"/>
    <w:rsid w:val="00DD3CFC"/>
    <w:rsid w:val="00DD599E"/>
    <w:rsid w:val="00DD59FA"/>
    <w:rsid w:val="00DD5E30"/>
    <w:rsid w:val="00DD6D60"/>
    <w:rsid w:val="00DE0F4A"/>
    <w:rsid w:val="00DE1B9E"/>
    <w:rsid w:val="00DE1C8D"/>
    <w:rsid w:val="00DE5200"/>
    <w:rsid w:val="00DE6E12"/>
    <w:rsid w:val="00DF08C6"/>
    <w:rsid w:val="00DF18DC"/>
    <w:rsid w:val="00DF2401"/>
    <w:rsid w:val="00DF2F9B"/>
    <w:rsid w:val="00DF3883"/>
    <w:rsid w:val="00DF39FF"/>
    <w:rsid w:val="00DF52EC"/>
    <w:rsid w:val="00DF5ECD"/>
    <w:rsid w:val="00DF672A"/>
    <w:rsid w:val="00E00338"/>
    <w:rsid w:val="00E00CA6"/>
    <w:rsid w:val="00E017D6"/>
    <w:rsid w:val="00E01A15"/>
    <w:rsid w:val="00E03D5C"/>
    <w:rsid w:val="00E03DDA"/>
    <w:rsid w:val="00E04304"/>
    <w:rsid w:val="00E0485B"/>
    <w:rsid w:val="00E052E4"/>
    <w:rsid w:val="00E06997"/>
    <w:rsid w:val="00E12341"/>
    <w:rsid w:val="00E12633"/>
    <w:rsid w:val="00E12726"/>
    <w:rsid w:val="00E1329D"/>
    <w:rsid w:val="00E1339E"/>
    <w:rsid w:val="00E16D4A"/>
    <w:rsid w:val="00E20161"/>
    <w:rsid w:val="00E216FB"/>
    <w:rsid w:val="00E22670"/>
    <w:rsid w:val="00E23442"/>
    <w:rsid w:val="00E237EE"/>
    <w:rsid w:val="00E24E60"/>
    <w:rsid w:val="00E30313"/>
    <w:rsid w:val="00E31B07"/>
    <w:rsid w:val="00E31F78"/>
    <w:rsid w:val="00E33817"/>
    <w:rsid w:val="00E33C7A"/>
    <w:rsid w:val="00E3411C"/>
    <w:rsid w:val="00E366DB"/>
    <w:rsid w:val="00E36C32"/>
    <w:rsid w:val="00E37C41"/>
    <w:rsid w:val="00E41496"/>
    <w:rsid w:val="00E41755"/>
    <w:rsid w:val="00E4193D"/>
    <w:rsid w:val="00E41B89"/>
    <w:rsid w:val="00E4263C"/>
    <w:rsid w:val="00E43949"/>
    <w:rsid w:val="00E467F3"/>
    <w:rsid w:val="00E4692B"/>
    <w:rsid w:val="00E50E6F"/>
    <w:rsid w:val="00E52F94"/>
    <w:rsid w:val="00E539A9"/>
    <w:rsid w:val="00E53A33"/>
    <w:rsid w:val="00E540D4"/>
    <w:rsid w:val="00E544D8"/>
    <w:rsid w:val="00E562A8"/>
    <w:rsid w:val="00E57F97"/>
    <w:rsid w:val="00E601F4"/>
    <w:rsid w:val="00E6032E"/>
    <w:rsid w:val="00E60B1A"/>
    <w:rsid w:val="00E61554"/>
    <w:rsid w:val="00E628E7"/>
    <w:rsid w:val="00E6332B"/>
    <w:rsid w:val="00E6385D"/>
    <w:rsid w:val="00E63A01"/>
    <w:rsid w:val="00E63B3B"/>
    <w:rsid w:val="00E64499"/>
    <w:rsid w:val="00E66302"/>
    <w:rsid w:val="00E70795"/>
    <w:rsid w:val="00E70A5B"/>
    <w:rsid w:val="00E746C5"/>
    <w:rsid w:val="00E756CA"/>
    <w:rsid w:val="00E76DBA"/>
    <w:rsid w:val="00E83098"/>
    <w:rsid w:val="00E839CA"/>
    <w:rsid w:val="00E84845"/>
    <w:rsid w:val="00E87B5E"/>
    <w:rsid w:val="00E9003B"/>
    <w:rsid w:val="00E90840"/>
    <w:rsid w:val="00E9118D"/>
    <w:rsid w:val="00E92BCF"/>
    <w:rsid w:val="00E940B5"/>
    <w:rsid w:val="00E94135"/>
    <w:rsid w:val="00E9518B"/>
    <w:rsid w:val="00E97A0F"/>
    <w:rsid w:val="00EA0FB5"/>
    <w:rsid w:val="00EA1639"/>
    <w:rsid w:val="00EA1D03"/>
    <w:rsid w:val="00EA3A13"/>
    <w:rsid w:val="00EA439E"/>
    <w:rsid w:val="00EA6E5F"/>
    <w:rsid w:val="00EB24A6"/>
    <w:rsid w:val="00EB2AD8"/>
    <w:rsid w:val="00EB2F64"/>
    <w:rsid w:val="00EB32AB"/>
    <w:rsid w:val="00EB5B68"/>
    <w:rsid w:val="00EB6116"/>
    <w:rsid w:val="00EC01CF"/>
    <w:rsid w:val="00EC24A8"/>
    <w:rsid w:val="00EC3B36"/>
    <w:rsid w:val="00EC40A9"/>
    <w:rsid w:val="00EC44D4"/>
    <w:rsid w:val="00EC451B"/>
    <w:rsid w:val="00EC54BF"/>
    <w:rsid w:val="00EC5C64"/>
    <w:rsid w:val="00EC62A3"/>
    <w:rsid w:val="00EC664A"/>
    <w:rsid w:val="00ED0650"/>
    <w:rsid w:val="00ED2564"/>
    <w:rsid w:val="00ED5B99"/>
    <w:rsid w:val="00ED6D44"/>
    <w:rsid w:val="00ED6EEA"/>
    <w:rsid w:val="00ED7483"/>
    <w:rsid w:val="00EE0780"/>
    <w:rsid w:val="00EE2300"/>
    <w:rsid w:val="00EE3B61"/>
    <w:rsid w:val="00EE4530"/>
    <w:rsid w:val="00EE6E4A"/>
    <w:rsid w:val="00EF062F"/>
    <w:rsid w:val="00EF0C20"/>
    <w:rsid w:val="00EF1D1B"/>
    <w:rsid w:val="00EF2713"/>
    <w:rsid w:val="00EF461D"/>
    <w:rsid w:val="00EF6327"/>
    <w:rsid w:val="00EF6C0A"/>
    <w:rsid w:val="00F00B8C"/>
    <w:rsid w:val="00F05083"/>
    <w:rsid w:val="00F056A3"/>
    <w:rsid w:val="00F10B3A"/>
    <w:rsid w:val="00F126AC"/>
    <w:rsid w:val="00F13965"/>
    <w:rsid w:val="00F15C24"/>
    <w:rsid w:val="00F17717"/>
    <w:rsid w:val="00F2029F"/>
    <w:rsid w:val="00F209F8"/>
    <w:rsid w:val="00F20A18"/>
    <w:rsid w:val="00F212F5"/>
    <w:rsid w:val="00F24F7F"/>
    <w:rsid w:val="00F25DA6"/>
    <w:rsid w:val="00F30DE7"/>
    <w:rsid w:val="00F33385"/>
    <w:rsid w:val="00F343AE"/>
    <w:rsid w:val="00F35E24"/>
    <w:rsid w:val="00F3609C"/>
    <w:rsid w:val="00F3689C"/>
    <w:rsid w:val="00F37131"/>
    <w:rsid w:val="00F372AA"/>
    <w:rsid w:val="00F373A0"/>
    <w:rsid w:val="00F37DA3"/>
    <w:rsid w:val="00F41322"/>
    <w:rsid w:val="00F41D61"/>
    <w:rsid w:val="00F45D75"/>
    <w:rsid w:val="00F45DBD"/>
    <w:rsid w:val="00F4675C"/>
    <w:rsid w:val="00F47045"/>
    <w:rsid w:val="00F5037E"/>
    <w:rsid w:val="00F520A5"/>
    <w:rsid w:val="00F531F2"/>
    <w:rsid w:val="00F54225"/>
    <w:rsid w:val="00F5520B"/>
    <w:rsid w:val="00F5594E"/>
    <w:rsid w:val="00F55E4E"/>
    <w:rsid w:val="00F57FD5"/>
    <w:rsid w:val="00F6064B"/>
    <w:rsid w:val="00F60D9D"/>
    <w:rsid w:val="00F611EF"/>
    <w:rsid w:val="00F62BF1"/>
    <w:rsid w:val="00F64AEE"/>
    <w:rsid w:val="00F65D7F"/>
    <w:rsid w:val="00F70569"/>
    <w:rsid w:val="00F709E7"/>
    <w:rsid w:val="00F73698"/>
    <w:rsid w:val="00F74112"/>
    <w:rsid w:val="00F74183"/>
    <w:rsid w:val="00F774B9"/>
    <w:rsid w:val="00F80D43"/>
    <w:rsid w:val="00F8273A"/>
    <w:rsid w:val="00F82AA6"/>
    <w:rsid w:val="00F8336F"/>
    <w:rsid w:val="00F844B6"/>
    <w:rsid w:val="00F85552"/>
    <w:rsid w:val="00F9161C"/>
    <w:rsid w:val="00F92D84"/>
    <w:rsid w:val="00F92F1D"/>
    <w:rsid w:val="00F950C8"/>
    <w:rsid w:val="00F958C0"/>
    <w:rsid w:val="00FA0CFD"/>
    <w:rsid w:val="00FA3ACF"/>
    <w:rsid w:val="00FA424C"/>
    <w:rsid w:val="00FA5356"/>
    <w:rsid w:val="00FB1230"/>
    <w:rsid w:val="00FB2A55"/>
    <w:rsid w:val="00FB3E18"/>
    <w:rsid w:val="00FB4BCE"/>
    <w:rsid w:val="00FB579A"/>
    <w:rsid w:val="00FB7143"/>
    <w:rsid w:val="00FB7609"/>
    <w:rsid w:val="00FB7C65"/>
    <w:rsid w:val="00FC2A91"/>
    <w:rsid w:val="00FC45FC"/>
    <w:rsid w:val="00FC4BBB"/>
    <w:rsid w:val="00FC55A0"/>
    <w:rsid w:val="00FC6C6B"/>
    <w:rsid w:val="00FD4082"/>
    <w:rsid w:val="00FD55D0"/>
    <w:rsid w:val="00FD6083"/>
    <w:rsid w:val="00FD77ED"/>
    <w:rsid w:val="00FD7941"/>
    <w:rsid w:val="00FE13D2"/>
    <w:rsid w:val="00FE203C"/>
    <w:rsid w:val="00FE4579"/>
    <w:rsid w:val="00FE4896"/>
    <w:rsid w:val="00FE6F8E"/>
    <w:rsid w:val="00FF0E84"/>
    <w:rsid w:val="00FF0F60"/>
    <w:rsid w:val="00FF1A47"/>
    <w:rsid w:val="00FF28A6"/>
    <w:rsid w:val="00FF2BB8"/>
    <w:rsid w:val="00FF31E7"/>
    <w:rsid w:val="00FF3CBD"/>
    <w:rsid w:val="00FF5B3F"/>
    <w:rsid w:val="00FF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94142"/>
  <w15:chartTrackingRefBased/>
  <w15:docId w15:val="{5B0947CC-497C-4484-8DB7-76B937654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Arial"/>
      <w:sz w:val="36"/>
      <w:szCs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Head2cell">
    <w:name w:val="Head 2 cell"/>
    <w:basedOn w:val="Head1cell"/>
    <w:pPr>
      <w:ind w:left="432"/>
    </w:pPr>
    <w:rPr>
      <w:sz w:val="20"/>
      <w:szCs w:val="20"/>
    </w:rPr>
  </w:style>
  <w:style w:type="paragraph" w:customStyle="1" w:styleId="Head1cell">
    <w:name w:val="Head 1 cell"/>
    <w:basedOn w:val="Sectionheadcell"/>
    <w:pPr>
      <w:ind w:left="288"/>
    </w:pPr>
    <w:rPr>
      <w:b w:val="0"/>
      <w:bCs w:val="0"/>
    </w:rPr>
  </w:style>
  <w:style w:type="paragraph" w:customStyle="1" w:styleId="Sectionheadcell">
    <w:name w:val="Section head cell"/>
    <w:basedOn w:val="Normal"/>
    <w:pPr>
      <w:tabs>
        <w:tab w:val="left" w:pos="326"/>
        <w:tab w:val="left" w:pos="686"/>
        <w:tab w:val="left" w:pos="1046"/>
      </w:tabs>
      <w:spacing w:after="40"/>
    </w:pPr>
    <w:rPr>
      <w:rFonts w:ascii="Arial" w:hAnsi="Arial" w:cs="Arial"/>
      <w:b/>
      <w:bCs/>
      <w:sz w:val="22"/>
      <w:szCs w:val="22"/>
    </w:rPr>
  </w:style>
  <w:style w:type="paragraph" w:styleId="Header">
    <w:name w:val="header"/>
    <w:semiHidden/>
    <w:pPr>
      <w:widowControl w:val="0"/>
    </w:pPr>
    <w:rPr>
      <w:rFonts w:ascii="Arial" w:hAnsi="Arial" w:cs="Arial"/>
      <w:b/>
      <w:bCs/>
      <w:noProof/>
      <w:sz w:val="18"/>
      <w:szCs w:val="18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26"/>
    </w:rPr>
  </w:style>
  <w:style w:type="paragraph" w:customStyle="1" w:styleId="CRfront">
    <w:name w:val="CR_front"/>
    <w:basedOn w:val="Normal"/>
  </w:style>
  <w:style w:type="character" w:styleId="PageNumber">
    <w:name w:val="page number"/>
    <w:basedOn w:val="DefaultParagraphFont"/>
    <w:semiHidden/>
  </w:style>
  <w:style w:type="paragraph" w:customStyle="1" w:styleId="TabCellindent3">
    <w:name w:val="Tab Cell indent3"/>
    <w:basedOn w:val="Normal"/>
    <w:pPr>
      <w:tabs>
        <w:tab w:val="left" w:pos="326"/>
        <w:tab w:val="left" w:pos="686"/>
        <w:tab w:val="left" w:pos="1046"/>
      </w:tabs>
      <w:ind w:left="562"/>
    </w:pPr>
  </w:style>
  <w:style w:type="paragraph" w:customStyle="1" w:styleId="Releasecell">
    <w:name w:val="Release cell"/>
    <w:basedOn w:val="Normal"/>
    <w:pPr>
      <w:spacing w:after="40"/>
    </w:pPr>
  </w:style>
  <w:style w:type="paragraph" w:customStyle="1" w:styleId="B4">
    <w:name w:val="B4"/>
    <w:basedOn w:val="List4"/>
  </w:style>
  <w:style w:type="paragraph" w:customStyle="1" w:styleId="EW">
    <w:name w:val="EW"/>
    <w:basedOn w:val="EX"/>
    <w:pPr>
      <w:spacing w:after="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TSSecRef">
    <w:name w:val="TS SecRef"/>
    <w:basedOn w:val="Normal"/>
    <w:pPr>
      <w:spacing w:after="40"/>
    </w:pPr>
    <w:rPr>
      <w:sz w:val="16"/>
      <w:szCs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B5">
    <w:name w:val="B5"/>
    <w:basedOn w:val="List5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eastAsia="en-US"/>
    </w:rPr>
  </w:style>
  <w:style w:type="paragraph" w:customStyle="1" w:styleId="Head3cell">
    <w:name w:val="Head 3 cell"/>
    <w:basedOn w:val="Head2cell"/>
    <w:pPr>
      <w:ind w:left="576"/>
    </w:pPr>
  </w:style>
  <w:style w:type="paragraph" w:customStyle="1" w:styleId="B3">
    <w:name w:val="B3"/>
    <w:basedOn w:val="List3"/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Arial"/>
      <w:noProof/>
      <w:lang w:eastAsia="en-US"/>
    </w:rPr>
  </w:style>
  <w:style w:type="paragraph" w:customStyle="1" w:styleId="Head4cell">
    <w:name w:val="Head 4 cell"/>
    <w:basedOn w:val="Head3cell"/>
    <w:pPr>
      <w:tabs>
        <w:tab w:val="clear" w:pos="326"/>
        <w:tab w:val="clear" w:pos="686"/>
      </w:tabs>
      <w:ind w:left="702"/>
    </w:pPr>
  </w:style>
  <w:style w:type="paragraph" w:customStyle="1" w:styleId="Head1cellbold">
    <w:name w:val="Head 1 cell bold"/>
    <w:basedOn w:val="Head1cell"/>
    <w:rPr>
      <w:b/>
      <w:bCs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  <w:bCs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eastAsia="en-US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character" w:customStyle="1" w:styleId="EmailStyle171">
    <w:name w:val="EmailStyle171"/>
    <w:semiHidden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p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BodyText2">
    <w:name w:val="Body Text 2"/>
    <w:basedOn w:val="Normal"/>
    <w:semiHidden/>
    <w:pPr>
      <w:spacing w:after="0"/>
    </w:pPr>
    <w:rPr>
      <w:rFonts w:ascii="Arial" w:hAnsi="Arial" w:cs="Arial"/>
      <w:snapToGrid w:val="0"/>
      <w:color w:val="000000"/>
      <w:lang w:val="de-DE" w:eastAsia="de-DE"/>
    </w:rPr>
  </w:style>
  <w:style w:type="character" w:customStyle="1" w:styleId="Max">
    <w:name w:val="Max."/>
    <w:rPr>
      <w:b/>
      <w:bCs/>
    </w:rPr>
  </w:style>
  <w:style w:type="character" w:customStyle="1" w:styleId="Betonung">
    <w:name w:val="Betonung"/>
    <w:rPr>
      <w:i/>
      <w:iCs/>
    </w:rPr>
  </w:style>
  <w:style w:type="paragraph" w:customStyle="1" w:styleId="CharCharCharCharCarCar">
    <w:name w:val="Char Char Char Char Car C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sz w:val="24"/>
      <w:szCs w:val="24"/>
      <w:lang w:val="en-US" w:eastAsia="zh-CN"/>
    </w:rPr>
  </w:style>
  <w:style w:type="paragraph" w:customStyle="1" w:styleId="Sprechblasentext">
    <w:name w:val="Sprechblasentext"/>
    <w:basedOn w:val="Normal"/>
    <w:semiHidden/>
    <w:rPr>
      <w:rFonts w:ascii="Tahoma" w:hAnsi="Tahoma" w:cs="Tahoma"/>
      <w:sz w:val="16"/>
      <w:szCs w:val="16"/>
    </w:rPr>
  </w:style>
  <w:style w:type="character" w:customStyle="1" w:styleId="osinstall4">
    <w:name w:val="osinstall4"/>
    <w:semiHidden/>
    <w:rsid w:val="00197BB6"/>
    <w:rPr>
      <w:rFonts w:ascii="Arial" w:hAnsi="Arial" w:cs="Arial"/>
      <w:color w:val="000080"/>
      <w:sz w:val="20"/>
      <w:szCs w:val="20"/>
    </w:rPr>
  </w:style>
  <w:style w:type="character" w:customStyle="1" w:styleId="apple-converted-space">
    <w:name w:val="apple-converted-space"/>
    <w:basedOn w:val="DefaultParagraphFont"/>
    <w:rsid w:val="009E7C52"/>
  </w:style>
  <w:style w:type="character" w:styleId="Strong">
    <w:name w:val="Strong"/>
    <w:uiPriority w:val="22"/>
    <w:qFormat/>
    <w:rsid w:val="00B81A50"/>
    <w:rPr>
      <w:b/>
      <w:bCs/>
    </w:rPr>
  </w:style>
  <w:style w:type="paragraph" w:customStyle="1" w:styleId="owapara">
    <w:name w:val="owapara"/>
    <w:basedOn w:val="Normal"/>
    <w:uiPriority w:val="99"/>
    <w:rsid w:val="00C32BBA"/>
    <w:pPr>
      <w:spacing w:after="0"/>
    </w:pPr>
    <w:rPr>
      <w:rFonts w:eastAsia="Calibri"/>
      <w:sz w:val="24"/>
      <w:szCs w:val="24"/>
      <w:lang w:val="en-US"/>
    </w:rPr>
  </w:style>
  <w:style w:type="character" w:styleId="Emphasis">
    <w:name w:val="Emphasis"/>
    <w:uiPriority w:val="20"/>
    <w:qFormat/>
    <w:rsid w:val="00C32BBA"/>
    <w:rPr>
      <w:i/>
      <w:iCs/>
    </w:rPr>
  </w:style>
  <w:style w:type="character" w:customStyle="1" w:styleId="spelle">
    <w:name w:val="spelle"/>
    <w:rsid w:val="00935A2A"/>
  </w:style>
  <w:style w:type="paragraph" w:styleId="PlainText">
    <w:name w:val="Plain Text"/>
    <w:basedOn w:val="Normal"/>
    <w:link w:val="PlainTextChar"/>
    <w:uiPriority w:val="99"/>
    <w:semiHidden/>
    <w:unhideWhenUsed/>
    <w:rsid w:val="00E0485B"/>
    <w:pPr>
      <w:spacing w:after="0"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sid w:val="00E0485B"/>
    <w:rPr>
      <w:rFonts w:ascii="Calibri" w:eastAsia="Calibri" w:hAnsi="Calibri"/>
      <w:sz w:val="22"/>
      <w:szCs w:val="22"/>
    </w:rPr>
  </w:style>
  <w:style w:type="character" w:styleId="HTMLTypewriter">
    <w:name w:val="HTML Typewriter"/>
    <w:uiPriority w:val="99"/>
    <w:semiHidden/>
    <w:unhideWhenUsed/>
    <w:rsid w:val="00C11D39"/>
    <w:rPr>
      <w:rFonts w:ascii="Courier New" w:eastAsia="Calibri" w:hAnsi="Courier New" w:cs="Courier New" w:hint="default"/>
      <w:sz w:val="20"/>
      <w:szCs w:val="20"/>
    </w:rPr>
  </w:style>
  <w:style w:type="paragraph" w:styleId="Revision">
    <w:name w:val="Revision"/>
    <w:hidden/>
    <w:uiPriority w:val="99"/>
    <w:semiHidden/>
    <w:rsid w:val="00AC21EC"/>
    <w:rPr>
      <w:rFonts w:ascii="Times New Roman" w:hAnsi="Times New Roman"/>
      <w:lang w:eastAsia="en-US"/>
    </w:rPr>
  </w:style>
  <w:style w:type="character" w:styleId="CommentReference">
    <w:name w:val="annotation reference"/>
    <w:uiPriority w:val="99"/>
    <w:semiHidden/>
    <w:unhideWhenUsed/>
    <w:rsid w:val="008C56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C5658"/>
  </w:style>
  <w:style w:type="character" w:customStyle="1" w:styleId="CommentTextChar">
    <w:name w:val="Comment Text Char"/>
    <w:link w:val="CommentText"/>
    <w:uiPriority w:val="99"/>
    <w:rsid w:val="008C5658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56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C5658"/>
    <w:rPr>
      <w:rFonts w:ascii="Times New Roman" w:hAnsi="Times New Roman"/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33505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  <w:style w:type="paragraph" w:customStyle="1" w:styleId="ox-0d2bc16a10-ox-f9ad19bc9f-ox-c7f55bd2d0-ox-3ca466bbce-ox-350cba31f5-ox-dadd415f25-ox-e7b9392f3a-ox-4c174c9fc2-ox-52d769b5ec-ox-c8f47127a7-ox-0ba8af6fea-ox-eef1f350c1-ox-a40f2f8e14-ox-45d729c25e-ox-4449ba2295-ox-44c78bf4fb-ox-05c794746d-ox-0c0e10f138-o">
    <w:name w:val="ox-0d2bc16a10-ox-f9ad19bc9f-ox-c7f55bd2d0-ox-3ca466bbce-ox-350cba31f5-ox-dadd415f25-ox-e7b9392f3a-ox-4c174c9fc2-ox-52d769b5ec-ox-c8f47127a7-ox-0ba8af6fea-ox-eef1f350c1-ox-a40f2f8e14-ox-45d729c25e-ox-4449ba2295-ox-44c78bf4fb-ox-05c794746d-ox-0c0e10f138-o"/>
    <w:basedOn w:val="Normal"/>
    <w:uiPriority w:val="99"/>
    <w:semiHidden/>
    <w:rsid w:val="00BB2B1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76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16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~1\ETSI'N~1\ETSIW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36CFB-DA83-4D0A-AA45-394965FA4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ETSIW_70</Template>
  <TotalTime>7647</TotalTime>
  <Pages>5</Pages>
  <Words>1472</Words>
  <Characters>8397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Working document 75</vt:lpstr>
    </vt:vector>
  </TitlesOfParts>
  <Company>ETS Sophia Antipolis</Company>
  <LinksUpToDate>false</LinksUpToDate>
  <CharactersWithSpaces>9850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Working document 75</dc:title>
  <dc:subject>ETS</dc:subject>
  <dc:creator>Michael Welser</dc:creator>
  <cp:keywords>ETS</cp:keywords>
  <dc:description/>
  <cp:lastModifiedBy>MCC TF160</cp:lastModifiedBy>
  <cp:revision>275</cp:revision>
  <cp:lastPrinted>2011-06-01T15:10:00Z</cp:lastPrinted>
  <dcterms:created xsi:type="dcterms:W3CDTF">2021-09-16T09:43:00Z</dcterms:created>
  <dcterms:modified xsi:type="dcterms:W3CDTF">2023-03-24T08:56:00Z</dcterms:modified>
</cp:coreProperties>
</file>