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39AE36B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8C5282">
        <w:rPr>
          <w:noProof/>
        </w:rPr>
        <w:t>2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260A9A01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CA075D">
              <w:rPr>
                <w:rFonts w:ascii="Arial" w:hAnsi="Arial"/>
                <w:b/>
                <w:sz w:val="24"/>
              </w:rPr>
              <w:t>2</w:t>
            </w:r>
            <w:r w:rsidR="001A2B4D">
              <w:rPr>
                <w:rFonts w:ascii="Arial" w:hAnsi="Arial"/>
                <w:b/>
                <w:sz w:val="24"/>
              </w:rPr>
              <w:t>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6328C3">
              <w:rPr>
                <w:rFonts w:ascii="Arial" w:hAnsi="Arial"/>
                <w:b/>
                <w:sz w:val="24"/>
              </w:rPr>
              <w:t>2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CA075D">
              <w:rPr>
                <w:rFonts w:ascii="Arial" w:hAnsi="Arial"/>
                <w:b/>
                <w:sz w:val="24"/>
              </w:rPr>
              <w:t>43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34779FD3" w:rsidR="00961A38" w:rsidRPr="00215F76" w:rsidRDefault="00CA075D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="00BC7EBB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th October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8C5282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F63D367" w14:textId="7FBBF409" w:rsidR="00A805AD" w:rsidRPr="00B3560B" w:rsidRDefault="00A805AD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Release 1</w:t>
            </w:r>
            <w:r w:rsidR="00CA075D">
              <w:rPr>
                <w:snapToGrid w:val="0"/>
                <w:sz w:val="20"/>
                <w:szCs w:val="20"/>
              </w:rPr>
              <w:t>7</w:t>
            </w:r>
            <w:r w:rsidRPr="00B3560B">
              <w:rPr>
                <w:snapToGrid w:val="0"/>
                <w:sz w:val="20"/>
                <w:szCs w:val="20"/>
              </w:rPr>
              <w:t>, September 202</w:t>
            </w:r>
            <w:r w:rsidR="00CA075D">
              <w:rPr>
                <w:snapToGrid w:val="0"/>
                <w:sz w:val="20"/>
                <w:szCs w:val="20"/>
              </w:rPr>
              <w:t>2</w:t>
            </w:r>
            <w:r w:rsidR="007606EF"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CB55AA3" w14:textId="0DBECB4B" w:rsidR="00CB46C0" w:rsidRPr="009C446D" w:rsidRDefault="00CB46C0" w:rsidP="00CA075D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2BC7691D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CA075D">
              <w:rPr>
                <w:sz w:val="20"/>
                <w:lang w:val="pt-BR"/>
              </w:rPr>
              <w:t>6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CA075D">
              <w:rPr>
                <w:sz w:val="20"/>
                <w:szCs w:val="20"/>
                <w:lang w:val="pt-BR"/>
              </w:rPr>
              <w:t>6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CA075D">
              <w:rPr>
                <w:sz w:val="20"/>
                <w:lang w:val="pt-BR"/>
              </w:rPr>
              <w:t>1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h0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h0</w:t>
            </w:r>
            <w:r w:rsidRPr="00DB0F31">
              <w:rPr>
                <w:sz w:val="20"/>
                <w:lang w:val="pt-BR"/>
              </w:rPr>
              <w:t>0</w:t>
            </w:r>
          </w:p>
          <w:p w14:paraId="232D4A53" w14:textId="3EC0F715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904090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11416F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11416F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3B397404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A4635E" w:rsidRPr="00DB0F31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0, 34123-2-f</w:t>
            </w:r>
            <w:r w:rsidR="000178FC" w:rsidRPr="00DB0F31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</w:t>
            </w:r>
          </w:p>
          <w:p w14:paraId="757E2291" w14:textId="3D4D9927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CB57A3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="00F531F2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10F78791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7B6CE9" w:rsidRPr="00DB0F31">
              <w:rPr>
                <w:sz w:val="20"/>
                <w:lang w:val="pt-BR"/>
              </w:rPr>
              <w:t>g</w:t>
            </w:r>
            <w:r w:rsidR="00DB0F31">
              <w:rPr>
                <w:sz w:val="20"/>
                <w:lang w:val="pt-BR"/>
              </w:rPr>
              <w:t>d</w:t>
            </w:r>
            <w:r w:rsidRPr="00DB0F31">
              <w:rPr>
                <w:sz w:val="20"/>
                <w:lang w:val="pt-BR"/>
              </w:rPr>
              <w:t>0, 37571-3-</w:t>
            </w:r>
            <w:r w:rsidR="007B6CE9" w:rsidRPr="00DB0F31">
              <w:rPr>
                <w:sz w:val="20"/>
                <w:lang w:val="pt-BR"/>
              </w:rPr>
              <w:t>g</w:t>
            </w:r>
            <w:r w:rsidR="00DB0F31">
              <w:rPr>
                <w:sz w:val="20"/>
                <w:lang w:val="pt-BR"/>
              </w:rPr>
              <w:t>d</w:t>
            </w:r>
            <w:r w:rsidRPr="00DB0F31">
              <w:rPr>
                <w:sz w:val="20"/>
                <w:lang w:val="pt-BR"/>
              </w:rPr>
              <w:t>0, 37571-5-</w:t>
            </w:r>
            <w:r w:rsidR="007B6CE9" w:rsidRPr="00DB0F31">
              <w:rPr>
                <w:sz w:val="20"/>
                <w:lang w:val="pt-BR"/>
              </w:rPr>
              <w:t>g</w:t>
            </w:r>
            <w:r w:rsidR="00DB0F31">
              <w:rPr>
                <w:sz w:val="20"/>
                <w:lang w:val="pt-BR"/>
              </w:rPr>
              <w:t>9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0427A49A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36579-1-f</w:t>
            </w:r>
            <w:r w:rsidR="00764F62">
              <w:rPr>
                <w:sz w:val="20"/>
                <w:lang w:val="pt-BR"/>
              </w:rPr>
              <w:t>7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4425E4" w:rsidRPr="00DB0F31">
              <w:rPr>
                <w:sz w:val="20"/>
                <w:lang w:val="pt-BR"/>
              </w:rPr>
              <w:t>f</w:t>
            </w:r>
            <w:r w:rsidR="00764F62">
              <w:rPr>
                <w:sz w:val="20"/>
                <w:lang w:val="pt-BR"/>
              </w:rPr>
              <w:t>5</w:t>
            </w:r>
            <w:r w:rsidRPr="00DB0F31">
              <w:rPr>
                <w:sz w:val="20"/>
                <w:lang w:val="pt-BR"/>
              </w:rPr>
              <w:t>0, 36579-4-</w:t>
            </w:r>
            <w:r w:rsidR="004425E4" w:rsidRPr="00DB0F31">
              <w:rPr>
                <w:sz w:val="20"/>
                <w:lang w:val="pt-BR"/>
              </w:rPr>
              <w:t>f</w:t>
            </w:r>
            <w:r w:rsidR="00A4635E" w:rsidRPr="00DB0F31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2A3103" w:rsidRPr="00DB0F31">
              <w:rPr>
                <w:sz w:val="20"/>
                <w:lang w:val="pt-BR"/>
              </w:rPr>
              <w:t>f</w:t>
            </w:r>
            <w:r w:rsidR="00764F62">
              <w:rPr>
                <w:sz w:val="20"/>
                <w:lang w:val="pt-BR"/>
              </w:rPr>
              <w:t>4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-f</w:t>
            </w:r>
            <w:r w:rsidR="00A4635E" w:rsidRPr="00DB0F31">
              <w:rPr>
                <w:sz w:val="20"/>
                <w:lang w:val="pt-BR"/>
              </w:rPr>
              <w:t>3</w:t>
            </w:r>
            <w:r w:rsidR="00C32A48" w:rsidRPr="00DB0F3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7784D6C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F74183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F74183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A3D41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F74183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F74183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777B0D">
              <w:rPr>
                <w:snapToGrid w:val="0"/>
                <w:color w:val="000000"/>
                <w:sz w:val="20"/>
                <w:lang w:val="de-DE" w:eastAsia="de-DE"/>
              </w:rPr>
              <w:t>f0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3472D549" w:rsidR="00BA3330" w:rsidRPr="00761550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61550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761550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76155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761550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761550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761550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76155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761550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761550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761550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761550">
              <w:rPr>
                <w:snapToGrid w:val="0"/>
                <w:color w:val="000000"/>
                <w:sz w:val="20"/>
                <w:lang w:eastAsia="de-DE"/>
              </w:rPr>
              <w:t>, -519</w:t>
            </w:r>
            <w:r w:rsidR="00761550" w:rsidRPr="00761550">
              <w:rPr>
                <w:snapToGrid w:val="0"/>
                <w:color w:val="000000"/>
                <w:sz w:val="20"/>
                <w:lang w:eastAsia="de-DE"/>
              </w:rPr>
              <w:t>, -522</w:t>
            </w:r>
          </w:p>
          <w:p w14:paraId="41A5E7CA" w14:textId="46B90FF1" w:rsidR="00BA333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BC76B5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BC76B5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BC76B5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BC76B5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BC76B5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BC76B5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BC76B5">
              <w:rPr>
                <w:snapToGrid w:val="0"/>
                <w:color w:val="000000"/>
                <w:sz w:val="20"/>
                <w:lang w:eastAsia="de-DE"/>
              </w:rPr>
              <w:t>, -322</w:t>
            </w:r>
          </w:p>
          <w:p w14:paraId="14B9FFBC" w14:textId="14F4DCD9" w:rsidR="00BA333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BC76B5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BC76B5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BC76B5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BC76B5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BC76B5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BC76B5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BC76B5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BC76B5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BC76B5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8672E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672E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730C4805" w:rsidR="00084E01" w:rsidRPr="00E6032E" w:rsidRDefault="00F10B3A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F10B3A">
              <w:rPr>
                <w:rFonts w:ascii="Arial" w:hAnsi="Arial" w:cs="Arial"/>
                <w:snapToGrid w:val="0"/>
                <w:color w:val="000000"/>
                <w:szCs w:val="18"/>
                <w:lang w:val="de-DE" w:eastAsia="de-DE"/>
              </w:rPr>
              <w:t>R5-225323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de-DE" w:eastAsia="de-DE"/>
              </w:rPr>
              <w:t xml:space="preserve">, </w:t>
            </w:r>
            <w:r w:rsidRPr="00F10B3A">
              <w:rPr>
                <w:rFonts w:ascii="Arial" w:hAnsi="Arial" w:cs="Arial"/>
                <w:snapToGrid w:val="0"/>
                <w:color w:val="000000"/>
                <w:szCs w:val="18"/>
                <w:lang w:val="de-DE" w:eastAsia="de-DE"/>
              </w:rPr>
              <w:t>R5-225685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 xml:space="preserve">Prose CRs no impact (implemented already or no </w:t>
            </w:r>
            <w:proofErr w:type="spellStart"/>
            <w:r w:rsidRPr="00531139"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r w:rsidRPr="00531139"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773" w:type="dxa"/>
          </w:tcPr>
          <w:p w14:paraId="64F5D677" w14:textId="3350347A" w:rsidR="000F474E" w:rsidRPr="00C45364" w:rsidRDefault="00F10B3A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F10B3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R5-225686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156B0E03" w14:textId="053DB41A" w:rsidR="00563D76" w:rsidRDefault="004D2E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9341B">
              <w:rPr>
                <w:rFonts w:ascii="Arial" w:hAnsi="Arial"/>
                <w:snapToGrid w:val="0"/>
                <w:color w:val="000000"/>
                <w:lang w:val="pt-BR" w:eastAsia="de-DE"/>
              </w:rPr>
              <w:t>R5s221096 (NR_FR2 8.2.7.2.1.NR5GC),</w:t>
            </w: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309DA514" w14:textId="77777777" w:rsidR="00563D76" w:rsidRDefault="004D2E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R5s221151 (NR_FR1 8.1.4.3.1.NR5GC), </w:t>
            </w:r>
          </w:p>
          <w:p w14:paraId="738660A4" w14:textId="77777777" w:rsidR="00563D76" w:rsidRDefault="004D2E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R5s221156 (NR_FR1 6.5.1.2.NR5GC), </w:t>
            </w:r>
          </w:p>
          <w:p w14:paraId="7C89149B" w14:textId="77777777" w:rsidR="00563D76" w:rsidRDefault="004D2E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2406B">
              <w:rPr>
                <w:rFonts w:ascii="Arial" w:hAnsi="Arial"/>
                <w:snapToGrid w:val="0"/>
                <w:color w:val="000000"/>
                <w:lang w:val="pt-BR" w:eastAsia="de-DE"/>
              </w:rPr>
              <w:t>R5s221172 (NR_FR1 11.3.5.NR5GC),</w:t>
            </w: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3E92419D" w14:textId="77777777" w:rsidR="00563D76" w:rsidRDefault="004D2E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R5s221184 (NR_FR1 9.1.11.2.NR5GC), </w:t>
            </w:r>
          </w:p>
          <w:p w14:paraId="77B96912" w14:textId="77777777" w:rsidR="00563D76" w:rsidRPr="00756EAC" w:rsidRDefault="004D2E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56EA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R5s221195 (NR_FR1 7.1.1.6.1.ENDC), </w:t>
            </w:r>
          </w:p>
          <w:p w14:paraId="7B9B65A3" w14:textId="77777777" w:rsidR="00563D76" w:rsidRDefault="004D2E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56EAC">
              <w:rPr>
                <w:rFonts w:ascii="Arial" w:hAnsi="Arial"/>
                <w:snapToGrid w:val="0"/>
                <w:color w:val="000000"/>
                <w:lang w:val="pt-BR" w:eastAsia="de-DE"/>
              </w:rPr>
              <w:t>R5s221197 (NR_FR1 7.1.1.6.1.NR5GC),</w:t>
            </w: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4A2FD20B" w14:textId="1D22401A" w:rsidR="00563D76" w:rsidRDefault="004D2E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>R5s221209 (NR_FR1 6.5.1.1.NR5GC)</w:t>
            </w:r>
          </w:p>
          <w:p w14:paraId="4EEAF37E" w14:textId="26CF5C0D" w:rsidR="00563D76" w:rsidRDefault="00563D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7C0B1FE8" w14:textId="2799C02C" w:rsidR="00563D76" w:rsidRDefault="00563D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>R5s221158 (IMS 8.40.NR5GC)</w:t>
            </w:r>
          </w:p>
          <w:p w14:paraId="6B09664C" w14:textId="62A672DC" w:rsidR="00563D76" w:rsidRDefault="00563D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2E972387" w14:textId="2AC5A801" w:rsidR="00563D76" w:rsidRDefault="00563D76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>R5s221043 (POS 9.3.1.2.19s.NR5GC)</w:t>
            </w:r>
          </w:p>
          <w:p w14:paraId="26914880" w14:textId="14A092C7" w:rsidR="00563D76" w:rsidRDefault="00563D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A8C3C43" w14:textId="2D4A158F" w:rsidR="00563D76" w:rsidRDefault="00563D76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D2EE9">
              <w:rPr>
                <w:rFonts w:ascii="Arial" w:hAnsi="Arial"/>
                <w:snapToGrid w:val="0"/>
                <w:color w:val="000000"/>
                <w:lang w:val="pt-BR" w:eastAsia="de-DE"/>
              </w:rPr>
              <w:t>R5s221075 (LTE_SAE 22.4.26)</w:t>
            </w:r>
          </w:p>
          <w:p w14:paraId="6F2BAA5E" w14:textId="50F0C0E3" w:rsidR="00563D76" w:rsidRDefault="00563D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67B6EB64" w14:textId="77777777" w:rsidR="00563D76" w:rsidRPr="007858DB" w:rsidRDefault="00563D76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27937658" w14:textId="77777777" w:rsidR="00563D76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563D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R5s221079 (NR_FR2 11.1.1.NR5GC), </w:t>
            </w:r>
          </w:p>
          <w:p w14:paraId="4B3BC91D" w14:textId="77777777" w:rsidR="00563D76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563D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R5s221081 (NR_FR2 11.1.1a.NR5GC), </w:t>
            </w:r>
          </w:p>
          <w:p w14:paraId="2A21EF4A" w14:textId="278C79F8" w:rsidR="00563D76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563D76">
              <w:rPr>
                <w:rFonts w:ascii="Arial" w:hAnsi="Arial"/>
                <w:snapToGrid w:val="0"/>
                <w:color w:val="000000"/>
                <w:lang w:val="pt-BR" w:eastAsia="de-DE"/>
              </w:rPr>
              <w:t>R5s221083 (NR_FR2 11.1.3a.NR5GC)</w:t>
            </w:r>
            <w:r w:rsidR="00FD55D0">
              <w:rPr>
                <w:rFonts w:ascii="Arial" w:hAnsi="Arial"/>
                <w:snapToGrid w:val="0"/>
                <w:color w:val="000000"/>
                <w:lang w:val="pt-BR" w:eastAsia="de-DE"/>
              </w:rPr>
              <w:t>,</w:t>
            </w:r>
          </w:p>
          <w:p w14:paraId="6E126CAC" w14:textId="77777777" w:rsidR="00FD55D0" w:rsidRPr="00FD55D0" w:rsidRDefault="00FD55D0" w:rsidP="00FD55D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D55D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R5s221201 (NR_FR2 11.1.2.NR5GC), </w:t>
            </w:r>
          </w:p>
          <w:p w14:paraId="53DFF5F3" w14:textId="77777777" w:rsidR="00FD55D0" w:rsidRPr="00FD55D0" w:rsidRDefault="00FD55D0" w:rsidP="00FD55D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D55D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R5s221203 (NR_FR2 11.1.4.NR5GC), </w:t>
            </w:r>
          </w:p>
          <w:p w14:paraId="51EB41AB" w14:textId="77777777" w:rsidR="00FD55D0" w:rsidRPr="00FD55D0" w:rsidRDefault="00FD55D0" w:rsidP="00FD55D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D55D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R5s221205 (NR_FR2 11.1.5.NR5GC), </w:t>
            </w:r>
          </w:p>
          <w:p w14:paraId="49432785" w14:textId="05C89BDD" w:rsidR="00FD55D0" w:rsidRDefault="00FD55D0" w:rsidP="00FD55D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D55D0">
              <w:rPr>
                <w:rFonts w:ascii="Arial" w:hAnsi="Arial"/>
                <w:snapToGrid w:val="0"/>
                <w:color w:val="000000"/>
                <w:lang w:val="pt-BR" w:eastAsia="de-DE"/>
              </w:rPr>
              <w:t>R5s221207 (NR_FR2 11.1.6.NR5GC)</w:t>
            </w:r>
          </w:p>
          <w:p w14:paraId="7244F0E1" w14:textId="77777777" w:rsidR="00563D76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A41240C" w14:textId="72E5BB07" w:rsidR="008225A0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563D76">
              <w:rPr>
                <w:rFonts w:ascii="Arial" w:hAnsi="Arial"/>
                <w:snapToGrid w:val="0"/>
                <w:color w:val="000000"/>
                <w:lang w:val="pt-BR" w:eastAsia="de-DE"/>
              </w:rPr>
              <w:t>R5s221149 (IMS 10.1.NR5GC), R5s221160 (IMS 7.20.NR5GC)</w:t>
            </w:r>
          </w:p>
          <w:p w14:paraId="6D3E23F5" w14:textId="0EEE9414" w:rsidR="00563D76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798D6255" w14:textId="77777777" w:rsidR="00563D76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563D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R5s221045 (POS 9.3.4.2.19s.NR5GC), </w:t>
            </w:r>
          </w:p>
          <w:p w14:paraId="34779684" w14:textId="77777777" w:rsidR="00563D76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563D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R5s221047 (POS 9.3.4.2.20s.NR5GC), </w:t>
            </w:r>
          </w:p>
          <w:p w14:paraId="314CBA6A" w14:textId="77777777" w:rsidR="00563D76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563D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R5s221049 (POS 9.3.4.2.21s.NR5GC), </w:t>
            </w:r>
          </w:p>
          <w:p w14:paraId="71B385F3" w14:textId="6AD610BB" w:rsidR="00563D76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563D76">
              <w:rPr>
                <w:rFonts w:ascii="Arial" w:hAnsi="Arial"/>
                <w:snapToGrid w:val="0"/>
                <w:color w:val="000000"/>
                <w:lang w:val="pt-BR" w:eastAsia="de-DE"/>
              </w:rPr>
              <w:t>R5s221051 (POS 9.3.4.2.22s.NR5GC)</w:t>
            </w:r>
          </w:p>
          <w:p w14:paraId="42A6AAAD" w14:textId="77777777" w:rsidR="00563D76" w:rsidRPr="007858DB" w:rsidRDefault="00563D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16EF72F5" w14:textId="4601E2D0" w:rsidR="000F1238" w:rsidRDefault="009B4E76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9B4E76">
              <w:rPr>
                <w:rFonts w:ascii="Arial" w:hAnsi="Arial" w:cs="Arial"/>
                <w:color w:val="000000"/>
                <w:lang w:val="pt-BR"/>
              </w:rPr>
              <w:t xml:space="preserve">R5s220849, R5s221057, R5s221086, R5s221087, R5s221088, R5s221089, R5s221090, R5s221091, R5s221092, R5s221093, R5s221094, R5s221095, R5s221098, </w:t>
            </w:r>
            <w:r w:rsidRPr="008211AB">
              <w:rPr>
                <w:rFonts w:ascii="Arial" w:hAnsi="Arial" w:cs="Arial"/>
                <w:color w:val="000000"/>
                <w:lang w:val="pt-BR"/>
              </w:rPr>
              <w:t>R5s221099</w:t>
            </w:r>
            <w:r w:rsidR="008211AB" w:rsidRPr="008211AB">
              <w:rPr>
                <w:rFonts w:ascii="Arial" w:hAnsi="Arial" w:cs="Arial"/>
                <w:color w:val="000000"/>
                <w:lang w:val="pt-BR"/>
              </w:rPr>
              <w:t xml:space="preserve"> (partially implemented)</w:t>
            </w:r>
            <w:r w:rsidRPr="008211AB">
              <w:rPr>
                <w:rFonts w:ascii="Arial" w:hAnsi="Arial" w:cs="Arial"/>
                <w:color w:val="000000"/>
                <w:lang w:val="pt-BR"/>
              </w:rPr>
              <w:t>,</w:t>
            </w:r>
            <w:r w:rsidRPr="009B4E76">
              <w:rPr>
                <w:rFonts w:ascii="Arial" w:hAnsi="Arial" w:cs="Arial"/>
                <w:color w:val="000000"/>
                <w:lang w:val="pt-BR"/>
              </w:rPr>
              <w:t xml:space="preserve"> R5s221100, R5s221101, R5s221102, R5s221103, R5s221104, R5s221106, R5s221111, R5s221112, R5s221113, R5s221115, R5s221116, R5s221119, R5s221120, R5s221121, R5s221122, R5s221124, R5s221125, R5s221127, R5s221130, R5s221131, R5s221132, R5s221133, R5s221134, R5s221136, R5s221139, R5s221141, R5s221143, R5s221145, R5s221147, R5s221153, R5s221154, R5s221155, R5s221162, R5s221168, R5s221170, R5s221171, R5s221174, R5s221175, R5s221176, R5s221177, R5s221178, R5s221179, R5s221180, R5s221181, R5s221182, R5s221194, R5s221199, </w:t>
            </w:r>
            <w:r w:rsidRPr="005C5637">
              <w:rPr>
                <w:rFonts w:ascii="Arial" w:hAnsi="Arial" w:cs="Arial"/>
                <w:color w:val="000000"/>
                <w:lang w:val="pt-BR"/>
              </w:rPr>
              <w:t>R5s221213, R5s221217</w:t>
            </w:r>
            <w:r w:rsidRPr="00756EAC">
              <w:rPr>
                <w:rFonts w:ascii="Arial" w:hAnsi="Arial" w:cs="Arial"/>
                <w:color w:val="000000"/>
                <w:lang w:val="pt-BR"/>
              </w:rPr>
              <w:t>, R5s221219</w:t>
            </w:r>
            <w:r w:rsidRPr="009B4E76">
              <w:rPr>
                <w:rFonts w:ascii="Arial" w:hAnsi="Arial" w:cs="Arial"/>
                <w:color w:val="000000"/>
                <w:lang w:val="pt-BR"/>
              </w:rPr>
              <w:t>, R5s221221, R5s221222, R5s221241</w:t>
            </w:r>
          </w:p>
          <w:p w14:paraId="542825D8" w14:textId="77777777" w:rsidR="009B4E76" w:rsidRPr="007858DB" w:rsidRDefault="009B4E76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7858DB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0D5BACED" w14:textId="61CE94A2" w:rsidR="000843BE" w:rsidRDefault="009B4E76" w:rsidP="00BA3330">
            <w:pPr>
              <w:spacing w:after="0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pt-BR"/>
              </w:rPr>
              <w:t>--</w:t>
            </w:r>
          </w:p>
          <w:p w14:paraId="0D7B069F" w14:textId="5F103F5D" w:rsidR="000C0E7E" w:rsidRPr="007858DB" w:rsidRDefault="000C0E7E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56CFBD6F" w14:textId="1E7EB0EC" w:rsidR="007F780A" w:rsidRPr="001C3922" w:rsidRDefault="001C3922" w:rsidP="00C55D3E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3922">
              <w:rPr>
                <w:rFonts w:ascii="Arial" w:hAnsi="Arial" w:cs="Arial"/>
                <w:sz w:val="20"/>
                <w:szCs w:val="20"/>
                <w:lang w:val="en-US"/>
              </w:rPr>
              <w:t>--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proofErr w:type="spellStart"/>
            <w:r>
              <w:rPr>
                <w:rFonts w:ascii="Arial" w:hAnsi="Arial"/>
                <w:b/>
              </w:rPr>
              <w:t>compilable</w:t>
            </w:r>
            <w:proofErr w:type="spellEnd"/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2440E66" w14:textId="7D3E7EFC" w:rsidR="00A40428" w:rsidRPr="001C3922" w:rsidRDefault="001C3922" w:rsidP="00F13965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1C3922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676A400F" w:rsidR="00BA3330" w:rsidRPr="001C3922" w:rsidRDefault="003D342A" w:rsidP="00555838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/>
              </w:rPr>
            </w:pPr>
            <w:r w:rsidRPr="001C3922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75EE339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31CFCEC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7CCB491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714DF59D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330277E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309A1A1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42A8E45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0633B4F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5B3F8B7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551D142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74F2764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739D679C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329F3E30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51648B">
              <w:rPr>
                <w:rFonts w:ascii="Arial" w:hAnsi="Arial" w:cs="Arial"/>
              </w:rPr>
              <w:t>22wk43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7CF1A0E9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736D4C7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35732481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1062F3AE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7273C23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13265D5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3268B1A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1648B">
              <w:rPr>
                <w:rFonts w:ascii="Arial" w:hAnsi="Arial" w:cs="Arial"/>
              </w:rPr>
              <w:t>22wk43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3E5FBB51" w14:textId="77777777" w:rsidR="006972EA" w:rsidRPr="004A44E9" w:rsidRDefault="006972EA" w:rsidP="006972EA">
            <w:pPr>
              <w:spacing w:after="0"/>
              <w:rPr>
                <w:rFonts w:ascii="Arial" w:hAnsi="Arial" w:cs="Arial"/>
              </w:rPr>
            </w:pPr>
            <w:r w:rsidRPr="004A44E9">
              <w:rPr>
                <w:rFonts w:ascii="Arial" w:hAnsi="Arial" w:cs="Arial"/>
              </w:rPr>
              <w:t xml:space="preserve">This delivery </w:t>
            </w:r>
            <w:proofErr w:type="spellStart"/>
            <w:r w:rsidRPr="004A44E9">
              <w:rPr>
                <w:rFonts w:ascii="Arial" w:hAnsi="Arial" w:cs="Arial"/>
              </w:rPr>
              <w:t>analyzed</w:t>
            </w:r>
            <w:proofErr w:type="spellEnd"/>
            <w:r w:rsidRPr="004A44E9">
              <w:rPr>
                <w:rFonts w:ascii="Arial" w:hAnsi="Arial" w:cs="Arial"/>
              </w:rPr>
              <w:t xml:space="preserve"> correctly with:</w:t>
            </w:r>
          </w:p>
          <w:p w14:paraId="79A1F1A8" w14:textId="77777777" w:rsidR="006972EA" w:rsidRPr="004A44E9" w:rsidRDefault="006972EA" w:rsidP="006972EA">
            <w:pPr>
              <w:spacing w:after="0"/>
              <w:rPr>
                <w:rFonts w:ascii="Arial" w:hAnsi="Arial" w:cs="Arial"/>
              </w:rPr>
            </w:pPr>
            <w:r w:rsidRPr="004A44E9">
              <w:rPr>
                <w:rFonts w:ascii="Arial" w:hAnsi="Arial" w:cs="Arial"/>
              </w:rPr>
              <w:t xml:space="preserve">- </w:t>
            </w:r>
            <w:proofErr w:type="spellStart"/>
            <w:r w:rsidRPr="004A44E9">
              <w:rPr>
                <w:rFonts w:ascii="Arial" w:hAnsi="Arial" w:cs="Arial"/>
              </w:rPr>
              <w:t>Devoteam</w:t>
            </w:r>
            <w:proofErr w:type="spellEnd"/>
            <w:r w:rsidRPr="004A44E9">
              <w:rPr>
                <w:rFonts w:ascii="Arial" w:hAnsi="Arial" w:cs="Arial"/>
              </w:rPr>
              <w:t xml:space="preserve"> TTCN-3 Toolbox</w:t>
            </w:r>
          </w:p>
          <w:p w14:paraId="54C0B510" w14:textId="77777777" w:rsidR="006972EA" w:rsidRPr="004A44E9" w:rsidRDefault="006972EA" w:rsidP="006972EA">
            <w:pPr>
              <w:spacing w:after="0"/>
              <w:rPr>
                <w:rFonts w:ascii="Arial" w:hAnsi="Arial" w:cs="Arial"/>
              </w:rPr>
            </w:pPr>
            <w:r w:rsidRPr="004A44E9">
              <w:rPr>
                <w:rFonts w:ascii="Arial" w:hAnsi="Arial" w:cs="Arial"/>
              </w:rPr>
              <w:t xml:space="preserve">- </w:t>
            </w:r>
            <w:proofErr w:type="spellStart"/>
            <w:r w:rsidRPr="004A44E9">
              <w:rPr>
                <w:rFonts w:ascii="Arial" w:hAnsi="Arial" w:cs="Arial"/>
              </w:rPr>
              <w:t>Elvior</w:t>
            </w:r>
            <w:proofErr w:type="spellEnd"/>
            <w:r w:rsidRPr="004A44E9">
              <w:rPr>
                <w:rFonts w:ascii="Arial" w:hAnsi="Arial" w:cs="Arial"/>
              </w:rPr>
              <w:t xml:space="preserve"> </w:t>
            </w:r>
            <w:proofErr w:type="spellStart"/>
            <w:r w:rsidRPr="004A44E9">
              <w:rPr>
                <w:rFonts w:ascii="Arial" w:hAnsi="Arial" w:cs="Arial"/>
              </w:rPr>
              <w:t>TestCast</w:t>
            </w:r>
            <w:proofErr w:type="spellEnd"/>
          </w:p>
          <w:p w14:paraId="7FEF0A8A" w14:textId="77777777" w:rsidR="006972EA" w:rsidRPr="004A44E9" w:rsidRDefault="006972EA" w:rsidP="006972EA">
            <w:pPr>
              <w:spacing w:after="0"/>
              <w:rPr>
                <w:rFonts w:ascii="Arial" w:hAnsi="Arial" w:cs="Arial"/>
              </w:rPr>
            </w:pPr>
            <w:r w:rsidRPr="004A44E9">
              <w:rPr>
                <w:rFonts w:ascii="Arial" w:hAnsi="Arial" w:cs="Arial"/>
              </w:rPr>
              <w:t>- Ericsson Titan</w:t>
            </w:r>
          </w:p>
          <w:p w14:paraId="10744746" w14:textId="77777777" w:rsidR="006972EA" w:rsidRPr="004A44E9" w:rsidRDefault="006972EA" w:rsidP="006972EA">
            <w:pPr>
              <w:spacing w:after="0"/>
              <w:rPr>
                <w:rFonts w:ascii="Arial" w:hAnsi="Arial" w:cs="Arial"/>
              </w:rPr>
            </w:pPr>
            <w:r w:rsidRPr="004A44E9">
              <w:rPr>
                <w:rFonts w:ascii="Arial" w:hAnsi="Arial" w:cs="Arial"/>
              </w:rPr>
              <w:t>- IBM Rational System Tester (with minor errors)</w:t>
            </w:r>
          </w:p>
          <w:p w14:paraId="759067E9" w14:textId="57DEF4B6" w:rsidR="002C69BD" w:rsidRPr="004A44E9" w:rsidRDefault="006972EA" w:rsidP="006972EA">
            <w:pPr>
              <w:spacing w:after="0"/>
              <w:rPr>
                <w:rFonts w:ascii="Arial" w:hAnsi="Arial" w:cs="Arial"/>
                <w:lang w:val="en-US"/>
              </w:rPr>
            </w:pPr>
            <w:r w:rsidRPr="004A44E9">
              <w:rPr>
                <w:rFonts w:ascii="Arial" w:hAnsi="Arial" w:cs="Arial"/>
              </w:rPr>
              <w:t xml:space="preserve">- Spirent </w:t>
            </w:r>
            <w:proofErr w:type="spellStart"/>
            <w:r w:rsidRPr="004A44E9">
              <w:rPr>
                <w:rFonts w:ascii="Arial" w:hAnsi="Arial" w:cs="Arial"/>
              </w:rPr>
              <w:t>TTworkbench</w:t>
            </w:r>
            <w:proofErr w:type="spellEnd"/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6E753" w14:textId="77777777" w:rsidR="0075749F" w:rsidRDefault="0075749F">
      <w:r>
        <w:separator/>
      </w:r>
    </w:p>
  </w:endnote>
  <w:endnote w:type="continuationSeparator" w:id="0">
    <w:p w14:paraId="0274C1C1" w14:textId="77777777" w:rsidR="0075749F" w:rsidRDefault="0075749F">
      <w:r>
        <w:continuationSeparator/>
      </w:r>
    </w:p>
  </w:endnote>
  <w:endnote w:type="continuationNotice" w:id="1">
    <w:p w14:paraId="468058F8" w14:textId="77777777" w:rsidR="0075749F" w:rsidRDefault="007574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3848" w14:textId="77777777" w:rsidR="0075749F" w:rsidRDefault="0075749F">
      <w:r>
        <w:separator/>
      </w:r>
    </w:p>
  </w:footnote>
  <w:footnote w:type="continuationSeparator" w:id="0">
    <w:p w14:paraId="258C83FC" w14:textId="77777777" w:rsidR="0075749F" w:rsidRDefault="0075749F">
      <w:r>
        <w:continuationSeparator/>
      </w:r>
    </w:p>
  </w:footnote>
  <w:footnote w:type="continuationNotice" w:id="1">
    <w:p w14:paraId="720DABB5" w14:textId="77777777" w:rsidR="0075749F" w:rsidRDefault="007574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3"/>
  </w:num>
  <w:num w:numId="4" w16cid:durableId="2069642007">
    <w:abstractNumId w:val="30"/>
  </w:num>
  <w:num w:numId="5" w16cid:durableId="1266621762">
    <w:abstractNumId w:val="27"/>
  </w:num>
  <w:num w:numId="6" w16cid:durableId="1673994655">
    <w:abstractNumId w:val="19"/>
  </w:num>
  <w:num w:numId="7" w16cid:durableId="489563123">
    <w:abstractNumId w:val="25"/>
  </w:num>
  <w:num w:numId="8" w16cid:durableId="1873807082">
    <w:abstractNumId w:val="17"/>
  </w:num>
  <w:num w:numId="9" w16cid:durableId="17005126">
    <w:abstractNumId w:val="26"/>
  </w:num>
  <w:num w:numId="10" w16cid:durableId="917054004">
    <w:abstractNumId w:val="23"/>
  </w:num>
  <w:num w:numId="11" w16cid:durableId="386689398">
    <w:abstractNumId w:val="22"/>
  </w:num>
  <w:num w:numId="12" w16cid:durableId="553195980">
    <w:abstractNumId w:val="15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4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29"/>
  </w:num>
  <w:num w:numId="23" w16cid:durableId="1063720130">
    <w:abstractNumId w:val="28"/>
  </w:num>
  <w:num w:numId="24" w16cid:durableId="1385713350">
    <w:abstractNumId w:val="21"/>
  </w:num>
  <w:num w:numId="25" w16cid:durableId="2080401447">
    <w:abstractNumId w:val="20"/>
  </w:num>
  <w:num w:numId="26" w16cid:durableId="789586469">
    <w:abstractNumId w:val="24"/>
  </w:num>
  <w:num w:numId="27" w16cid:durableId="1975021508">
    <w:abstractNumId w:val="18"/>
  </w:num>
  <w:num w:numId="28" w16cid:durableId="2135981710">
    <w:abstractNumId w:val="16"/>
  </w:num>
  <w:num w:numId="29" w16cid:durableId="1074932887">
    <w:abstractNumId w:val="12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417A"/>
    <w:rsid w:val="000042D0"/>
    <w:rsid w:val="00004CDA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78FC"/>
    <w:rsid w:val="00020CBA"/>
    <w:rsid w:val="000215E8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7BA2"/>
    <w:rsid w:val="0005040B"/>
    <w:rsid w:val="00050565"/>
    <w:rsid w:val="00050B24"/>
    <w:rsid w:val="00050C90"/>
    <w:rsid w:val="00054260"/>
    <w:rsid w:val="00057EBD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0081"/>
    <w:rsid w:val="000C0E7E"/>
    <w:rsid w:val="000C3013"/>
    <w:rsid w:val="000C3794"/>
    <w:rsid w:val="000C4240"/>
    <w:rsid w:val="000C6645"/>
    <w:rsid w:val="000C7FDB"/>
    <w:rsid w:val="000D010B"/>
    <w:rsid w:val="000D224E"/>
    <w:rsid w:val="000D342D"/>
    <w:rsid w:val="000D5101"/>
    <w:rsid w:val="000D6D2F"/>
    <w:rsid w:val="000D7D5A"/>
    <w:rsid w:val="000E2CC4"/>
    <w:rsid w:val="000E3471"/>
    <w:rsid w:val="000E39B7"/>
    <w:rsid w:val="000E4F19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74E"/>
    <w:rsid w:val="000F4974"/>
    <w:rsid w:val="001005E3"/>
    <w:rsid w:val="001010D5"/>
    <w:rsid w:val="00101665"/>
    <w:rsid w:val="0010345A"/>
    <w:rsid w:val="00104A64"/>
    <w:rsid w:val="00107062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3CB8"/>
    <w:rsid w:val="001465E4"/>
    <w:rsid w:val="0014672F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7BB6"/>
    <w:rsid w:val="001A0F00"/>
    <w:rsid w:val="001A0F5A"/>
    <w:rsid w:val="001A2B4D"/>
    <w:rsid w:val="001A31DD"/>
    <w:rsid w:val="001A3A0B"/>
    <w:rsid w:val="001A3BBE"/>
    <w:rsid w:val="001A3BD5"/>
    <w:rsid w:val="001A3F7E"/>
    <w:rsid w:val="001A5360"/>
    <w:rsid w:val="001A69CB"/>
    <w:rsid w:val="001A770E"/>
    <w:rsid w:val="001B0E80"/>
    <w:rsid w:val="001B4393"/>
    <w:rsid w:val="001B59A9"/>
    <w:rsid w:val="001B5FD6"/>
    <w:rsid w:val="001C073C"/>
    <w:rsid w:val="001C1337"/>
    <w:rsid w:val="001C22CF"/>
    <w:rsid w:val="001C2369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E05D3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0AA7"/>
    <w:rsid w:val="002032F1"/>
    <w:rsid w:val="002033F0"/>
    <w:rsid w:val="00205E86"/>
    <w:rsid w:val="00210A05"/>
    <w:rsid w:val="00210BEA"/>
    <w:rsid w:val="00211385"/>
    <w:rsid w:val="0021313C"/>
    <w:rsid w:val="002139E7"/>
    <w:rsid w:val="00215EE6"/>
    <w:rsid w:val="00215F76"/>
    <w:rsid w:val="0022006C"/>
    <w:rsid w:val="002201BE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7219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0795"/>
    <w:rsid w:val="00254841"/>
    <w:rsid w:val="0025698F"/>
    <w:rsid w:val="00260EC1"/>
    <w:rsid w:val="00261CD4"/>
    <w:rsid w:val="00261EB7"/>
    <w:rsid w:val="002645FD"/>
    <w:rsid w:val="00264B79"/>
    <w:rsid w:val="002708F1"/>
    <w:rsid w:val="00270C8B"/>
    <w:rsid w:val="00272BC6"/>
    <w:rsid w:val="00273F7B"/>
    <w:rsid w:val="0027616B"/>
    <w:rsid w:val="00277E38"/>
    <w:rsid w:val="00277FF5"/>
    <w:rsid w:val="0028078C"/>
    <w:rsid w:val="00285122"/>
    <w:rsid w:val="00286B37"/>
    <w:rsid w:val="0029167B"/>
    <w:rsid w:val="002945D9"/>
    <w:rsid w:val="002A095F"/>
    <w:rsid w:val="002A2A42"/>
    <w:rsid w:val="002A3103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C69BD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46A0"/>
    <w:rsid w:val="00316EFC"/>
    <w:rsid w:val="00317F32"/>
    <w:rsid w:val="00320972"/>
    <w:rsid w:val="003209CE"/>
    <w:rsid w:val="003255F3"/>
    <w:rsid w:val="003336E1"/>
    <w:rsid w:val="00333A20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6DD3"/>
    <w:rsid w:val="003B7A53"/>
    <w:rsid w:val="003C162E"/>
    <w:rsid w:val="003C2316"/>
    <w:rsid w:val="003C27CC"/>
    <w:rsid w:val="003C57A8"/>
    <w:rsid w:val="003D03E6"/>
    <w:rsid w:val="003D2462"/>
    <w:rsid w:val="003D342A"/>
    <w:rsid w:val="003D37A2"/>
    <w:rsid w:val="003D41D1"/>
    <w:rsid w:val="003D67D9"/>
    <w:rsid w:val="003D71F4"/>
    <w:rsid w:val="003D77B9"/>
    <w:rsid w:val="003E1795"/>
    <w:rsid w:val="003E5B76"/>
    <w:rsid w:val="003E61CB"/>
    <w:rsid w:val="003E7F4E"/>
    <w:rsid w:val="003F0685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66E16"/>
    <w:rsid w:val="004679F5"/>
    <w:rsid w:val="004701F9"/>
    <w:rsid w:val="00470B09"/>
    <w:rsid w:val="0047552A"/>
    <w:rsid w:val="00475C10"/>
    <w:rsid w:val="004760D9"/>
    <w:rsid w:val="0047676E"/>
    <w:rsid w:val="004772CA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05A2"/>
    <w:rsid w:val="004A1B5A"/>
    <w:rsid w:val="004A1BD6"/>
    <w:rsid w:val="004A2678"/>
    <w:rsid w:val="004A3BE8"/>
    <w:rsid w:val="004A44E9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60C3"/>
    <w:rsid w:val="0051648B"/>
    <w:rsid w:val="0051768A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C4"/>
    <w:rsid w:val="005647AF"/>
    <w:rsid w:val="005653C3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ECA"/>
    <w:rsid w:val="005C72E5"/>
    <w:rsid w:val="005C76F4"/>
    <w:rsid w:val="005D44F1"/>
    <w:rsid w:val="005D5514"/>
    <w:rsid w:val="005D6060"/>
    <w:rsid w:val="005D62F0"/>
    <w:rsid w:val="005D6891"/>
    <w:rsid w:val="005D69D4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69EA"/>
    <w:rsid w:val="006A703D"/>
    <w:rsid w:val="006A7D9A"/>
    <w:rsid w:val="006B061D"/>
    <w:rsid w:val="006B1792"/>
    <w:rsid w:val="006B250D"/>
    <w:rsid w:val="006B2D08"/>
    <w:rsid w:val="006B40A4"/>
    <w:rsid w:val="006B4EB8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7912"/>
    <w:rsid w:val="006E01BD"/>
    <w:rsid w:val="006E15F5"/>
    <w:rsid w:val="006E174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EF9"/>
    <w:rsid w:val="00720257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20A7"/>
    <w:rsid w:val="00764F62"/>
    <w:rsid w:val="0076671D"/>
    <w:rsid w:val="00771F2A"/>
    <w:rsid w:val="00772A50"/>
    <w:rsid w:val="00773DBE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76E3"/>
    <w:rsid w:val="007908E8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D8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177F"/>
    <w:rsid w:val="007C3FD2"/>
    <w:rsid w:val="007C4E83"/>
    <w:rsid w:val="007C5936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E9A"/>
    <w:rsid w:val="00814AE2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6FA0"/>
    <w:rsid w:val="0089740A"/>
    <w:rsid w:val="00897B69"/>
    <w:rsid w:val="008A057D"/>
    <w:rsid w:val="008A1BE9"/>
    <w:rsid w:val="008A5A63"/>
    <w:rsid w:val="008A73F2"/>
    <w:rsid w:val="008A78B6"/>
    <w:rsid w:val="008B036F"/>
    <w:rsid w:val="008B2F44"/>
    <w:rsid w:val="008B3424"/>
    <w:rsid w:val="008B3F9A"/>
    <w:rsid w:val="008B5DEE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4CEB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A3D41"/>
    <w:rsid w:val="009B22D7"/>
    <w:rsid w:val="009B4385"/>
    <w:rsid w:val="009B4E76"/>
    <w:rsid w:val="009B57B7"/>
    <w:rsid w:val="009B58A2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D4281"/>
    <w:rsid w:val="009D5DE9"/>
    <w:rsid w:val="009E0B80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525A"/>
    <w:rsid w:val="00A2553D"/>
    <w:rsid w:val="00A30D11"/>
    <w:rsid w:val="00A31F6B"/>
    <w:rsid w:val="00A33BC7"/>
    <w:rsid w:val="00A3445D"/>
    <w:rsid w:val="00A37677"/>
    <w:rsid w:val="00A40428"/>
    <w:rsid w:val="00A42001"/>
    <w:rsid w:val="00A4572C"/>
    <w:rsid w:val="00A4635E"/>
    <w:rsid w:val="00A527F6"/>
    <w:rsid w:val="00A57318"/>
    <w:rsid w:val="00A62AC4"/>
    <w:rsid w:val="00A62EA3"/>
    <w:rsid w:val="00A632AC"/>
    <w:rsid w:val="00A633C0"/>
    <w:rsid w:val="00A63F74"/>
    <w:rsid w:val="00A6654E"/>
    <w:rsid w:val="00A67B6D"/>
    <w:rsid w:val="00A734F6"/>
    <w:rsid w:val="00A73928"/>
    <w:rsid w:val="00A73B55"/>
    <w:rsid w:val="00A73BF1"/>
    <w:rsid w:val="00A73CF7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1D8B"/>
    <w:rsid w:val="00AA28B9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20B4A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560B"/>
    <w:rsid w:val="00B369E6"/>
    <w:rsid w:val="00B37A1C"/>
    <w:rsid w:val="00B37C17"/>
    <w:rsid w:val="00B37F0D"/>
    <w:rsid w:val="00B40154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525F"/>
    <w:rsid w:val="00C45364"/>
    <w:rsid w:val="00C4546B"/>
    <w:rsid w:val="00C455F7"/>
    <w:rsid w:val="00C4666F"/>
    <w:rsid w:val="00C52835"/>
    <w:rsid w:val="00C54911"/>
    <w:rsid w:val="00C55D3E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75"/>
    <w:rsid w:val="00D32541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96E"/>
    <w:rsid w:val="00DA4D4B"/>
    <w:rsid w:val="00DA512B"/>
    <w:rsid w:val="00DB03B8"/>
    <w:rsid w:val="00DB0F31"/>
    <w:rsid w:val="00DB115E"/>
    <w:rsid w:val="00DB1C8F"/>
    <w:rsid w:val="00DB3862"/>
    <w:rsid w:val="00DB4557"/>
    <w:rsid w:val="00DB6942"/>
    <w:rsid w:val="00DB73A9"/>
    <w:rsid w:val="00DB7C54"/>
    <w:rsid w:val="00DC044A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70A5B"/>
    <w:rsid w:val="00E746C5"/>
    <w:rsid w:val="00E756CA"/>
    <w:rsid w:val="00E76DBA"/>
    <w:rsid w:val="00E83098"/>
    <w:rsid w:val="00E839CA"/>
    <w:rsid w:val="00E84845"/>
    <w:rsid w:val="00E87B5E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AD8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5083"/>
    <w:rsid w:val="00F056A3"/>
    <w:rsid w:val="00F10B3A"/>
    <w:rsid w:val="00F126AC"/>
    <w:rsid w:val="00F13965"/>
    <w:rsid w:val="00F15C24"/>
    <w:rsid w:val="00F17717"/>
    <w:rsid w:val="00F209F8"/>
    <w:rsid w:val="00F20A1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3698"/>
    <w:rsid w:val="00F74112"/>
    <w:rsid w:val="00F74183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2F1D"/>
    <w:rsid w:val="00F950C8"/>
    <w:rsid w:val="00F958C0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A91"/>
    <w:rsid w:val="00FC45FC"/>
    <w:rsid w:val="00FC4BBB"/>
    <w:rsid w:val="00FC55A0"/>
    <w:rsid w:val="00FC6C6B"/>
    <w:rsid w:val="00FD55D0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5760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219</cp:revision>
  <cp:lastPrinted>2011-06-01T15:10:00Z</cp:lastPrinted>
  <dcterms:created xsi:type="dcterms:W3CDTF">2021-09-16T09:43:00Z</dcterms:created>
  <dcterms:modified xsi:type="dcterms:W3CDTF">2022-10-27T11:57:00Z</dcterms:modified>
</cp:coreProperties>
</file>