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39AE36B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8C5282">
        <w:rPr>
          <w:noProof/>
        </w:rPr>
        <w:t>2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3538B782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6328C3">
              <w:rPr>
                <w:rFonts w:ascii="Arial" w:hAnsi="Arial"/>
                <w:b/>
                <w:sz w:val="24"/>
              </w:rPr>
              <w:t>2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6328C3">
              <w:rPr>
                <w:rFonts w:ascii="Arial" w:hAnsi="Arial"/>
                <w:b/>
                <w:sz w:val="24"/>
              </w:rPr>
              <w:t>37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7ECA97C3" w:rsidR="00961A38" w:rsidRPr="00215F76" w:rsidRDefault="00DD599E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80041B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80041B">
              <w:rPr>
                <w:snapToGrid w:val="0"/>
                <w:color w:val="000000"/>
                <w:sz w:val="20"/>
                <w:lang w:val="de-DE" w:eastAsia="de-DE"/>
              </w:rPr>
              <w:t>September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8C528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53759E0" w:rsidR="00A805AD" w:rsidRPr="00B3560B" w:rsidRDefault="007606EF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- 38.331</w:t>
            </w:r>
            <w:r w:rsidR="00A805AD" w:rsidRPr="00B3560B">
              <w:rPr>
                <w:snapToGrid w:val="0"/>
                <w:sz w:val="20"/>
                <w:szCs w:val="20"/>
              </w:rPr>
              <w:t>: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  <w:r w:rsidR="00A805AD" w:rsidRPr="00B3560B">
              <w:rPr>
                <w:snapToGrid w:val="0"/>
                <w:sz w:val="20"/>
                <w:szCs w:val="20"/>
              </w:rPr>
              <w:t>Release 16, September 2021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5247790D" w14:textId="559593A2" w:rsidR="007606EF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</w:t>
            </w:r>
            <w:r w:rsidR="007606EF" w:rsidRPr="00B3560B">
              <w:rPr>
                <w:snapToGrid w:val="0"/>
                <w:sz w:val="20"/>
                <w:szCs w:val="20"/>
              </w:rPr>
              <w:t>24.501: Release 16, March 2021</w:t>
            </w:r>
          </w:p>
          <w:p w14:paraId="6D54E3D5" w14:textId="1F8D52DD" w:rsidR="00CE0199" w:rsidRPr="00B3560B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- 24.</w:t>
            </w:r>
            <w:r w:rsidR="001A2B4D" w:rsidRPr="00B3560B">
              <w:rPr>
                <w:snapToGrid w:val="0"/>
                <w:sz w:val="20"/>
                <w:szCs w:val="20"/>
              </w:rPr>
              <w:t>3</w:t>
            </w:r>
            <w:r w:rsidRPr="00B3560B">
              <w:rPr>
                <w:snapToGrid w:val="0"/>
                <w:sz w:val="20"/>
                <w:szCs w:val="20"/>
              </w:rPr>
              <w:t>01</w:t>
            </w:r>
            <w:r w:rsidR="00CE0199" w:rsidRPr="00B3560B">
              <w:rPr>
                <w:snapToGrid w:val="0"/>
                <w:sz w:val="20"/>
                <w:szCs w:val="20"/>
              </w:rPr>
              <w:t>: Release 1</w:t>
            </w:r>
            <w:r w:rsidR="001A2B4D" w:rsidRPr="00B3560B">
              <w:rPr>
                <w:snapToGrid w:val="0"/>
                <w:sz w:val="20"/>
                <w:szCs w:val="20"/>
              </w:rPr>
              <w:t>6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, </w:t>
            </w:r>
            <w:r w:rsidR="001A2B4D" w:rsidRPr="00B3560B">
              <w:rPr>
                <w:snapToGrid w:val="0"/>
                <w:sz w:val="20"/>
                <w:szCs w:val="20"/>
              </w:rPr>
              <w:t>September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 20</w:t>
            </w:r>
            <w:r w:rsidR="001A2B4D" w:rsidRPr="00B3560B">
              <w:rPr>
                <w:snapToGrid w:val="0"/>
                <w:sz w:val="20"/>
                <w:szCs w:val="20"/>
              </w:rPr>
              <w:t>20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 + </w:t>
            </w:r>
            <w:r w:rsidR="00390837" w:rsidRPr="00B3560B">
              <w:rPr>
                <w:snapToGrid w:val="0"/>
                <w:sz w:val="20"/>
                <w:szCs w:val="20"/>
              </w:rPr>
              <w:t>CR#3446</w:t>
            </w:r>
            <w:r w:rsidR="00FC55A0">
              <w:rPr>
                <w:snapToGrid w:val="0"/>
                <w:sz w:val="20"/>
                <w:szCs w:val="20"/>
              </w:rPr>
              <w:t xml:space="preserve"> </w:t>
            </w:r>
            <w:r w:rsidR="00390837" w:rsidRPr="00B3560B">
              <w:rPr>
                <w:snapToGrid w:val="0"/>
                <w:sz w:val="20"/>
                <w:szCs w:val="20"/>
              </w:rPr>
              <w:t>(</w:t>
            </w:r>
            <w:r w:rsidR="00CE0199" w:rsidRPr="00B3560B">
              <w:rPr>
                <w:snapToGrid w:val="0"/>
                <w:sz w:val="20"/>
                <w:szCs w:val="20"/>
              </w:rPr>
              <w:t>C1-</w:t>
            </w:r>
            <w:r w:rsidR="001A2B4D" w:rsidRPr="00B3560B">
              <w:rPr>
                <w:snapToGrid w:val="0"/>
                <w:sz w:val="20"/>
                <w:szCs w:val="20"/>
              </w:rPr>
              <w:t>206080</w:t>
            </w:r>
            <w:r w:rsidR="00390837" w:rsidRPr="00B3560B">
              <w:rPr>
                <w:snapToGrid w:val="0"/>
                <w:sz w:val="20"/>
                <w:szCs w:val="20"/>
              </w:rPr>
              <w:t>)</w:t>
            </w:r>
            <w:r w:rsidR="001A2B4D" w:rsidRPr="00B3560B">
              <w:rPr>
                <w:snapToGrid w:val="0"/>
                <w:sz w:val="20"/>
                <w:szCs w:val="20"/>
              </w:rPr>
              <w:t xml:space="preserve"> and </w:t>
            </w:r>
            <w:r w:rsidR="00390837" w:rsidRPr="00B3560B">
              <w:rPr>
                <w:snapToGrid w:val="0"/>
                <w:sz w:val="20"/>
                <w:szCs w:val="20"/>
              </w:rPr>
              <w:t>CR#3448rev1</w:t>
            </w:r>
            <w:r w:rsidR="00FC55A0">
              <w:rPr>
                <w:snapToGrid w:val="0"/>
                <w:sz w:val="20"/>
                <w:szCs w:val="20"/>
              </w:rPr>
              <w:t xml:space="preserve"> </w:t>
            </w:r>
            <w:r w:rsidR="00390837" w:rsidRPr="00B3560B">
              <w:rPr>
                <w:snapToGrid w:val="0"/>
                <w:sz w:val="20"/>
                <w:szCs w:val="20"/>
              </w:rPr>
              <w:t>(</w:t>
            </w:r>
            <w:r w:rsidR="006052E4" w:rsidRPr="00B3560B">
              <w:rPr>
                <w:snapToGrid w:val="0"/>
                <w:sz w:val="20"/>
                <w:szCs w:val="20"/>
              </w:rPr>
              <w:t>C1-206721</w:t>
            </w:r>
            <w:r w:rsidR="00390837" w:rsidRPr="00B3560B">
              <w:rPr>
                <w:snapToGrid w:val="0"/>
                <w:sz w:val="20"/>
                <w:szCs w:val="20"/>
              </w:rPr>
              <w:t>)</w:t>
            </w:r>
          </w:p>
          <w:p w14:paraId="04F2190C" w14:textId="5BE4B52A" w:rsidR="00607140" w:rsidRDefault="00607140" w:rsidP="00607140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- 24.281: Release 16, </w:t>
            </w:r>
            <w:r w:rsidR="006328C3">
              <w:rPr>
                <w:snapToGrid w:val="0"/>
                <w:sz w:val="20"/>
                <w:szCs w:val="20"/>
              </w:rPr>
              <w:t>June 2022</w:t>
            </w:r>
          </w:p>
          <w:p w14:paraId="329B2548" w14:textId="7006FC46" w:rsidR="00607140" w:rsidRDefault="00607140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- 24.282: Release 16, </w:t>
            </w:r>
            <w:r w:rsidR="006328C3">
              <w:rPr>
                <w:snapToGrid w:val="0"/>
                <w:sz w:val="20"/>
                <w:szCs w:val="20"/>
              </w:rPr>
              <w:t>March 2022</w:t>
            </w:r>
          </w:p>
          <w:p w14:paraId="5960A05D" w14:textId="5708F879" w:rsidR="00607140" w:rsidRDefault="007908E8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</w:t>
            </w:r>
            <w:r w:rsidR="00607140">
              <w:rPr>
                <w:snapToGrid w:val="0"/>
                <w:sz w:val="20"/>
                <w:szCs w:val="20"/>
              </w:rPr>
              <w:t xml:space="preserve">24.379: Release 16, </w:t>
            </w:r>
            <w:r w:rsidR="006328C3">
              <w:rPr>
                <w:snapToGrid w:val="0"/>
                <w:sz w:val="20"/>
                <w:szCs w:val="20"/>
              </w:rPr>
              <w:t>June 2022</w:t>
            </w:r>
          </w:p>
          <w:p w14:paraId="20CC9058" w14:textId="0E311B4B" w:rsidR="007908E8" w:rsidRPr="00B3560B" w:rsidRDefault="00607140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</w:t>
            </w:r>
            <w:r w:rsidR="007908E8" w:rsidRPr="00B3560B">
              <w:rPr>
                <w:snapToGrid w:val="0"/>
                <w:sz w:val="20"/>
                <w:szCs w:val="20"/>
              </w:rPr>
              <w:t xml:space="preserve">24.481: Release 16, </w:t>
            </w:r>
            <w:r w:rsidR="006328C3">
              <w:rPr>
                <w:snapToGrid w:val="0"/>
                <w:sz w:val="20"/>
                <w:szCs w:val="20"/>
              </w:rPr>
              <w:t>March 2022</w:t>
            </w:r>
            <w:r w:rsidR="007908E8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7DB0BBF3" w14:textId="0CF0BDDA" w:rsidR="006328C3" w:rsidRDefault="007908E8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- 24.484: Release 16, </w:t>
            </w:r>
            <w:r w:rsidR="006328C3">
              <w:rPr>
                <w:snapToGrid w:val="0"/>
                <w:sz w:val="20"/>
                <w:szCs w:val="20"/>
              </w:rPr>
              <w:t>June 2022</w:t>
            </w:r>
          </w:p>
          <w:p w14:paraId="013C84A3" w14:textId="20A51828" w:rsidR="00B3560B" w:rsidRPr="00FC55A0" w:rsidRDefault="006328C3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FC55A0">
              <w:rPr>
                <w:snapToGrid w:val="0"/>
                <w:sz w:val="20"/>
                <w:szCs w:val="20"/>
              </w:rPr>
              <w:t>- 33.180: Release 16, March 2022</w:t>
            </w:r>
            <w:r w:rsidR="007908E8" w:rsidRPr="00FC55A0">
              <w:rPr>
                <w:snapToGrid w:val="0"/>
                <w:sz w:val="20"/>
                <w:szCs w:val="20"/>
              </w:rPr>
              <w:t xml:space="preserve"> </w:t>
            </w:r>
          </w:p>
          <w:p w14:paraId="789C8547" w14:textId="49632B40" w:rsidR="006328C3" w:rsidRPr="00B3560B" w:rsidRDefault="006328C3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- 37.355: Release 16, March 2022</w:t>
            </w:r>
          </w:p>
          <w:p w14:paraId="6B89AE72" w14:textId="77777777" w:rsidR="00BA3330" w:rsidRPr="00B3560B" w:rsidRDefault="00DD030A" w:rsidP="00DD030A">
            <w:pPr>
              <w:pStyle w:val="TAL"/>
              <w:spacing w:before="60"/>
              <w:rPr>
                <w:b/>
                <w:bCs/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Others: Release 1</w:t>
            </w:r>
            <w:r w:rsidR="001A2B4D" w:rsidRPr="00B3560B">
              <w:rPr>
                <w:snapToGrid w:val="0"/>
                <w:sz w:val="20"/>
                <w:szCs w:val="20"/>
              </w:rPr>
              <w:t>6</w:t>
            </w:r>
            <w:r w:rsidRPr="00B3560B">
              <w:rPr>
                <w:snapToGrid w:val="0"/>
                <w:sz w:val="20"/>
                <w:szCs w:val="20"/>
              </w:rPr>
              <w:t>, September 20</w:t>
            </w:r>
            <w:r w:rsidR="001A2B4D" w:rsidRPr="00B3560B">
              <w:rPr>
                <w:snapToGrid w:val="0"/>
                <w:sz w:val="20"/>
                <w:szCs w:val="20"/>
              </w:rPr>
              <w:t>20</w:t>
            </w:r>
          </w:p>
          <w:p w14:paraId="6CB55AA3" w14:textId="0DBECB4B" w:rsidR="00CB46C0" w:rsidRPr="009C446D" w:rsidRDefault="00CB46C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4DB0728B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80041B">
              <w:rPr>
                <w:sz w:val="20"/>
                <w:lang w:val="pt-BR"/>
              </w:rPr>
              <w:t>5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80041B">
              <w:rPr>
                <w:sz w:val="20"/>
                <w:szCs w:val="20"/>
                <w:lang w:val="pt-BR"/>
              </w:rPr>
              <w:t>5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h0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80041B">
              <w:rPr>
                <w:sz w:val="20"/>
                <w:lang w:val="pt-BR"/>
              </w:rPr>
              <w:t>c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80041B">
              <w:rPr>
                <w:sz w:val="20"/>
                <w:lang w:val="pt-BR"/>
              </w:rPr>
              <w:t>c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6AEFF67B" w:rsidR="00BA3330" w:rsidRPr="008833E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 w:rsidRPr="008833E2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0178FC" w:rsidRPr="008833E2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8833E2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11416F" w:rsidRPr="008833E2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8833E2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11416F" w:rsidRPr="008833E2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8833E2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3B397404" w:rsidR="00BA3330" w:rsidRPr="008833E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8833E2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0178FC" w:rsidRPr="008833E2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8833E2">
              <w:rPr>
                <w:sz w:val="20"/>
                <w:lang w:val="pt-BR"/>
              </w:rPr>
              <w:t>34123-1-f</w:t>
            </w:r>
            <w:r w:rsidR="00A4635E">
              <w:rPr>
                <w:sz w:val="20"/>
                <w:lang w:val="pt-BR"/>
              </w:rPr>
              <w:t>6</w:t>
            </w:r>
            <w:r w:rsidRPr="008833E2">
              <w:rPr>
                <w:sz w:val="20"/>
                <w:lang w:val="pt-BR"/>
              </w:rPr>
              <w:t>0, 34123-2-f</w:t>
            </w:r>
            <w:r w:rsidR="000178FC" w:rsidRPr="008833E2">
              <w:rPr>
                <w:sz w:val="20"/>
                <w:lang w:val="pt-BR"/>
              </w:rPr>
              <w:t>3</w:t>
            </w:r>
            <w:r w:rsidRPr="008833E2">
              <w:rPr>
                <w:sz w:val="20"/>
                <w:lang w:val="pt-BR"/>
              </w:rPr>
              <w:t>0</w:t>
            </w:r>
          </w:p>
          <w:p w14:paraId="757E2291" w14:textId="450FC1E5" w:rsidR="00BA3330" w:rsidRPr="008833E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8833E2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A4635E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8833E2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8833E2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A4635E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="00640658" w:rsidRPr="008833E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8833E2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8833E2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A4635E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="00F531F2" w:rsidRPr="008833E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04F878A1" w:rsidR="00BA3330" w:rsidRPr="008833E2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8833E2">
              <w:rPr>
                <w:sz w:val="20"/>
                <w:lang w:val="pt-BR"/>
              </w:rPr>
              <w:t>37571-2-</w:t>
            </w:r>
            <w:r w:rsidR="007B6CE9" w:rsidRPr="008833E2">
              <w:rPr>
                <w:sz w:val="20"/>
                <w:lang w:val="pt-BR"/>
              </w:rPr>
              <w:t>g</w:t>
            </w:r>
            <w:r w:rsidR="00A4635E">
              <w:rPr>
                <w:sz w:val="20"/>
                <w:lang w:val="pt-BR"/>
              </w:rPr>
              <w:t>c</w:t>
            </w:r>
            <w:r w:rsidRPr="008833E2">
              <w:rPr>
                <w:sz w:val="20"/>
                <w:lang w:val="pt-BR"/>
              </w:rPr>
              <w:t>0, 37571-3-</w:t>
            </w:r>
            <w:r w:rsidR="007B6CE9" w:rsidRPr="008833E2">
              <w:rPr>
                <w:sz w:val="20"/>
                <w:lang w:val="pt-BR"/>
              </w:rPr>
              <w:t>g</w:t>
            </w:r>
            <w:r w:rsidR="00A4635E">
              <w:rPr>
                <w:sz w:val="20"/>
                <w:lang w:val="pt-BR"/>
              </w:rPr>
              <w:t>c</w:t>
            </w:r>
            <w:r w:rsidRPr="008833E2">
              <w:rPr>
                <w:sz w:val="20"/>
                <w:lang w:val="pt-BR"/>
              </w:rPr>
              <w:t>0, 37571-5-</w:t>
            </w:r>
            <w:r w:rsidR="007B6CE9" w:rsidRPr="008833E2">
              <w:rPr>
                <w:sz w:val="20"/>
                <w:lang w:val="pt-BR"/>
              </w:rPr>
              <w:t>g</w:t>
            </w:r>
            <w:r w:rsidR="00A4635E">
              <w:rPr>
                <w:sz w:val="20"/>
                <w:lang w:val="pt-BR"/>
              </w:rPr>
              <w:t>8</w:t>
            </w:r>
            <w:r w:rsidR="00A96AE5" w:rsidRPr="008833E2">
              <w:rPr>
                <w:sz w:val="20"/>
                <w:lang w:val="pt-BR"/>
              </w:rPr>
              <w:t>0</w:t>
            </w:r>
          </w:p>
          <w:p w14:paraId="343C2E7B" w14:textId="42F0EE47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8833E2">
              <w:rPr>
                <w:sz w:val="20"/>
                <w:lang w:val="pt-BR"/>
              </w:rPr>
              <w:t>36579-1-f</w:t>
            </w:r>
            <w:r w:rsidR="00A4635E">
              <w:rPr>
                <w:sz w:val="20"/>
                <w:lang w:val="pt-BR"/>
              </w:rPr>
              <w:t>6</w:t>
            </w:r>
            <w:r w:rsidR="008C14D7" w:rsidRPr="008833E2">
              <w:rPr>
                <w:sz w:val="20"/>
                <w:lang w:val="pt-BR"/>
              </w:rPr>
              <w:t>0</w:t>
            </w:r>
            <w:r w:rsidRPr="008833E2">
              <w:rPr>
                <w:sz w:val="20"/>
                <w:lang w:val="pt-BR"/>
              </w:rPr>
              <w:t>, 36579-2-</w:t>
            </w:r>
            <w:r w:rsidR="004425E4" w:rsidRPr="008833E2">
              <w:rPr>
                <w:sz w:val="20"/>
                <w:lang w:val="pt-BR"/>
              </w:rPr>
              <w:t>f</w:t>
            </w:r>
            <w:r w:rsidR="00A4635E">
              <w:rPr>
                <w:sz w:val="20"/>
                <w:lang w:val="pt-BR"/>
              </w:rPr>
              <w:t>4</w:t>
            </w:r>
            <w:r w:rsidRPr="008833E2">
              <w:rPr>
                <w:sz w:val="20"/>
                <w:lang w:val="pt-BR"/>
              </w:rPr>
              <w:t>0, 36579-4-</w:t>
            </w:r>
            <w:r w:rsidR="004425E4" w:rsidRPr="008833E2">
              <w:rPr>
                <w:sz w:val="20"/>
                <w:lang w:val="pt-BR"/>
              </w:rPr>
              <w:t>f</w:t>
            </w:r>
            <w:r w:rsidR="00A4635E">
              <w:rPr>
                <w:sz w:val="20"/>
                <w:lang w:val="pt-BR"/>
              </w:rPr>
              <w:t>4</w:t>
            </w:r>
            <w:r w:rsidRPr="008833E2">
              <w:rPr>
                <w:sz w:val="20"/>
                <w:lang w:val="pt-BR"/>
              </w:rPr>
              <w:t>0</w:t>
            </w:r>
            <w:r w:rsidR="00C32A48" w:rsidRPr="008833E2">
              <w:rPr>
                <w:sz w:val="20"/>
                <w:lang w:val="pt-BR"/>
              </w:rPr>
              <w:t>, 36579-</w:t>
            </w:r>
            <w:r w:rsidR="002A3103">
              <w:rPr>
                <w:sz w:val="20"/>
                <w:lang w:val="pt-BR"/>
              </w:rPr>
              <w:t>6</w:t>
            </w:r>
            <w:r w:rsidR="00C32A48" w:rsidRPr="008833E2">
              <w:rPr>
                <w:sz w:val="20"/>
                <w:lang w:val="pt-BR"/>
              </w:rPr>
              <w:t>-</w:t>
            </w:r>
            <w:r w:rsidR="002A3103">
              <w:rPr>
                <w:sz w:val="20"/>
                <w:lang w:val="pt-BR"/>
              </w:rPr>
              <w:t>f3</w:t>
            </w:r>
            <w:r w:rsidR="00C32A48" w:rsidRPr="008833E2">
              <w:rPr>
                <w:sz w:val="20"/>
                <w:lang w:val="pt-BR"/>
              </w:rPr>
              <w:t>0, 36579-</w:t>
            </w:r>
            <w:r w:rsidR="002A3103">
              <w:rPr>
                <w:sz w:val="20"/>
                <w:lang w:val="pt-BR"/>
              </w:rPr>
              <w:t>7</w:t>
            </w:r>
            <w:r w:rsidR="00C32A48" w:rsidRPr="008833E2">
              <w:rPr>
                <w:sz w:val="20"/>
                <w:lang w:val="pt-BR"/>
              </w:rPr>
              <w:t>-f</w:t>
            </w:r>
            <w:r w:rsidR="00A4635E">
              <w:rPr>
                <w:sz w:val="20"/>
                <w:lang w:val="pt-BR"/>
              </w:rPr>
              <w:t>3</w:t>
            </w:r>
            <w:r w:rsidR="00C32A48" w:rsidRPr="008833E2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478F70E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36579-5-e</w:t>
            </w:r>
            <w:r w:rsidR="002A3103" w:rsidRPr="002A310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3472D549" w:rsidR="00BA3330" w:rsidRPr="00761550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61550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761550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76155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761550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761550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761550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761550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761550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761550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761550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761550">
              <w:rPr>
                <w:snapToGrid w:val="0"/>
                <w:color w:val="000000"/>
                <w:sz w:val="20"/>
                <w:lang w:eastAsia="de-DE"/>
              </w:rPr>
              <w:t>, -519</w:t>
            </w:r>
            <w:r w:rsidR="00761550" w:rsidRPr="00761550">
              <w:rPr>
                <w:snapToGrid w:val="0"/>
                <w:color w:val="000000"/>
                <w:sz w:val="20"/>
                <w:lang w:eastAsia="de-DE"/>
              </w:rPr>
              <w:t>, -522</w:t>
            </w:r>
          </w:p>
          <w:p w14:paraId="41A5E7CA" w14:textId="46B90FF1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BC76B5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BC76B5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BC76B5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BC76B5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BC76B5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BC76B5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BC76B5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BC76B5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BC76B5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BC76B5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BC76B5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BC76B5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BC76B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BC76B5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BC76B5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BC76B5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BC76B5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C76B5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47EFCD17" w:rsidR="00084E01" w:rsidRPr="00E6032E" w:rsidRDefault="009B58A2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9B58A2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R5-223933, R5-223940, R5-223943, R5-223944, R5-223945, R5-223947, R5-223948, R5-223951, R5-223954, R5-223955, R5-223956, R5-223957, R5-223958, R5-223959, R5-223960, R5-223961, R5-223986, R5-223987, R5-223988, R5-223993, R5-223994, R5-223995, R5-223998, R5-224000, R5-224029, R5-224094, R5-224097, R5-224127, R5-224129, R5-224130, R5-224131, R5-224136, R5-224162, R5-224165, R5-224166, R5-224178, R5-224180, R5-224191, R5-224192, R5-224195, R5-224198, R5-224200, R5-224201, R5-224202, R5-224203, R5-224342, R5-224344, R5-224354, R5-224355, R5-224383, R5-224388, R5-224407, R5-224439, R5-224445, R5-224446, R5-224447, R5-224448, R5-224449, R5-224482, R5-224485, R5-224577, R5-224582, R5-224608, R5-224685, R5-224686, R5-224689, R5-224716, R5-224717, R5-224718, R5-224720, R5-224921, R5-224929, R5-225171, R5-225190, R5-225246, R5-225258, R5-225259, R5-225260, R5-225261, R5-225265, R5-225266, R5-225275, R5-225281, R5-225282, R5-225290, R5-225291, R5-225295, R5-225297, R5-225298, </w:t>
            </w:r>
            <w:r w:rsidRPr="0009038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R5-225299, R5-225300, R5-225301, R5-225302, R5-225303, R5-225304, R5-225305, R5-225306, R5-225307, R5-225308, R5-225309, R5-225310, R5-225311, R5-225313, R5-225315, R5-225320, R5-225322, R5-225362, R5-225367, R5-225369, R5-225371, R5-225372, R5-225373, R5-225375, R5-225376, R5-225377, R5-225381, R5-225384, R5-225385, R5-225386, R5-225387</w:t>
            </w:r>
            <w:r w:rsidRPr="009B58A2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R5-225388, R5-225389, R5-225390, R5-225391, R5-225392, R5-225393, R5-225395, R5-225396, R5-225397, R5-225406, R5-225408, R5-225409, R5-225410, R5-225411, R5-225413, R5-225414, R5-225417, R5-225418, R5-225419, R5-225420, R5-225421, R5-225422, R5-225423, R5-225426, R5-225427, R5-225441, R5-225443, R5-225444, R5-225449, R5-225717, R5-225776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42FE6061" w:rsidR="000F474E" w:rsidRPr="00C45364" w:rsidRDefault="009B58A2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9B58A2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R5-223935, R5-223942, R5-223946, R5-223949, R5-223950, R5-223952, R5-223953, R5-223962, R5-223990, R5-223991, R5-223992, R5-223997, R5-224002, R5-224007, R5-224031, R5-224032, R5-224128, R5-224149, R5-224179, R5-224194, R5-224235, R5-224272, R5-224277, R5-224340, R5-224341, R5-224352, R5-224356, R5-224406, R5-224411, R5-224450, R5-224452, R5-224455, R5-224456, R5-224462, R5-224464, R5-224465, R5-224479, R5-224571, R5-224572, R5-224573, R5-224574, R5-224575, </w:t>
            </w:r>
            <w:r w:rsidRPr="009B58A2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R5-224598, R5-224599, R5-224638, R5-224670, R5-224683, R5-224713, R5-224721, R5-224722, R5-224723, R5-224764, R5-224833, R5-224909, R5-224928, R5-225041, R5-225052, R5-225055, R5-225109, R5-225129, R5-225188, R5-225212, R5-225215, R5-225242, R5-225245, R5-225270, R5-225283, R5-225284, R5-225285, R5-225312, R5-225364, R5-225365, R5-225366, R5-225374, R5-225378, R5-225379, R5-225380, R5-225382, R5-225383, R5-225403, R5-225407, R5-225424, R5-225428, R5-225429, R5-225430, R5-225431, R5-225432, R5-225433, R5-225434, R5-225435, R5-225436, R5-225437, R5-225438, R5-225439, R5-225440, R5-225610, R5-225611, R5-225614, R5-225615, R5-225681, R5-225684, R5-225688, R5-225700, R5-225701, R5-225731, R5-225732, R5-225780, R5-225782, R5-225783, R5-225840, R5-225841, R5-225842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117FBBF5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R5s220768 (NR_FR1 6.5.2.4.NR5GC), </w:t>
            </w:r>
          </w:p>
          <w:p w14:paraId="60AEDAC9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R5s220792 (NR_FR1 8.1.6.2.1.NR5GC), </w:t>
            </w:r>
          </w:p>
          <w:p w14:paraId="03B4EA7E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R5s220801 (NR_FR1 8.1.6.2.4.NR5GC), </w:t>
            </w:r>
          </w:p>
          <w:p w14:paraId="328A25CE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R5s220831 (NR_FR1 8.1.6.2.3.NR5GC), </w:t>
            </w:r>
          </w:p>
          <w:p w14:paraId="3EE41ABA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R5s220853 (NR_FR1 8.1.4.2.1.2.NR5GC), </w:t>
            </w:r>
          </w:p>
          <w:p w14:paraId="30DC4182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R5s220857 (NR_FR1 6.5.2.1.NR5GC), </w:t>
            </w:r>
          </w:p>
          <w:p w14:paraId="7238195C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R5s220864 (NR_FR1 6.5.2.2.NR5GC), </w:t>
            </w:r>
          </w:p>
          <w:p w14:paraId="2B2589AB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R5s220866 (NR_FR1 8.1.6.1.4.8.NR5GC), </w:t>
            </w:r>
          </w:p>
          <w:p w14:paraId="7B63392D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R5s220873 (NR_FR1 8.1.6.4.1.NR5GC), </w:t>
            </w:r>
          </w:p>
          <w:p w14:paraId="05319FFF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R5s220883 (NR_FR1 11.4.11.NR5GC), </w:t>
            </w:r>
          </w:p>
          <w:p w14:paraId="6137F3A1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R5s220923 (NR_FR1 11.1.1a.NR5GC), </w:t>
            </w:r>
          </w:p>
          <w:p w14:paraId="643FDB14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R5s220926 (NR_FR1 11.1.3a.NR5GC), </w:t>
            </w:r>
          </w:p>
          <w:p w14:paraId="0C1F4B5C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R5s220948 (NR_FR1 9.1.10.3.NR5GC), </w:t>
            </w:r>
          </w:p>
          <w:p w14:paraId="77D0B096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R5s220961 (NR_FR1 8.1.6.1.1.2.NR5GC), </w:t>
            </w:r>
          </w:p>
          <w:p w14:paraId="2CE7736F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R5s220983 (NR_FR1 9.1.9.3.NR5GC), </w:t>
            </w:r>
          </w:p>
          <w:p w14:paraId="3FE64111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R5s221013 (NR_FR1 6.5.2.3.NR5GC), </w:t>
            </w:r>
          </w:p>
          <w:p w14:paraId="5E9004A7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R5s221019 (NR_FR1 8.1.7.1.1.NR5GC), </w:t>
            </w:r>
          </w:p>
          <w:p w14:paraId="2906A469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R5s221024 (NR_FR2 7.1.1.3.9.ENDC), </w:t>
            </w:r>
          </w:p>
          <w:p w14:paraId="2C3137E4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R5s221030 (NR_FR1 9.1.11.1.NR5GC), </w:t>
            </w:r>
          </w:p>
          <w:p w14:paraId="0762912D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R5s221033 (NR_FR1 7.1.1.2.2.ENDC), </w:t>
            </w:r>
          </w:p>
          <w:p w14:paraId="145C575D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R5s221035 (NR_FR1 7.1.1.2.2.NR5GC), </w:t>
            </w:r>
          </w:p>
          <w:p w14:paraId="78D6EBD6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R5s221039 (NR_FR1 11.4.1.NR5GC), </w:t>
            </w:r>
          </w:p>
          <w:p w14:paraId="0D33FB94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R5s221062 (NR_FR1 7.1.1.6.3.NR5GC), </w:t>
            </w:r>
          </w:p>
          <w:p w14:paraId="26135A09" w14:textId="777777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R5s221064 (NR_FR1 7.1.1.6.3.ENDC), </w:t>
            </w:r>
          </w:p>
          <w:p w14:paraId="413CCC1D" w14:textId="1E47083A" w:rsidR="002A7476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>R5s221066 (NR_FR2 8.2.4.1.1.2.ENDC)</w:t>
            </w:r>
          </w:p>
          <w:p w14:paraId="08C37CCA" w14:textId="4E971052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45A09CF" w14:textId="1CEC2C77" w:rsidR="008225A0" w:rsidRDefault="008225A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>R5s220862 (IMS 10.13.NR5GC),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>R5s220939 (IMS 7.21.NR5GC),</w:t>
            </w:r>
          </w:p>
          <w:p w14:paraId="24DC22EC" w14:textId="77777777" w:rsidR="008225A0" w:rsidRPr="007858DB" w:rsidRDefault="008225A0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6371295D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R5s220742 (NR_FR2 8.2.3.6.1b.ENDC), </w:t>
            </w:r>
          </w:p>
          <w:p w14:paraId="24BCD753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R5s220744 (NR_FR2 8.2.3.7.1b.ENDC), </w:t>
            </w:r>
          </w:p>
          <w:p w14:paraId="4C069819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R5s220746 (NR_FR2 8.2.3.8.1b.ENDC), </w:t>
            </w:r>
          </w:p>
          <w:p w14:paraId="3AB6E7F0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R5s220842 (NR_FR1 8.1.5.8.2.3.NR5GC), </w:t>
            </w:r>
          </w:p>
          <w:p w14:paraId="32DCCDE9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R5s220932 (NR_FR2 7.1.1.9.1.ENDC), </w:t>
            </w:r>
          </w:p>
          <w:p w14:paraId="7630E7C5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R5s220946 (NR_FR2 8.2.2.2.1.ENDC), </w:t>
            </w:r>
          </w:p>
          <w:p w14:paraId="091D0963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R5s220963 (NR_FR2 9.1.5.1.13.NR5GC), </w:t>
            </w:r>
          </w:p>
          <w:p w14:paraId="5841BE18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R5s220965 (NR_FR2 9.1.5.2.1.NR5GC), </w:t>
            </w:r>
          </w:p>
          <w:p w14:paraId="788FB03F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R5s220967 (NR_FR2 11.1.3.NR5GC), </w:t>
            </w:r>
          </w:p>
          <w:p w14:paraId="53FB09E5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R5s220969 (NR_FR2 11.1.7.NR5GC), </w:t>
            </w:r>
          </w:p>
          <w:p w14:paraId="7B0C3526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R5s220971 (NR_FR2 11.3.1.NR5GC), </w:t>
            </w:r>
          </w:p>
          <w:p w14:paraId="6150CD07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R5s220973 (NR_FR2 11.4.2.NR5GC), </w:t>
            </w:r>
          </w:p>
          <w:p w14:paraId="03F60EAE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R5s220975 (NR_FR2 11.4.4.NR5GC), </w:t>
            </w:r>
          </w:p>
          <w:p w14:paraId="7072DA3F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R5s220977 (NR_FR2 11.4.6.NR5GC), </w:t>
            </w:r>
          </w:p>
          <w:p w14:paraId="141F15BD" w14:textId="7777777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R5s220979 (NR_FR2 11.4.9.NR5GC), </w:t>
            </w:r>
          </w:p>
          <w:p w14:paraId="33E25AFB" w14:textId="12DBC4F1" w:rsidR="002A7476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>R5s221021 (NR_FR2 7.1.1.3.8.1.ENDC)</w:t>
            </w:r>
          </w:p>
          <w:p w14:paraId="5AC19C14" w14:textId="28B52A6C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9294C46" w14:textId="7B74E7FC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>R5s220763 (IMS 8.39a.NR5GC),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>R5s220855 (IMS 8.2.NR5GC), R5s220860 (IMS 10.12.NR5GC), R5s220871 (IMS 8.39.NR5GC), R5s220878 (IMS 8.9.NR5GC)</w:t>
            </w:r>
          </w:p>
          <w:p w14:paraId="4EF4A9F4" w14:textId="1B28D5C7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89DE87F" w14:textId="1B7CB20A" w:rsidR="008225A0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25A0">
              <w:rPr>
                <w:rFonts w:ascii="Arial" w:hAnsi="Arial"/>
                <w:snapToGrid w:val="0"/>
                <w:color w:val="000000"/>
                <w:lang w:val="pt-BR" w:eastAsia="de-DE"/>
              </w:rPr>
              <w:t>R5s220992 (MCX 5.6.MCPTT), R5s220994 (MCX 6.1.1.17.MCPTT), R5s220996 (MCX 6.1.1.20.MCPTT), R5s220998 (MCX 6.2.14.MCPTT), R5s221000 (MCX 6.2.19.MCPTT), R5s221002 (MCX 5.1.MCData), R5s221004 (MCX 6.1.1.MCData), R5s221006 (MCX 6.1.3.MCData), R5s221008 (MCX 6.1.4.MCData)</w:t>
            </w:r>
          </w:p>
          <w:p w14:paraId="0A41240C" w14:textId="77777777" w:rsidR="008225A0" w:rsidRPr="007858DB" w:rsidRDefault="008225A0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DE19B3E" w14:textId="0FFC9403" w:rsidR="007858DB" w:rsidRDefault="000C0E7E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0C0E7E">
              <w:rPr>
                <w:rFonts w:ascii="Arial" w:hAnsi="Arial" w:cs="Arial"/>
                <w:color w:val="000000"/>
                <w:lang w:val="pt-BR"/>
              </w:rPr>
              <w:t>R5s220553, R5s220733, R5s220736, R5s220739, R5s220740, R5s220750, R5s220751, R5s220759, R5s220760, R5s220765, R5s220766, R5s220767, R5s220771, R5s220772, R5s220774, R5s220777, R5s220779, R5s220782, R5s220784, R5s220785, R5s220786, R5s220787, R5s220789, R5s220790, R5s220791, R5s220793, R5s220794, R5s220795, R5s220796, R5s220797, R5s220798, R5s220799, R5s220803, R5s220804, R5s220805, R5s220806, R5s220807, R5s220808, R5s220809, R5s220812, R5s220813, R5s220814, R5s220816, R5s220817, R5s220818, R5s220820, R5s220821, R5s220823, R5s220824, R5s220825, R5s220826, R5s220828, R5s220829, R5s220835, R5s220836, R5s220837, R5s220838, R5s220839, R5s220840, R5s220841, R5s220846, R5s220848, R5s220850, R5s220851, R5s220852, R5s220868, R5s220869, R5s220877, R5s220880, R5s220890, R5s220925, R5s220929, R5s220930, R5s220931, R5s220934, R5s220936, R5s220938, R5s220943, R5s220944, R5s220945, R5s220951, R5s220952, R5s220953, R5s220954, R5s220957, R5s220958, R5s220959, R5s220960, R5s220981, R5s220982, R5s220985, R5s220987, R5s220989, R5s220991, R5s221026, R5s221027, R5s221028, R5s221029, R5s221032, R5s221041, R5s221053, R5s221054, R5s221055, R5s221069</w:t>
            </w:r>
          </w:p>
          <w:p w14:paraId="16EF72F5" w14:textId="77777777" w:rsidR="000F1238" w:rsidRPr="007858DB" w:rsidRDefault="000F1238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D5BACED" w14:textId="77777777" w:rsidR="000843BE" w:rsidRDefault="000C0E7E" w:rsidP="00BA3330">
            <w:pPr>
              <w:spacing w:after="0"/>
              <w:rPr>
                <w:rFonts w:ascii="Arial" w:hAnsi="Arial"/>
                <w:lang w:val="pt-BR"/>
              </w:rPr>
            </w:pPr>
            <w:r w:rsidRPr="000C0E7E">
              <w:rPr>
                <w:rFonts w:ascii="Arial" w:hAnsi="Arial"/>
                <w:lang w:val="pt-BR"/>
              </w:rPr>
              <w:t>R5s220833</w:t>
            </w:r>
          </w:p>
          <w:p w14:paraId="0D7B069F" w14:textId="5F103F5D" w:rsidR="000C0E7E" w:rsidRPr="007858DB" w:rsidRDefault="000C0E7E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29B9DE48" w14:textId="378BEB90" w:rsidR="009675B1" w:rsidRPr="00640C40" w:rsidRDefault="009675B1" w:rsidP="00BB2B12">
            <w:pPr>
              <w:pStyle w:val="NormalWeb"/>
              <w:rPr>
                <w:highlight w:val="yellow"/>
              </w:rPr>
            </w:pPr>
            <w:r w:rsidRPr="009675B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9675B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9675B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 Rel-15:</w:t>
            </w:r>
            <w:r w:rsidRPr="009675B1">
              <w:rPr>
                <w:lang w:val="en-US"/>
              </w:rPr>
              <w:t xml:space="preserve"> </w:t>
            </w:r>
            <w:r w:rsidRPr="009675B1">
              <w:rPr>
                <w:rFonts w:ascii="Arial" w:hAnsi="Arial" w:cs="Arial"/>
                <w:sz w:val="20"/>
                <w:szCs w:val="20"/>
                <w:lang w:val="en-US"/>
              </w:rPr>
              <w:t>7.1.1.3.8.3,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75B1">
              <w:rPr>
                <w:rFonts w:ascii="Arial" w:hAnsi="Arial" w:cs="Arial"/>
                <w:sz w:val="20"/>
                <w:szCs w:val="20"/>
                <w:lang w:val="en-US"/>
              </w:rPr>
              <w:t>7.1.1.7.1.3</w:t>
            </w:r>
            <w:r w:rsidR="00640C40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40C40" w:rsidRPr="00640C4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MAC </w:t>
            </w:r>
            <w:proofErr w:type="spellStart"/>
            <w:r w:rsidR="00640C40" w:rsidRPr="00640C4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</w:t>
            </w:r>
            <w:proofErr w:type="spellEnd"/>
            <w:r w:rsidR="00640C40" w:rsidRPr="00640C4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Rel-16:</w:t>
            </w:r>
            <w:r w:rsidR="00640C40" w:rsidRPr="00640C40">
              <w:rPr>
                <w:lang w:val="en-US"/>
              </w:rPr>
              <w:t xml:space="preserve"> </w:t>
            </w:r>
            <w:r w:rsidR="00640C40" w:rsidRPr="00640C40">
              <w:rPr>
                <w:rFonts w:ascii="Arial" w:hAnsi="Arial" w:cs="Arial"/>
                <w:sz w:val="20"/>
                <w:szCs w:val="20"/>
                <w:lang w:val="en-US"/>
              </w:rPr>
              <w:t>7.1.1.12.4.1, 7.1.1.12.4.2, 7.1.1.12.4.3</w:t>
            </w:r>
            <w:r w:rsidR="00640C40" w:rsidRPr="00640C40">
              <w:rPr>
                <w:lang w:val="en-US"/>
              </w:rPr>
              <w:t xml:space="preserve"> </w:t>
            </w:r>
            <w:r w:rsidR="00B17278">
              <w:rPr>
                <w:lang w:val="en-US"/>
              </w:rPr>
              <w:br/>
            </w:r>
            <w:r w:rsidR="00B17278" w:rsidRPr="00B172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Rel-15</w:t>
            </w:r>
            <w:r w:rsidR="00B17278" w:rsidRPr="00B17278">
              <w:rPr>
                <w:rFonts w:ascii="Arial" w:hAnsi="Arial" w:cs="Arial"/>
                <w:sz w:val="20"/>
                <w:szCs w:val="20"/>
                <w:lang w:val="en-US"/>
              </w:rPr>
              <w:t>: 8.2.4.1.1.2</w:t>
            </w:r>
            <w:r w:rsidR="00CA556D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CA556D" w:rsidRPr="00CA556D">
              <w:rPr>
                <w:rFonts w:ascii="Arial" w:hAnsi="Arial" w:cs="Arial"/>
                <w:sz w:val="20"/>
                <w:szCs w:val="20"/>
                <w:lang w:val="en-US"/>
              </w:rPr>
              <w:t>8.2.4.2.1.2</w:t>
            </w:r>
            <w:r w:rsidR="00CA556D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CA556D" w:rsidRPr="00CA556D">
              <w:rPr>
                <w:rFonts w:ascii="Arial" w:hAnsi="Arial" w:cs="Arial"/>
                <w:sz w:val="20"/>
                <w:szCs w:val="20"/>
                <w:lang w:val="en-US"/>
              </w:rPr>
              <w:t>8.2.4.3.1.2,</w:t>
            </w:r>
            <w:r w:rsidR="00CA556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A556D" w:rsidRPr="00CA556D">
              <w:rPr>
                <w:rFonts w:ascii="Arial" w:hAnsi="Arial" w:cs="Arial"/>
                <w:sz w:val="20"/>
                <w:szCs w:val="20"/>
                <w:lang w:val="en-US"/>
              </w:rPr>
              <w:t>8.2.6.1.1.3</w:t>
            </w:r>
            <w:r w:rsidR="00B17278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B17278" w:rsidRPr="00B172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MR-DC &amp; NR CA </w:t>
            </w:r>
            <w:proofErr w:type="spellStart"/>
            <w:r w:rsidR="00B17278" w:rsidRPr="00B172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enh</w:t>
            </w:r>
            <w:proofErr w:type="spellEnd"/>
            <w:r w:rsidR="00B172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B17278" w:rsidRPr="00B172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B172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B17278" w:rsidRPr="00B17278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B1727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17278" w:rsidRPr="00B17278">
              <w:rPr>
                <w:rFonts w:ascii="Arial" w:hAnsi="Arial" w:cs="Arial"/>
                <w:sz w:val="20"/>
                <w:szCs w:val="20"/>
                <w:lang w:val="en-US"/>
              </w:rPr>
              <w:t>8.2.4.1.1.4, 8.2.4.1.1.5, 8.2.4.1.1.6</w:t>
            </w:r>
            <w:r w:rsidR="00B17278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</w:p>
          <w:p w14:paraId="5587FB93" w14:textId="568F8200" w:rsidR="009F7A03" w:rsidRDefault="009F7A03" w:rsidP="00BB2B12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200AA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IMS_NR5GC test suite</w:t>
            </w:r>
            <w:r w:rsidRPr="00200AA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00AA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Emergency Calls</w:t>
            </w:r>
            <w:r w:rsidRPr="00200AA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10.</w:t>
            </w:r>
            <w:r w:rsidR="00200AA7" w:rsidRPr="00200AA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1</w:t>
            </w:r>
            <w:r w:rsidR="00954040" w:rsidRPr="00200AA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4</w:t>
            </w:r>
          </w:p>
          <w:p w14:paraId="5A7B12B7" w14:textId="428FA6A7" w:rsidR="00CD2E6A" w:rsidRPr="00200AA7" w:rsidRDefault="00CD2E6A" w:rsidP="00BB2B1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NBIOT</w:t>
            </w:r>
            <w:r w:rsidRPr="00200AA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200AA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MAC</w:t>
            </w:r>
            <w:r w:rsidRPr="00CD2E6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22.3.1.11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br/>
              <w:t>RRC</w:t>
            </w:r>
            <w:r w:rsidRPr="00CD2E6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22.4.14a</w:t>
            </w:r>
          </w:p>
          <w:p w14:paraId="288EDECB" w14:textId="5EA7A49C" w:rsidR="009302D3" w:rsidRPr="00250795" w:rsidRDefault="003B2A78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079C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1079CB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759B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NEDC</w:t>
            </w:r>
            <w:r w:rsidR="007C177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C759BC" w:rsidRPr="00C759BC">
              <w:rPr>
                <w:rFonts w:ascii="Arial" w:hAnsi="Arial" w:cs="Arial"/>
                <w:sz w:val="20"/>
                <w:szCs w:val="20"/>
                <w:lang w:val="en-US"/>
              </w:rPr>
              <w:t>: 8.2.2.5.3, 8.2.3.1.2, 8.2.3.2.2</w:t>
            </w:r>
            <w:r w:rsidR="00C759BC" w:rsidRPr="00C759B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302D3" w:rsidRP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and Services</w:t>
            </w:r>
            <w:r w:rsidR="00E06997" w:rsidRP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9302D3" w:rsidRPr="001079CB">
              <w:rPr>
                <w:rFonts w:ascii="Arial" w:hAnsi="Arial" w:cs="Arial"/>
                <w:sz w:val="20"/>
                <w:szCs w:val="20"/>
                <w:lang w:val="en-US"/>
              </w:rPr>
              <w:t>: 11.</w:t>
            </w:r>
            <w:r w:rsidR="001079CB" w:rsidRPr="001079CB">
              <w:rPr>
                <w:rFonts w:ascii="Arial" w:hAnsi="Arial" w:cs="Arial"/>
                <w:sz w:val="20"/>
                <w:szCs w:val="20"/>
                <w:lang w:val="en-US"/>
              </w:rPr>
              <w:t>4.10a</w:t>
            </w:r>
            <w:r w:rsidR="001079CB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079CB" w:rsidRP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and Services </w:t>
            </w:r>
            <w:proofErr w:type="spellStart"/>
            <w:r w:rsid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eCall</w:t>
            </w:r>
            <w:proofErr w:type="spellEnd"/>
            <w:r w:rsid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1079CB" w:rsidRP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1079CB" w:rsidRPr="00250795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250795" w:rsidRPr="00250795">
              <w:rPr>
                <w:rFonts w:ascii="Arial" w:hAnsi="Arial" w:cs="Arial"/>
                <w:sz w:val="20"/>
                <w:szCs w:val="20"/>
                <w:lang w:val="en-US"/>
              </w:rPr>
              <w:t>11.5.4</w:t>
            </w:r>
            <w:r w:rsidR="00250795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250795" w:rsidRPr="00250795">
              <w:rPr>
                <w:rFonts w:ascii="Arial" w:hAnsi="Arial" w:cs="Arial"/>
                <w:sz w:val="20"/>
                <w:szCs w:val="20"/>
                <w:lang w:val="en-US"/>
              </w:rPr>
              <w:t>, 11.5.6</w:t>
            </w:r>
            <w:r w:rsidR="00250795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250795" w:rsidRPr="00250795">
              <w:rPr>
                <w:rFonts w:ascii="Arial" w:hAnsi="Arial" w:cs="Arial"/>
                <w:sz w:val="20"/>
                <w:szCs w:val="20"/>
                <w:lang w:val="en-US"/>
              </w:rPr>
              <w:t>, 11.5.7, 11.5.12</w:t>
            </w:r>
            <w:r w:rsidR="00250795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</w:p>
          <w:p w14:paraId="33D16C27" w14:textId="5A3DA899" w:rsidR="00EB2AD8" w:rsidRDefault="00BB2B12" w:rsidP="00C55D3E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385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1E282C" w:rsidRPr="009B43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05D55" w:rsidRPr="009B43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E06997" w:rsidRPr="009B43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IIOT Rel-16</w:t>
            </w:r>
            <w:r w:rsidR="00C05D55" w:rsidRPr="009B4385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6D40D8" w:rsidRPr="009B4385">
              <w:rPr>
                <w:rFonts w:ascii="Arial" w:hAnsi="Arial" w:cs="Arial"/>
                <w:sz w:val="20"/>
                <w:szCs w:val="20"/>
                <w:lang w:val="en-US"/>
              </w:rPr>
              <w:t>7.</w:t>
            </w:r>
            <w:r w:rsidR="006D40D8" w:rsidRPr="006D40D8">
              <w:rPr>
                <w:rFonts w:ascii="Arial" w:hAnsi="Arial" w:cs="Arial"/>
                <w:sz w:val="20"/>
                <w:szCs w:val="20"/>
                <w:lang w:val="en-US"/>
              </w:rPr>
              <w:t>1.1.6.4, 7.1.1.6.5</w:t>
            </w:r>
            <w:r w:rsidR="006D40D8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D40D8" w:rsidRPr="00640C4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lastRenderedPageBreak/>
              <w:t xml:space="preserve">MAC </w:t>
            </w:r>
            <w:proofErr w:type="spellStart"/>
            <w:r w:rsidR="006D40D8" w:rsidRPr="00640C4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</w:t>
            </w:r>
            <w:proofErr w:type="spellEnd"/>
            <w:r w:rsidR="006D40D8" w:rsidRPr="00640C4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Rel-16:</w:t>
            </w:r>
            <w:r w:rsidR="006D40D8" w:rsidRPr="00640C40">
              <w:rPr>
                <w:lang w:val="en-US"/>
              </w:rPr>
              <w:t xml:space="preserve"> </w:t>
            </w:r>
            <w:r w:rsidR="006D40D8" w:rsidRPr="006D40D8">
              <w:rPr>
                <w:rFonts w:ascii="Arial" w:hAnsi="Arial" w:cs="Arial"/>
                <w:sz w:val="20"/>
                <w:szCs w:val="20"/>
                <w:lang w:val="en-US"/>
              </w:rPr>
              <w:t>7.1.1.12.4.1, 7.1.1.12.4.2, 7.1.1.12.4.3</w:t>
            </w:r>
            <w:r w:rsidR="009B438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B43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 w:rsidR="009B4385" w:rsidRPr="009B43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IIOT Rel-16</w:t>
            </w:r>
            <w:r w:rsidR="009B4385" w:rsidRPr="009B4385">
              <w:rPr>
                <w:rFonts w:ascii="Arial" w:hAnsi="Arial" w:cs="Arial"/>
                <w:sz w:val="20"/>
                <w:szCs w:val="20"/>
                <w:lang w:val="en-US"/>
              </w:rPr>
              <w:t>: 7</w:t>
            </w:r>
            <w:r w:rsidR="009B4385">
              <w:rPr>
                <w:rFonts w:ascii="Arial" w:hAnsi="Arial" w:cs="Arial"/>
                <w:sz w:val="20"/>
                <w:szCs w:val="20"/>
                <w:lang w:val="en-US"/>
              </w:rPr>
              <w:t>.1.3.5.6.1</w:t>
            </w:r>
            <w:r w:rsidR="006972E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972EA" w:rsidRPr="00957B5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</w:t>
            </w:r>
            <w:r w:rsidR="006972E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</w:t>
            </w:r>
            <w:r w:rsidR="006972EA" w:rsidRPr="00957B5D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6972EA" w:rsidRPr="00EF0C20">
              <w:rPr>
                <w:rFonts w:ascii="Arial" w:hAnsi="Arial" w:cs="Arial"/>
                <w:sz w:val="20"/>
                <w:szCs w:val="20"/>
                <w:lang w:val="en-US"/>
              </w:rPr>
              <w:t>8.2.2.2.2</w:t>
            </w:r>
            <w:r w:rsidR="00C05D55" w:rsidRPr="00F64AEE">
              <w:rPr>
                <w:rFonts w:ascii="Arial" w:hAnsi="Arial" w:cs="Arial"/>
                <w:sz w:val="20"/>
                <w:szCs w:val="20"/>
                <w:highlight w:val="yellow"/>
                <w:u w:val="single"/>
                <w:lang w:val="en-US"/>
              </w:rPr>
              <w:br/>
            </w:r>
            <w:r w:rsidR="00C05D55" w:rsidRPr="00957B5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036FA7" w:rsidRPr="00957B5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C05D55" w:rsidRPr="00957B5D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957B5D" w:rsidRPr="00957B5D">
              <w:rPr>
                <w:rFonts w:ascii="Arial" w:hAnsi="Arial" w:cs="Arial"/>
                <w:sz w:val="20"/>
                <w:szCs w:val="20"/>
                <w:lang w:val="en-US"/>
              </w:rPr>
              <w:t>8.1.5.9.2</w:t>
            </w:r>
            <w:r w:rsidR="00036FA7" w:rsidRPr="00F64AEE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="00036FA7" w:rsidRPr="007030B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SON MDT Rel-16</w:t>
            </w:r>
            <w:r w:rsidR="00036FA7" w:rsidRPr="007030B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030B7" w:rsidRPr="007030B7">
              <w:rPr>
                <w:rFonts w:ascii="Arial" w:hAnsi="Arial" w:cs="Arial"/>
                <w:sz w:val="20"/>
                <w:szCs w:val="20"/>
                <w:lang w:val="en-US"/>
              </w:rPr>
              <w:t>8.1.6.1.3.6</w:t>
            </w:r>
            <w:r w:rsidR="00EF0C20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05D55" w:rsidRPr="00A161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</w:t>
            </w:r>
            <w:r w:rsidR="00A16108" w:rsidRPr="00A161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</w:t>
            </w:r>
            <w:r w:rsidR="00C05D55" w:rsidRPr="00A161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</w:t>
            </w:r>
            <w:r w:rsidR="00036FA7" w:rsidRPr="00A161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NPN Rel-16</w:t>
            </w:r>
            <w:r w:rsidR="00C05D55" w:rsidRPr="00A1610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A16108" w:rsidRPr="00A16108">
              <w:rPr>
                <w:rFonts w:ascii="Arial" w:hAnsi="Arial" w:cs="Arial"/>
                <w:sz w:val="20"/>
                <w:szCs w:val="20"/>
                <w:lang w:val="en-US"/>
              </w:rPr>
              <w:t>10.1.7.1</w:t>
            </w:r>
            <w:r w:rsidR="00C05D55" w:rsidRPr="00F64AEE">
              <w:rPr>
                <w:rFonts w:ascii="Arial" w:hAnsi="Arial" w:cs="Arial"/>
                <w:sz w:val="20"/>
                <w:szCs w:val="20"/>
                <w:highlight w:val="yellow"/>
                <w:u w:val="single"/>
                <w:lang w:val="en-US"/>
              </w:rPr>
              <w:br/>
            </w:r>
            <w:r w:rsidR="00C05D55" w:rsidRPr="001B0E8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and Services</w:t>
            </w:r>
            <w:r w:rsidR="00A3445D" w:rsidRPr="001B0E8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1B0E80" w:rsidRPr="001B0E8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eCall</w:t>
            </w:r>
            <w:proofErr w:type="spellEnd"/>
            <w:r w:rsidR="001B0E80" w:rsidRPr="001B0E8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A3445D" w:rsidRPr="001B0E8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1B0E80" w:rsidRPr="001B0E8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="00C05D55" w:rsidRPr="001B0E80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C177F">
              <w:rPr>
                <w:rFonts w:ascii="Arial" w:hAnsi="Arial" w:cs="Arial"/>
                <w:sz w:val="20"/>
                <w:szCs w:val="20"/>
                <w:lang w:val="en-US"/>
              </w:rPr>
              <w:t xml:space="preserve">11.3.10, </w:t>
            </w:r>
            <w:r w:rsidR="00C05D55" w:rsidRPr="001B0E80">
              <w:rPr>
                <w:rFonts w:ascii="Arial" w:hAnsi="Arial" w:cs="Arial"/>
                <w:sz w:val="20"/>
                <w:szCs w:val="20"/>
                <w:lang w:val="en-US"/>
              </w:rPr>
              <w:t>11.</w:t>
            </w:r>
            <w:r w:rsidR="001B0E80" w:rsidRPr="001B0E80">
              <w:rPr>
                <w:rFonts w:ascii="Arial" w:hAnsi="Arial" w:cs="Arial"/>
                <w:sz w:val="20"/>
                <w:szCs w:val="20"/>
                <w:lang w:val="en-US"/>
              </w:rPr>
              <w:t>5.5</w:t>
            </w:r>
            <w:r w:rsidR="00731A0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31A0C" w:rsidRPr="00731A0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NR </w:t>
            </w:r>
            <w:proofErr w:type="spellStart"/>
            <w:r w:rsidR="00731A0C" w:rsidRPr="00731A0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Sidelink</w:t>
            </w:r>
            <w:proofErr w:type="spellEnd"/>
            <w:r w:rsidR="00731A0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731A0C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C177F" w:rsidRPr="00731A0C">
              <w:rPr>
                <w:rFonts w:ascii="Arial" w:hAnsi="Arial" w:cs="Arial"/>
                <w:sz w:val="20"/>
                <w:szCs w:val="20"/>
                <w:lang w:val="en-US"/>
              </w:rPr>
              <w:t xml:space="preserve">12.1.3.1, 12.1.3.3, </w:t>
            </w:r>
            <w:r w:rsidR="00731A0C" w:rsidRPr="00731A0C">
              <w:rPr>
                <w:rFonts w:ascii="Arial" w:hAnsi="Arial" w:cs="Arial"/>
                <w:sz w:val="20"/>
                <w:szCs w:val="20"/>
                <w:lang w:val="en-US"/>
              </w:rPr>
              <w:t>12.1.4.1, 12.1.4.2, 12.1.6.1, 12.1.6.2</w:t>
            </w:r>
            <w:r w:rsidR="00C55D3E" w:rsidRPr="00F64AEE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="00C05D55" w:rsidRPr="00731A0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V2X NAS</w:t>
            </w:r>
            <w:r w:rsidR="00A3445D" w:rsidRPr="00731A0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C05D55" w:rsidRPr="00731A0C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31A0C" w:rsidRPr="00731A0C">
              <w:rPr>
                <w:rFonts w:ascii="Arial" w:hAnsi="Arial" w:cs="Arial"/>
                <w:sz w:val="20"/>
                <w:szCs w:val="20"/>
                <w:lang w:val="en-US"/>
              </w:rPr>
              <w:t>13.2.2, 13.2.3, 13.2.4</w:t>
            </w:r>
            <w:r w:rsidR="00FB760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B2AD8" w:rsidRPr="008853B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NR-DC now applicable for FR1</w:t>
            </w:r>
            <w:r w:rsidR="00EB2AD8" w:rsidRPr="008853BE">
              <w:rPr>
                <w:rFonts w:ascii="Arial" w:hAnsi="Arial" w:cs="Arial"/>
                <w:sz w:val="20"/>
                <w:szCs w:val="20"/>
                <w:lang w:val="en-US"/>
              </w:rPr>
              <w:t>: 7.1.1.11.1, 7.1.3.5.2, 7.1.3.5.3, 7.1.3.5.5, 8.2.2.1.2, 8.2.2.2.2, 8.2.2.3.2, 8.2.2.4.2, 8.2.2.5.2, 8.2.2.7.2, 8.2.2.8.2, 8.2.2.9.2, 8.2.3.11.3, 8.2.3.14.2, 8.2.3.16.2, 8.2.3.17.2, 8.2.5.1.2, 8.2.5.2.2, 8.2.5.3.2, 8.2.5.4.2, 8.2.6.1.2.1, 8.2.6.2.2, 8.2.7.2.1</w:t>
            </w:r>
          </w:p>
          <w:p w14:paraId="56CFBD6F" w14:textId="0B88CCB8" w:rsidR="007F780A" w:rsidRPr="00F64AEE" w:rsidRDefault="007F780A" w:rsidP="00C55D3E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</w:t>
            </w:r>
            <w:r w:rsidRPr="009B4385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9B43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posSIB</w:t>
            </w:r>
            <w:proofErr w:type="spellEnd"/>
            <w:r w:rsidR="006972E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7F780A">
              <w:rPr>
                <w:rFonts w:ascii="Arial" w:hAnsi="Arial" w:cs="Arial"/>
                <w:sz w:val="20"/>
                <w:szCs w:val="20"/>
                <w:lang w:val="en-US"/>
              </w:rPr>
              <w:t>: 9.4.1.20s, 9.4.1.21s, 9.4.1.23s, 9.4.1.24s, 9.4.1.25s, 9.4.2.20s, 9.4.2.21s, 9.4.2.23s, 9.4.2.24s, 9.4.2.25s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3E7BFB78" w14:textId="060EFE0F" w:rsidR="00C55D3E" w:rsidRPr="00466E16" w:rsidRDefault="00F13965" w:rsidP="00C55D3E">
            <w:pPr>
              <w:pStyle w:val="NormalWeb"/>
            </w:pPr>
            <w:r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MCX</w:t>
            </w:r>
            <w:r w:rsidR="00C55D3E"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="00C55D3E"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Group Call </w:t>
            </w:r>
            <w:proofErr w:type="spellStart"/>
            <w:r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MCVideo</w:t>
            </w:r>
            <w:proofErr w:type="spellEnd"/>
            <w:r w:rsidR="00C55D3E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C55D3E" w:rsidRPr="00466E16">
              <w:rPr>
                <w:lang w:val="en-US"/>
              </w:rPr>
              <w:t xml:space="preserve"> </w:t>
            </w:r>
            <w:r w:rsidRPr="00466E16">
              <w:rPr>
                <w:rFonts w:ascii="Arial" w:hAnsi="Arial" w:cs="Arial"/>
                <w:sz w:val="20"/>
                <w:szCs w:val="20"/>
                <w:lang w:val="en-US"/>
              </w:rPr>
              <w:t>6.1.1.1, 6.1.1.2, 6.1.1.3, 6.1.1.4, 6.1.1.5, 6.1.1.6., 6.1.1.7, 6.1.1.8, 6.1.1.9, 6.1.1.10, 6.1.1.11, 6.1.1.12, 6.1.1.13</w:t>
            </w:r>
          </w:p>
          <w:p w14:paraId="4B6D78A6" w14:textId="41BA585D" w:rsidR="00F13965" w:rsidRPr="00466E16" w:rsidRDefault="00A40428" w:rsidP="00F13965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 w:rsidR="00F13965"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13965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5GMM </w:t>
            </w:r>
            <w:proofErr w:type="spellStart"/>
            <w:r w:rsidR="00F13965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eNS</w:t>
            </w:r>
            <w:proofErr w:type="spellEnd"/>
            <w:r w:rsidR="006858BD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466E1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13965" w:rsidRPr="00466E16">
              <w:rPr>
                <w:rFonts w:ascii="Arial" w:hAnsi="Arial" w:cs="Arial"/>
                <w:sz w:val="20"/>
                <w:szCs w:val="20"/>
                <w:lang w:val="en-US"/>
              </w:rPr>
              <w:t>9.1.10.4</w:t>
            </w:r>
            <w:r w:rsidR="00E1339E" w:rsidRPr="00466E16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13965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and Services </w:t>
            </w:r>
            <w:proofErr w:type="spellStart"/>
            <w:r w:rsidR="00F13965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eCall</w:t>
            </w:r>
            <w:proofErr w:type="spellEnd"/>
            <w:r w:rsidR="00F13965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E1339E" w:rsidRPr="00466E1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13965" w:rsidRPr="00466E16">
              <w:rPr>
                <w:rFonts w:ascii="Arial" w:hAnsi="Arial" w:cs="Arial"/>
                <w:sz w:val="20"/>
                <w:szCs w:val="20"/>
                <w:lang w:val="en-US"/>
              </w:rPr>
              <w:t>11.5.1, 11.5.2</w:t>
            </w:r>
          </w:p>
          <w:p w14:paraId="52440E66" w14:textId="7B0CF24A" w:rsidR="00A40428" w:rsidRPr="00FB7609" w:rsidRDefault="00F13965" w:rsidP="00F13965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466E16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E1339E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NR </w:t>
            </w:r>
            <w:proofErr w:type="spellStart"/>
            <w:r w:rsidR="00E1339E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sidelink</w:t>
            </w:r>
            <w:proofErr w:type="spellEnd"/>
            <w:r w:rsidR="005160C3" w:rsidRPr="00466E1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E1339E" w:rsidRPr="00466E1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466E16">
              <w:rPr>
                <w:rFonts w:ascii="Arial" w:hAnsi="Arial" w:cs="Arial"/>
                <w:sz w:val="20"/>
                <w:szCs w:val="20"/>
                <w:lang w:val="en-US"/>
              </w:rPr>
              <w:t>12.1.3.2, 12.2.5.3</w:t>
            </w:r>
            <w:r w:rsidR="00FB760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B2AD8" w:rsidRPr="008853B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NR-DC now applicable for FR1</w:t>
            </w:r>
            <w:r w:rsidR="00EB2AD8" w:rsidRPr="008853BE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E1339E" w:rsidRPr="008853B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B7609" w:rsidRPr="008853BE">
              <w:rPr>
                <w:rFonts w:ascii="Arial" w:hAnsi="Arial" w:cs="Arial"/>
                <w:sz w:val="20"/>
                <w:szCs w:val="20"/>
                <w:lang w:val="en-US"/>
              </w:rPr>
              <w:t>8.2.6.1.2.2, 8.2.6.1.2.3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676A400F" w:rsidR="00BA3330" w:rsidRPr="00B33E37" w:rsidRDefault="003D342A" w:rsidP="0055583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027B7D4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4D82C8A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4F2B0F8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08289FEF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363BFF4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0A13A3A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2AB168F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6E704A5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1CF5445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36091DA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6902BDB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63A1CF23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46283E73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F64AEE">
              <w:rPr>
                <w:rFonts w:ascii="Arial" w:hAnsi="Arial" w:cs="Arial"/>
              </w:rPr>
              <w:t>22wk37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7963B002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1E3502C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405704D9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76DB8B22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3C807D2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31EB3D7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74809D3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F64AEE">
              <w:rPr>
                <w:rFonts w:ascii="Arial" w:hAnsi="Arial" w:cs="Arial"/>
              </w:rPr>
              <w:t>22wk37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3E5FBB51" w14:textId="77777777" w:rsidR="006972EA" w:rsidRPr="006972EA" w:rsidRDefault="006972EA" w:rsidP="006972EA">
            <w:pPr>
              <w:spacing w:after="0"/>
              <w:rPr>
                <w:rFonts w:ascii="Arial" w:hAnsi="Arial" w:cs="Arial"/>
              </w:rPr>
            </w:pPr>
            <w:r w:rsidRPr="006972EA">
              <w:rPr>
                <w:rFonts w:ascii="Arial" w:hAnsi="Arial" w:cs="Arial"/>
              </w:rPr>
              <w:t xml:space="preserve">This delivery </w:t>
            </w:r>
            <w:proofErr w:type="spellStart"/>
            <w:r w:rsidRPr="006972EA">
              <w:rPr>
                <w:rFonts w:ascii="Arial" w:hAnsi="Arial" w:cs="Arial"/>
              </w:rPr>
              <w:t>analyzed</w:t>
            </w:r>
            <w:proofErr w:type="spellEnd"/>
            <w:r w:rsidRPr="006972EA">
              <w:rPr>
                <w:rFonts w:ascii="Arial" w:hAnsi="Arial" w:cs="Arial"/>
              </w:rPr>
              <w:t xml:space="preserve"> correctly with:</w:t>
            </w:r>
          </w:p>
          <w:p w14:paraId="79A1F1A8" w14:textId="77777777" w:rsidR="006972EA" w:rsidRPr="006972EA" w:rsidRDefault="006972EA" w:rsidP="006972EA">
            <w:pPr>
              <w:spacing w:after="0"/>
              <w:rPr>
                <w:rFonts w:ascii="Arial" w:hAnsi="Arial" w:cs="Arial"/>
              </w:rPr>
            </w:pPr>
            <w:r w:rsidRPr="006972EA">
              <w:rPr>
                <w:rFonts w:ascii="Arial" w:hAnsi="Arial" w:cs="Arial"/>
              </w:rPr>
              <w:t xml:space="preserve">- </w:t>
            </w:r>
            <w:proofErr w:type="spellStart"/>
            <w:r w:rsidRPr="006972EA">
              <w:rPr>
                <w:rFonts w:ascii="Arial" w:hAnsi="Arial" w:cs="Arial"/>
              </w:rPr>
              <w:t>Devoteam</w:t>
            </w:r>
            <w:proofErr w:type="spellEnd"/>
            <w:r w:rsidRPr="006972EA">
              <w:rPr>
                <w:rFonts w:ascii="Arial" w:hAnsi="Arial" w:cs="Arial"/>
              </w:rPr>
              <w:t xml:space="preserve"> TTCN-3 Toolbox</w:t>
            </w:r>
          </w:p>
          <w:p w14:paraId="54C0B510" w14:textId="77777777" w:rsidR="006972EA" w:rsidRPr="006972EA" w:rsidRDefault="006972EA" w:rsidP="006972EA">
            <w:pPr>
              <w:spacing w:after="0"/>
              <w:rPr>
                <w:rFonts w:ascii="Arial" w:hAnsi="Arial" w:cs="Arial"/>
              </w:rPr>
            </w:pPr>
            <w:r w:rsidRPr="006972EA">
              <w:rPr>
                <w:rFonts w:ascii="Arial" w:hAnsi="Arial" w:cs="Arial"/>
              </w:rPr>
              <w:t xml:space="preserve">- </w:t>
            </w:r>
            <w:proofErr w:type="spellStart"/>
            <w:r w:rsidRPr="006972EA">
              <w:rPr>
                <w:rFonts w:ascii="Arial" w:hAnsi="Arial" w:cs="Arial"/>
              </w:rPr>
              <w:t>Elvior</w:t>
            </w:r>
            <w:proofErr w:type="spellEnd"/>
            <w:r w:rsidRPr="006972EA">
              <w:rPr>
                <w:rFonts w:ascii="Arial" w:hAnsi="Arial" w:cs="Arial"/>
              </w:rPr>
              <w:t xml:space="preserve"> </w:t>
            </w:r>
            <w:proofErr w:type="spellStart"/>
            <w:r w:rsidRPr="006972EA">
              <w:rPr>
                <w:rFonts w:ascii="Arial" w:hAnsi="Arial" w:cs="Arial"/>
              </w:rPr>
              <w:t>TestCast</w:t>
            </w:r>
            <w:proofErr w:type="spellEnd"/>
          </w:p>
          <w:p w14:paraId="7FEF0A8A" w14:textId="77777777" w:rsidR="006972EA" w:rsidRPr="006972EA" w:rsidRDefault="006972EA" w:rsidP="006972EA">
            <w:pPr>
              <w:spacing w:after="0"/>
              <w:rPr>
                <w:rFonts w:ascii="Arial" w:hAnsi="Arial" w:cs="Arial"/>
              </w:rPr>
            </w:pPr>
            <w:r w:rsidRPr="006972EA">
              <w:rPr>
                <w:rFonts w:ascii="Arial" w:hAnsi="Arial" w:cs="Arial"/>
              </w:rPr>
              <w:t>- Ericsson Titan</w:t>
            </w:r>
          </w:p>
          <w:p w14:paraId="10744746" w14:textId="77777777" w:rsidR="006972EA" w:rsidRPr="006972EA" w:rsidRDefault="006972EA" w:rsidP="006972EA">
            <w:pPr>
              <w:spacing w:after="0"/>
              <w:rPr>
                <w:rFonts w:ascii="Arial" w:hAnsi="Arial" w:cs="Arial"/>
              </w:rPr>
            </w:pPr>
            <w:r w:rsidRPr="006972EA">
              <w:rPr>
                <w:rFonts w:ascii="Arial" w:hAnsi="Arial" w:cs="Arial"/>
              </w:rPr>
              <w:t>- IBM Rational System Tester (with minor errors)</w:t>
            </w:r>
          </w:p>
          <w:p w14:paraId="759067E9" w14:textId="57DEF4B6" w:rsidR="002C69BD" w:rsidRPr="00B33E37" w:rsidRDefault="006972EA" w:rsidP="006972E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6972EA">
              <w:rPr>
                <w:rFonts w:ascii="Arial" w:hAnsi="Arial" w:cs="Arial"/>
              </w:rPr>
              <w:t xml:space="preserve">- Spirent </w:t>
            </w:r>
            <w:proofErr w:type="spellStart"/>
            <w:r w:rsidRPr="006972EA">
              <w:rPr>
                <w:rFonts w:ascii="Arial" w:hAnsi="Arial" w:cs="Arial"/>
              </w:rPr>
              <w:t>TTworkbench</w:t>
            </w:r>
            <w:proofErr w:type="spellEnd"/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37D84" w14:textId="77777777" w:rsidR="00120243" w:rsidRDefault="00120243">
      <w:r>
        <w:separator/>
      </w:r>
    </w:p>
  </w:endnote>
  <w:endnote w:type="continuationSeparator" w:id="0">
    <w:p w14:paraId="7F26E276" w14:textId="77777777" w:rsidR="00120243" w:rsidRDefault="00120243">
      <w:r>
        <w:continuationSeparator/>
      </w:r>
    </w:p>
  </w:endnote>
  <w:endnote w:type="continuationNotice" w:id="1">
    <w:p w14:paraId="2C2322C4" w14:textId="77777777" w:rsidR="00120243" w:rsidRDefault="00120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31C02" w14:textId="77777777" w:rsidR="00120243" w:rsidRDefault="00120243">
      <w:r>
        <w:separator/>
      </w:r>
    </w:p>
  </w:footnote>
  <w:footnote w:type="continuationSeparator" w:id="0">
    <w:p w14:paraId="7F8BA67F" w14:textId="77777777" w:rsidR="00120243" w:rsidRDefault="00120243">
      <w:r>
        <w:continuationSeparator/>
      </w:r>
    </w:p>
  </w:footnote>
  <w:footnote w:type="continuationNotice" w:id="1">
    <w:p w14:paraId="4CD2D3F0" w14:textId="77777777" w:rsidR="00120243" w:rsidRDefault="001202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3"/>
  </w:num>
  <w:num w:numId="4" w16cid:durableId="2069642007">
    <w:abstractNumId w:val="30"/>
  </w:num>
  <w:num w:numId="5" w16cid:durableId="1266621762">
    <w:abstractNumId w:val="27"/>
  </w:num>
  <w:num w:numId="6" w16cid:durableId="1673994655">
    <w:abstractNumId w:val="19"/>
  </w:num>
  <w:num w:numId="7" w16cid:durableId="489563123">
    <w:abstractNumId w:val="25"/>
  </w:num>
  <w:num w:numId="8" w16cid:durableId="1873807082">
    <w:abstractNumId w:val="17"/>
  </w:num>
  <w:num w:numId="9" w16cid:durableId="17005126">
    <w:abstractNumId w:val="26"/>
  </w:num>
  <w:num w:numId="10" w16cid:durableId="917054004">
    <w:abstractNumId w:val="23"/>
  </w:num>
  <w:num w:numId="11" w16cid:durableId="386689398">
    <w:abstractNumId w:val="22"/>
  </w:num>
  <w:num w:numId="12" w16cid:durableId="553195980">
    <w:abstractNumId w:val="15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4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29"/>
  </w:num>
  <w:num w:numId="23" w16cid:durableId="1063720130">
    <w:abstractNumId w:val="28"/>
  </w:num>
  <w:num w:numId="24" w16cid:durableId="1385713350">
    <w:abstractNumId w:val="21"/>
  </w:num>
  <w:num w:numId="25" w16cid:durableId="2080401447">
    <w:abstractNumId w:val="20"/>
  </w:num>
  <w:num w:numId="26" w16cid:durableId="789586469">
    <w:abstractNumId w:val="24"/>
  </w:num>
  <w:num w:numId="27" w16cid:durableId="1975021508">
    <w:abstractNumId w:val="18"/>
  </w:num>
  <w:num w:numId="28" w16cid:durableId="2135981710">
    <w:abstractNumId w:val="16"/>
  </w:num>
  <w:num w:numId="29" w16cid:durableId="1074932887">
    <w:abstractNumId w:val="12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3EAD"/>
    <w:rsid w:val="00014EA6"/>
    <w:rsid w:val="00015F27"/>
    <w:rsid w:val="0001648D"/>
    <w:rsid w:val="000178FC"/>
    <w:rsid w:val="00020CBA"/>
    <w:rsid w:val="000215E8"/>
    <w:rsid w:val="000236B6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7BA2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0E7E"/>
    <w:rsid w:val="000C3013"/>
    <w:rsid w:val="000C3794"/>
    <w:rsid w:val="000C4240"/>
    <w:rsid w:val="000C6645"/>
    <w:rsid w:val="000C7FDB"/>
    <w:rsid w:val="000D010B"/>
    <w:rsid w:val="000D224E"/>
    <w:rsid w:val="000D5101"/>
    <w:rsid w:val="000D6D2F"/>
    <w:rsid w:val="000D7D5A"/>
    <w:rsid w:val="000E2CC4"/>
    <w:rsid w:val="000E3471"/>
    <w:rsid w:val="000E39B7"/>
    <w:rsid w:val="000E4F19"/>
    <w:rsid w:val="000E514C"/>
    <w:rsid w:val="000E5F63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1DD"/>
    <w:rsid w:val="001A3BBE"/>
    <w:rsid w:val="001A3BD5"/>
    <w:rsid w:val="001A3F7E"/>
    <w:rsid w:val="001A5360"/>
    <w:rsid w:val="001A69CB"/>
    <w:rsid w:val="001A770E"/>
    <w:rsid w:val="001B0E80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E05D3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0AA7"/>
    <w:rsid w:val="002032F1"/>
    <w:rsid w:val="002033F0"/>
    <w:rsid w:val="00205E86"/>
    <w:rsid w:val="00210A05"/>
    <w:rsid w:val="00210BEA"/>
    <w:rsid w:val="00211385"/>
    <w:rsid w:val="0021313C"/>
    <w:rsid w:val="00215EE6"/>
    <w:rsid w:val="00215F76"/>
    <w:rsid w:val="0022006C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45FD"/>
    <w:rsid w:val="00264B79"/>
    <w:rsid w:val="002708F1"/>
    <w:rsid w:val="00270C8B"/>
    <w:rsid w:val="00272BC6"/>
    <w:rsid w:val="00273F7B"/>
    <w:rsid w:val="0027616B"/>
    <w:rsid w:val="00277E38"/>
    <w:rsid w:val="00277FF5"/>
    <w:rsid w:val="0028078C"/>
    <w:rsid w:val="00285122"/>
    <w:rsid w:val="00286B37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9BD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768A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4F7C"/>
    <w:rsid w:val="005B6520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EF9"/>
    <w:rsid w:val="00720257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606EF"/>
    <w:rsid w:val="00761550"/>
    <w:rsid w:val="007620A7"/>
    <w:rsid w:val="0076671D"/>
    <w:rsid w:val="00771F2A"/>
    <w:rsid w:val="00772A50"/>
    <w:rsid w:val="00773DBE"/>
    <w:rsid w:val="00775E27"/>
    <w:rsid w:val="00776510"/>
    <w:rsid w:val="007769D2"/>
    <w:rsid w:val="00777981"/>
    <w:rsid w:val="00781A31"/>
    <w:rsid w:val="00781E67"/>
    <w:rsid w:val="00784A04"/>
    <w:rsid w:val="007858DB"/>
    <w:rsid w:val="007876E3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20103"/>
    <w:rsid w:val="008225A0"/>
    <w:rsid w:val="0082312E"/>
    <w:rsid w:val="0082374B"/>
    <w:rsid w:val="00824E2F"/>
    <w:rsid w:val="00824ECA"/>
    <w:rsid w:val="00825096"/>
    <w:rsid w:val="0082626D"/>
    <w:rsid w:val="008317D5"/>
    <w:rsid w:val="00832612"/>
    <w:rsid w:val="00836310"/>
    <w:rsid w:val="00840469"/>
    <w:rsid w:val="00840849"/>
    <w:rsid w:val="008414FD"/>
    <w:rsid w:val="00841892"/>
    <w:rsid w:val="00843B24"/>
    <w:rsid w:val="00844368"/>
    <w:rsid w:val="00844540"/>
    <w:rsid w:val="00845C61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1BE9"/>
    <w:rsid w:val="008A5A63"/>
    <w:rsid w:val="008A78B6"/>
    <w:rsid w:val="008B036F"/>
    <w:rsid w:val="008B2F44"/>
    <w:rsid w:val="008B3424"/>
    <w:rsid w:val="008B3F9A"/>
    <w:rsid w:val="008B5DEE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57B7"/>
    <w:rsid w:val="009B58A2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445D"/>
    <w:rsid w:val="00A37677"/>
    <w:rsid w:val="00A40428"/>
    <w:rsid w:val="00A42001"/>
    <w:rsid w:val="00A4572C"/>
    <w:rsid w:val="00A4635E"/>
    <w:rsid w:val="00A527F6"/>
    <w:rsid w:val="00A57318"/>
    <w:rsid w:val="00A62AC4"/>
    <w:rsid w:val="00A62EA3"/>
    <w:rsid w:val="00A632AC"/>
    <w:rsid w:val="00A633C0"/>
    <w:rsid w:val="00A63F74"/>
    <w:rsid w:val="00A6654E"/>
    <w:rsid w:val="00A67B6D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20B4A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560B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579E"/>
    <w:rsid w:val="00BC64E1"/>
    <w:rsid w:val="00BC6D74"/>
    <w:rsid w:val="00BC76B5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2835"/>
    <w:rsid w:val="00C54911"/>
    <w:rsid w:val="00C55D3E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4D4B"/>
    <w:rsid w:val="00DA512B"/>
    <w:rsid w:val="00DB03B8"/>
    <w:rsid w:val="00DB115E"/>
    <w:rsid w:val="00DB1C8F"/>
    <w:rsid w:val="00DB3862"/>
    <w:rsid w:val="00DB4557"/>
    <w:rsid w:val="00DB6942"/>
    <w:rsid w:val="00DB73A9"/>
    <w:rsid w:val="00DB7C54"/>
    <w:rsid w:val="00DC044A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70A5B"/>
    <w:rsid w:val="00E746C5"/>
    <w:rsid w:val="00E756CA"/>
    <w:rsid w:val="00E76DBA"/>
    <w:rsid w:val="00E83098"/>
    <w:rsid w:val="00E839CA"/>
    <w:rsid w:val="00E84845"/>
    <w:rsid w:val="00E87B5E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5083"/>
    <w:rsid w:val="00F056A3"/>
    <w:rsid w:val="00F126AC"/>
    <w:rsid w:val="00F13965"/>
    <w:rsid w:val="00F15C24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4502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190</cp:revision>
  <cp:lastPrinted>2011-06-01T15:10:00Z</cp:lastPrinted>
  <dcterms:created xsi:type="dcterms:W3CDTF">2021-09-16T09:43:00Z</dcterms:created>
  <dcterms:modified xsi:type="dcterms:W3CDTF">2022-09-15T14:18:00Z</dcterms:modified>
</cp:coreProperties>
</file>