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2B32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7A85E1B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7D3157C3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6900C0DC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5CF39CD9" w14:textId="39AE36B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</w:t>
      </w:r>
      <w:r w:rsidR="008C5282">
        <w:rPr>
          <w:noProof/>
        </w:rPr>
        <w:t>2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08D52460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0A6CA6C" w14:textId="77777777" w:rsidTr="00EA0FB5">
        <w:trPr>
          <w:cantSplit/>
        </w:trPr>
        <w:tc>
          <w:tcPr>
            <w:tcW w:w="9923" w:type="dxa"/>
            <w:gridSpan w:val="2"/>
          </w:tcPr>
          <w:p w14:paraId="73E12DCB" w14:textId="7CBEF7A8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</w:t>
            </w:r>
            <w:r w:rsidR="008C5282">
              <w:rPr>
                <w:rFonts w:ascii="Arial" w:hAnsi="Arial"/>
                <w:b/>
                <w:sz w:val="24"/>
              </w:rPr>
              <w:t>2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8C5282">
              <w:rPr>
                <w:rFonts w:ascii="Arial" w:hAnsi="Arial"/>
                <w:b/>
                <w:sz w:val="24"/>
              </w:rPr>
              <w:t>12</w:t>
            </w:r>
          </w:p>
        </w:tc>
      </w:tr>
      <w:tr w:rsidR="00961A38" w:rsidRPr="00531139" w14:paraId="6C58CB25" w14:textId="77777777" w:rsidTr="00EA0FB5">
        <w:tc>
          <w:tcPr>
            <w:tcW w:w="3150" w:type="dxa"/>
          </w:tcPr>
          <w:p w14:paraId="39B0468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A8DC8B0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6B4B7F40" w14:textId="77777777" w:rsidTr="00EA0FB5">
        <w:tc>
          <w:tcPr>
            <w:tcW w:w="3150" w:type="dxa"/>
          </w:tcPr>
          <w:p w14:paraId="25764806" w14:textId="77777777" w:rsidR="00961A38" w:rsidRPr="00264B79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64B79">
              <w:rPr>
                <w:rFonts w:ascii="Arial" w:hAnsi="Arial"/>
                <w:b/>
              </w:rPr>
              <w:t>Source:</w:t>
            </w:r>
          </w:p>
        </w:tc>
        <w:tc>
          <w:tcPr>
            <w:tcW w:w="6773" w:type="dxa"/>
          </w:tcPr>
          <w:p w14:paraId="45B5D224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25DDF5E8" w14:textId="77777777" w:rsidTr="00EA0FB5">
        <w:tc>
          <w:tcPr>
            <w:tcW w:w="3150" w:type="dxa"/>
          </w:tcPr>
          <w:p w14:paraId="4A5DA1BA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05123092" w14:textId="4BCE24E7" w:rsidR="00961A38" w:rsidRPr="00215F76" w:rsidRDefault="008C5282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25</w:t>
            </w:r>
            <w:r w:rsidR="00BB2B12" w:rsidRPr="00BB2B12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March</w:t>
            </w:r>
            <w:r w:rsidR="00BB2B12">
              <w:rPr>
                <w:snapToGrid w:val="0"/>
                <w:color w:val="000000"/>
                <w:sz w:val="20"/>
                <w:lang w:val="de-DE" w:eastAsia="de-DE"/>
              </w:rPr>
              <w:t xml:space="preserve"> 202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</w:p>
        </w:tc>
      </w:tr>
      <w:tr w:rsidR="00BA3330" w:rsidRPr="00531139" w14:paraId="04630D97" w14:textId="77777777" w:rsidTr="00EA0FB5">
        <w:trPr>
          <w:trHeight w:val="559"/>
        </w:trPr>
        <w:tc>
          <w:tcPr>
            <w:tcW w:w="3150" w:type="dxa"/>
          </w:tcPr>
          <w:p w14:paraId="4F2F86D8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F63D367" w14:textId="753759E0" w:rsidR="00A805AD" w:rsidRPr="00B3560B" w:rsidRDefault="007606EF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- 38.331</w:t>
            </w:r>
            <w:r w:rsidR="00A805AD" w:rsidRPr="00B3560B">
              <w:rPr>
                <w:snapToGrid w:val="0"/>
                <w:sz w:val="20"/>
                <w:szCs w:val="20"/>
              </w:rPr>
              <w:t>: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  <w:r w:rsidR="00A805AD" w:rsidRPr="00B3560B">
              <w:rPr>
                <w:snapToGrid w:val="0"/>
                <w:sz w:val="20"/>
                <w:szCs w:val="20"/>
              </w:rPr>
              <w:t>Release 16, September 2021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5247790D" w14:textId="559593A2" w:rsidR="007606EF" w:rsidRPr="00B3560B" w:rsidRDefault="00A805AD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</w:t>
            </w:r>
            <w:r w:rsidR="007606EF" w:rsidRPr="00B3560B">
              <w:rPr>
                <w:snapToGrid w:val="0"/>
                <w:sz w:val="20"/>
                <w:szCs w:val="20"/>
              </w:rPr>
              <w:t>24.501: Release 16, March 2021</w:t>
            </w:r>
          </w:p>
          <w:p w14:paraId="6D54E3D5" w14:textId="3B2A5082" w:rsidR="00CE0199" w:rsidRPr="00B3560B" w:rsidRDefault="00DD030A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- 24.</w:t>
            </w:r>
            <w:r w:rsidR="001A2B4D" w:rsidRPr="00B3560B">
              <w:rPr>
                <w:snapToGrid w:val="0"/>
                <w:sz w:val="20"/>
                <w:szCs w:val="20"/>
              </w:rPr>
              <w:t>3</w:t>
            </w:r>
            <w:r w:rsidRPr="00B3560B">
              <w:rPr>
                <w:snapToGrid w:val="0"/>
                <w:sz w:val="20"/>
                <w:szCs w:val="20"/>
              </w:rPr>
              <w:t>01</w:t>
            </w:r>
            <w:r w:rsidR="00CE0199" w:rsidRPr="00B3560B">
              <w:rPr>
                <w:snapToGrid w:val="0"/>
                <w:sz w:val="20"/>
                <w:szCs w:val="20"/>
              </w:rPr>
              <w:t>: Release 1</w:t>
            </w:r>
            <w:r w:rsidR="001A2B4D" w:rsidRPr="00B3560B">
              <w:rPr>
                <w:snapToGrid w:val="0"/>
                <w:sz w:val="20"/>
                <w:szCs w:val="20"/>
              </w:rPr>
              <w:t>6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, </w:t>
            </w:r>
            <w:r w:rsidR="001A2B4D" w:rsidRPr="00B3560B">
              <w:rPr>
                <w:snapToGrid w:val="0"/>
                <w:sz w:val="20"/>
                <w:szCs w:val="20"/>
              </w:rPr>
              <w:t>September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 20</w:t>
            </w:r>
            <w:r w:rsidR="001A2B4D" w:rsidRPr="00B3560B">
              <w:rPr>
                <w:snapToGrid w:val="0"/>
                <w:sz w:val="20"/>
                <w:szCs w:val="20"/>
              </w:rPr>
              <w:t>20</w:t>
            </w:r>
            <w:r w:rsidR="00CE0199" w:rsidRPr="00B3560B">
              <w:rPr>
                <w:snapToGrid w:val="0"/>
                <w:sz w:val="20"/>
                <w:szCs w:val="20"/>
              </w:rPr>
              <w:t xml:space="preserve"> + </w:t>
            </w:r>
            <w:r w:rsidR="00390837" w:rsidRPr="00B3560B">
              <w:rPr>
                <w:snapToGrid w:val="0"/>
                <w:sz w:val="20"/>
                <w:szCs w:val="20"/>
              </w:rPr>
              <w:t>CR#3446(</w:t>
            </w:r>
            <w:r w:rsidR="00CE0199" w:rsidRPr="00B3560B">
              <w:rPr>
                <w:snapToGrid w:val="0"/>
                <w:sz w:val="20"/>
                <w:szCs w:val="20"/>
              </w:rPr>
              <w:t>C1-</w:t>
            </w:r>
            <w:r w:rsidR="001A2B4D" w:rsidRPr="00B3560B">
              <w:rPr>
                <w:snapToGrid w:val="0"/>
                <w:sz w:val="20"/>
                <w:szCs w:val="20"/>
              </w:rPr>
              <w:t>206080</w:t>
            </w:r>
            <w:r w:rsidR="00390837" w:rsidRPr="00B3560B">
              <w:rPr>
                <w:snapToGrid w:val="0"/>
                <w:sz w:val="20"/>
                <w:szCs w:val="20"/>
              </w:rPr>
              <w:t>)</w:t>
            </w:r>
            <w:r w:rsidR="001A2B4D" w:rsidRPr="00B3560B">
              <w:rPr>
                <w:snapToGrid w:val="0"/>
                <w:sz w:val="20"/>
                <w:szCs w:val="20"/>
              </w:rPr>
              <w:t xml:space="preserve"> and </w:t>
            </w:r>
            <w:r w:rsidR="00390837" w:rsidRPr="00B3560B">
              <w:rPr>
                <w:snapToGrid w:val="0"/>
                <w:sz w:val="20"/>
                <w:szCs w:val="20"/>
              </w:rPr>
              <w:t>CR#3448rev1(</w:t>
            </w:r>
            <w:r w:rsidR="006052E4" w:rsidRPr="00B3560B">
              <w:rPr>
                <w:snapToGrid w:val="0"/>
                <w:sz w:val="20"/>
                <w:szCs w:val="20"/>
              </w:rPr>
              <w:t>C1-206721</w:t>
            </w:r>
            <w:r w:rsidR="00390837" w:rsidRPr="00B3560B">
              <w:rPr>
                <w:snapToGrid w:val="0"/>
                <w:sz w:val="20"/>
                <w:szCs w:val="20"/>
              </w:rPr>
              <w:t>)</w:t>
            </w:r>
          </w:p>
          <w:p w14:paraId="04F2190C" w14:textId="77777777" w:rsidR="00607140" w:rsidRDefault="00607140" w:rsidP="00607140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- 24.281: Release 16, December 2021</w:t>
            </w:r>
          </w:p>
          <w:p w14:paraId="329B2548" w14:textId="5982A22F" w:rsidR="00607140" w:rsidRDefault="00607140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- 24.282: Release 16, September 2021</w:t>
            </w:r>
          </w:p>
          <w:p w14:paraId="5960A05D" w14:textId="3754284F" w:rsidR="00607140" w:rsidRDefault="007908E8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</w:t>
            </w:r>
            <w:r w:rsidR="00607140">
              <w:rPr>
                <w:snapToGrid w:val="0"/>
                <w:sz w:val="20"/>
                <w:szCs w:val="20"/>
              </w:rPr>
              <w:t>24.379: Release 16, December 2021</w:t>
            </w:r>
          </w:p>
          <w:p w14:paraId="20CC9058" w14:textId="50CD4FA2" w:rsidR="007908E8" w:rsidRPr="00B3560B" w:rsidRDefault="00607140" w:rsidP="007908E8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</w:t>
            </w:r>
            <w:r w:rsidR="007908E8" w:rsidRPr="00B3560B">
              <w:rPr>
                <w:snapToGrid w:val="0"/>
                <w:sz w:val="20"/>
                <w:szCs w:val="20"/>
              </w:rPr>
              <w:t xml:space="preserve">24.481: Release 16, September 2020 + CR#0048(C1-207189) </w:t>
            </w:r>
          </w:p>
          <w:p w14:paraId="013C84A3" w14:textId="02C8C608" w:rsidR="00B3560B" w:rsidRPr="00B3560B" w:rsidRDefault="007908E8" w:rsidP="00DD030A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 xml:space="preserve">- 24.484: Release 16, </w:t>
            </w:r>
            <w:r w:rsidR="00B3560B">
              <w:rPr>
                <w:snapToGrid w:val="0"/>
                <w:sz w:val="20"/>
                <w:szCs w:val="20"/>
              </w:rPr>
              <w:t>December 2021</w:t>
            </w:r>
            <w:r w:rsidRPr="00B3560B">
              <w:rPr>
                <w:snapToGrid w:val="0"/>
                <w:sz w:val="20"/>
                <w:szCs w:val="20"/>
              </w:rPr>
              <w:t xml:space="preserve"> </w:t>
            </w:r>
          </w:p>
          <w:p w14:paraId="6B89AE72" w14:textId="77777777" w:rsidR="00BA3330" w:rsidRPr="00B3560B" w:rsidRDefault="00DD030A" w:rsidP="00DD030A">
            <w:pPr>
              <w:pStyle w:val="TAL"/>
              <w:spacing w:before="60"/>
              <w:rPr>
                <w:b/>
                <w:bCs/>
                <w:snapToGrid w:val="0"/>
                <w:sz w:val="20"/>
                <w:szCs w:val="20"/>
              </w:rPr>
            </w:pPr>
            <w:r w:rsidRPr="00B3560B">
              <w:rPr>
                <w:snapToGrid w:val="0"/>
                <w:sz w:val="20"/>
                <w:szCs w:val="20"/>
              </w:rPr>
              <w:t>- Others: Release 1</w:t>
            </w:r>
            <w:r w:rsidR="001A2B4D" w:rsidRPr="00B3560B">
              <w:rPr>
                <w:snapToGrid w:val="0"/>
                <w:sz w:val="20"/>
                <w:szCs w:val="20"/>
              </w:rPr>
              <w:t>6</w:t>
            </w:r>
            <w:r w:rsidRPr="00B3560B">
              <w:rPr>
                <w:snapToGrid w:val="0"/>
                <w:sz w:val="20"/>
                <w:szCs w:val="20"/>
              </w:rPr>
              <w:t>, September 20</w:t>
            </w:r>
            <w:r w:rsidR="001A2B4D" w:rsidRPr="00B3560B">
              <w:rPr>
                <w:snapToGrid w:val="0"/>
                <w:sz w:val="20"/>
                <w:szCs w:val="20"/>
              </w:rPr>
              <w:t>20</w:t>
            </w:r>
          </w:p>
          <w:p w14:paraId="6CB55AA3" w14:textId="0DBECB4B" w:rsidR="00CB46C0" w:rsidRPr="009C446D" w:rsidRDefault="00CB46C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5F6C8EFF" w14:textId="77777777" w:rsidTr="00EA0FB5">
        <w:trPr>
          <w:trHeight w:val="777"/>
        </w:trPr>
        <w:tc>
          <w:tcPr>
            <w:tcW w:w="3150" w:type="dxa"/>
          </w:tcPr>
          <w:p w14:paraId="670CFC65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783BA4C6" w14:textId="21BC2D37" w:rsidR="00BA3330" w:rsidRPr="00A96AE5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38508-1-</w:t>
            </w:r>
            <w:r w:rsidR="00F531F2">
              <w:rPr>
                <w:sz w:val="20"/>
                <w:lang w:val="pt-BR"/>
              </w:rPr>
              <w:t>h</w:t>
            </w:r>
            <w:r w:rsidR="0011416F">
              <w:rPr>
                <w:sz w:val="20"/>
                <w:lang w:val="pt-BR"/>
              </w:rPr>
              <w:t>3</w:t>
            </w:r>
            <w:r w:rsidR="00310F02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 xml:space="preserve">, </w:t>
            </w:r>
            <w:r w:rsidRPr="00A96AE5">
              <w:rPr>
                <w:sz w:val="20"/>
                <w:szCs w:val="20"/>
                <w:lang w:val="pt-BR"/>
              </w:rPr>
              <w:t>38508-2</w:t>
            </w:r>
            <w:r w:rsidR="00C62229" w:rsidRPr="00A96AE5">
              <w:rPr>
                <w:sz w:val="20"/>
                <w:szCs w:val="20"/>
                <w:lang w:val="pt-BR"/>
              </w:rPr>
              <w:t>-</w:t>
            </w:r>
            <w:r w:rsidR="00F531F2">
              <w:rPr>
                <w:sz w:val="20"/>
                <w:szCs w:val="20"/>
                <w:lang w:val="pt-BR"/>
              </w:rPr>
              <w:t>h</w:t>
            </w:r>
            <w:r w:rsidR="0011416F">
              <w:rPr>
                <w:sz w:val="20"/>
                <w:szCs w:val="20"/>
                <w:lang w:val="pt-BR"/>
              </w:rPr>
              <w:t>3</w:t>
            </w:r>
            <w:r w:rsidR="00C62229" w:rsidRPr="00A96AE5">
              <w:rPr>
                <w:sz w:val="20"/>
                <w:szCs w:val="20"/>
                <w:lang w:val="pt-BR"/>
              </w:rPr>
              <w:t>0</w:t>
            </w:r>
            <w:r w:rsidRPr="00A96AE5">
              <w:rPr>
                <w:sz w:val="20"/>
                <w:szCs w:val="20"/>
                <w:lang w:val="pt-BR"/>
              </w:rPr>
              <w:t>, 38509</w:t>
            </w:r>
            <w:r w:rsidRPr="00A96AE5">
              <w:rPr>
                <w:sz w:val="20"/>
                <w:lang w:val="pt-BR"/>
              </w:rPr>
              <w:t>-</w:t>
            </w:r>
            <w:r w:rsidR="00F531F2">
              <w:rPr>
                <w:sz w:val="20"/>
                <w:lang w:val="pt-BR"/>
              </w:rPr>
              <w:t>g</w:t>
            </w:r>
            <w:r w:rsidR="0011416F">
              <w:rPr>
                <w:sz w:val="20"/>
                <w:lang w:val="pt-BR"/>
              </w:rPr>
              <w:t>3</w:t>
            </w:r>
            <w:r w:rsidR="000C7FDB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38523-1-</w:t>
            </w:r>
            <w:r w:rsidR="00C62229" w:rsidRPr="00A96AE5">
              <w:rPr>
                <w:sz w:val="20"/>
                <w:lang w:val="pt-BR"/>
              </w:rPr>
              <w:t>g</w:t>
            </w:r>
            <w:r w:rsidR="0011416F">
              <w:rPr>
                <w:sz w:val="20"/>
                <w:lang w:val="pt-BR"/>
              </w:rPr>
              <w:t>a</w:t>
            </w:r>
            <w:r w:rsidR="00B03574" w:rsidRPr="00A96AE5">
              <w:rPr>
                <w:sz w:val="20"/>
                <w:lang w:val="pt-BR"/>
              </w:rPr>
              <w:t>0</w:t>
            </w:r>
            <w:r w:rsidRPr="00A96AE5">
              <w:rPr>
                <w:sz w:val="20"/>
                <w:lang w:val="pt-BR"/>
              </w:rPr>
              <w:t>, 38523-2-</w:t>
            </w:r>
            <w:r w:rsidR="00C62229" w:rsidRPr="00A96AE5">
              <w:rPr>
                <w:sz w:val="20"/>
                <w:lang w:val="pt-BR"/>
              </w:rPr>
              <w:t>g</w:t>
            </w:r>
            <w:r w:rsidR="0011416F">
              <w:rPr>
                <w:sz w:val="20"/>
                <w:lang w:val="pt-BR"/>
              </w:rPr>
              <w:t>a</w:t>
            </w:r>
            <w:r w:rsidRPr="00A96AE5">
              <w:rPr>
                <w:sz w:val="20"/>
                <w:lang w:val="pt-BR"/>
              </w:rPr>
              <w:t>0</w:t>
            </w:r>
          </w:p>
          <w:p w14:paraId="232D4A53" w14:textId="077C6C40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</w:t>
            </w:r>
            <w:r w:rsidR="00904090">
              <w:rPr>
                <w:snapToGrid w:val="0"/>
                <w:color w:val="000000"/>
                <w:sz w:val="20"/>
                <w:lang w:val="pt-BR" w:eastAsia="de-DE"/>
              </w:rPr>
              <w:t>h</w:t>
            </w:r>
            <w:r w:rsidR="0011416F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36509-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D51798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36523-1-</w:t>
            </w:r>
            <w:r w:rsidR="0011416F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</w:t>
            </w:r>
            <w:r w:rsidR="0011416F">
              <w:rPr>
                <w:snapToGrid w:val="0"/>
                <w:color w:val="000000"/>
                <w:sz w:val="20"/>
                <w:lang w:val="pt-BR" w:eastAsia="de-DE"/>
              </w:rPr>
              <w:t>h0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1B891883" w14:textId="77777777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34108-f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2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34109-</w:t>
            </w:r>
            <w:r w:rsidR="002B2EDA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 xml:space="preserve">00, </w:t>
            </w:r>
            <w:r w:rsidRPr="00A96AE5">
              <w:rPr>
                <w:sz w:val="20"/>
                <w:lang w:val="pt-BR"/>
              </w:rPr>
              <w:t>34123-1-f</w:t>
            </w:r>
            <w:r w:rsidR="000C7FDB" w:rsidRPr="00A96AE5">
              <w:rPr>
                <w:sz w:val="20"/>
                <w:lang w:val="pt-BR"/>
              </w:rPr>
              <w:t>4</w:t>
            </w:r>
            <w:r w:rsidRPr="00A96AE5">
              <w:rPr>
                <w:sz w:val="20"/>
                <w:lang w:val="pt-BR"/>
              </w:rPr>
              <w:t>0, 34123-2-f</w:t>
            </w:r>
            <w:r w:rsidR="0001648D" w:rsidRPr="00A96AE5">
              <w:rPr>
                <w:sz w:val="20"/>
                <w:lang w:val="pt-BR"/>
              </w:rPr>
              <w:t>2</w:t>
            </w:r>
            <w:r w:rsidRPr="00A96AE5">
              <w:rPr>
                <w:sz w:val="20"/>
                <w:lang w:val="pt-BR"/>
              </w:rPr>
              <w:t>0</w:t>
            </w:r>
          </w:p>
          <w:p w14:paraId="757E2291" w14:textId="49243E9D" w:rsidR="00BA3330" w:rsidRPr="00A96AE5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34229-1-</w:t>
            </w:r>
            <w:r w:rsidR="0093333F">
              <w:rPr>
                <w:snapToGrid w:val="0"/>
                <w:color w:val="000000"/>
                <w:sz w:val="20"/>
                <w:lang w:val="pt-BR" w:eastAsia="de-DE"/>
              </w:rPr>
              <w:t>g0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34229-2-</w:t>
            </w:r>
            <w:r w:rsidR="00AD3CB7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3333F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="00640658"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 xml:space="preserve">, 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34229-</w:t>
            </w:r>
            <w:r w:rsidR="00F05083">
              <w:rPr>
                <w:snapToGrid w:val="0"/>
                <w:color w:val="000000"/>
                <w:sz w:val="20"/>
                <w:lang w:val="pt-BR" w:eastAsia="de-DE"/>
              </w:rPr>
              <w:t>5</w:t>
            </w:r>
            <w:r w:rsidR="00F05083" w:rsidRPr="00A96AE5">
              <w:rPr>
                <w:snapToGrid w:val="0"/>
                <w:color w:val="000000"/>
                <w:sz w:val="20"/>
                <w:lang w:val="pt-BR" w:eastAsia="de-DE"/>
              </w:rPr>
              <w:t>-</w:t>
            </w:r>
            <w:r w:rsidR="00CB57A3">
              <w:rPr>
                <w:snapToGrid w:val="0"/>
                <w:color w:val="000000"/>
                <w:sz w:val="20"/>
                <w:lang w:val="pt-BR" w:eastAsia="de-DE"/>
              </w:rPr>
              <w:t>g</w:t>
            </w:r>
            <w:r w:rsidR="0093333F">
              <w:rPr>
                <w:snapToGrid w:val="0"/>
                <w:color w:val="000000"/>
                <w:sz w:val="20"/>
                <w:lang w:val="pt-BR" w:eastAsia="de-DE"/>
              </w:rPr>
              <w:t>1</w:t>
            </w:r>
            <w:r w:rsidR="00F531F2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030111BC" w14:textId="63CD31AE" w:rsidR="00BA3330" w:rsidRDefault="00BA3330" w:rsidP="00BA3330">
            <w:pPr>
              <w:pStyle w:val="TAL"/>
              <w:spacing w:before="60"/>
              <w:rPr>
                <w:sz w:val="20"/>
                <w:lang w:val="pt-BR"/>
              </w:rPr>
            </w:pPr>
            <w:r w:rsidRPr="00A96AE5">
              <w:rPr>
                <w:sz w:val="20"/>
                <w:lang w:val="pt-BR"/>
              </w:rPr>
              <w:t>37571-2-</w:t>
            </w:r>
            <w:r w:rsidR="007B6CE9" w:rsidRPr="00A96AE5">
              <w:rPr>
                <w:sz w:val="20"/>
                <w:lang w:val="pt-BR"/>
              </w:rPr>
              <w:t>g</w:t>
            </w:r>
            <w:r w:rsidR="0093333F">
              <w:rPr>
                <w:sz w:val="20"/>
                <w:lang w:val="pt-BR"/>
              </w:rPr>
              <w:t>a</w:t>
            </w:r>
            <w:r w:rsidRPr="00A96AE5">
              <w:rPr>
                <w:sz w:val="20"/>
                <w:lang w:val="pt-BR"/>
              </w:rPr>
              <w:t>0, 37571-3-</w:t>
            </w:r>
            <w:r w:rsidR="007B6CE9" w:rsidRPr="00A96AE5">
              <w:rPr>
                <w:sz w:val="20"/>
                <w:lang w:val="pt-BR"/>
              </w:rPr>
              <w:t>g</w:t>
            </w:r>
            <w:r w:rsidR="0093333F">
              <w:rPr>
                <w:sz w:val="20"/>
                <w:lang w:val="pt-BR"/>
              </w:rPr>
              <w:t>a</w:t>
            </w:r>
            <w:r w:rsidRPr="00A96AE5">
              <w:rPr>
                <w:sz w:val="20"/>
                <w:lang w:val="pt-BR"/>
              </w:rPr>
              <w:t>0, 37571-5-</w:t>
            </w:r>
            <w:r w:rsidR="007B6CE9" w:rsidRPr="00A96AE5">
              <w:rPr>
                <w:sz w:val="20"/>
                <w:lang w:val="pt-BR"/>
              </w:rPr>
              <w:t>g</w:t>
            </w:r>
            <w:r w:rsidR="0093333F">
              <w:rPr>
                <w:sz w:val="20"/>
                <w:lang w:val="pt-BR"/>
              </w:rPr>
              <w:t>7</w:t>
            </w:r>
            <w:r w:rsidR="00A96AE5">
              <w:rPr>
                <w:sz w:val="20"/>
                <w:lang w:val="pt-BR"/>
              </w:rPr>
              <w:t>0</w:t>
            </w:r>
          </w:p>
          <w:p w14:paraId="343C2E7B" w14:textId="13636DCD" w:rsidR="007908E8" w:rsidRPr="00A96AE5" w:rsidRDefault="007908E8" w:rsidP="00BA3330">
            <w:pPr>
              <w:pStyle w:val="TAL"/>
              <w:spacing w:before="6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36579-1-f</w:t>
            </w:r>
            <w:r w:rsidR="008C14D7">
              <w:rPr>
                <w:sz w:val="20"/>
                <w:lang w:val="pt-BR"/>
              </w:rPr>
              <w:t>40</w:t>
            </w:r>
            <w:r>
              <w:rPr>
                <w:sz w:val="20"/>
                <w:lang w:val="pt-BR"/>
              </w:rPr>
              <w:t>, 36579-2-</w:t>
            </w:r>
            <w:r w:rsidR="004425E4">
              <w:rPr>
                <w:sz w:val="20"/>
                <w:lang w:val="pt-BR"/>
              </w:rPr>
              <w:t>f</w:t>
            </w:r>
            <w:r w:rsidR="008C14D7">
              <w:rPr>
                <w:sz w:val="20"/>
                <w:lang w:val="pt-BR"/>
              </w:rPr>
              <w:t>2</w:t>
            </w:r>
            <w:r>
              <w:rPr>
                <w:sz w:val="20"/>
                <w:lang w:val="pt-BR"/>
              </w:rPr>
              <w:t>0, 36579-4-</w:t>
            </w:r>
            <w:r w:rsidR="004425E4">
              <w:rPr>
                <w:sz w:val="20"/>
                <w:lang w:val="pt-BR"/>
              </w:rPr>
              <w:t>f</w:t>
            </w:r>
            <w:r w:rsidR="008C14D7">
              <w:rPr>
                <w:sz w:val="20"/>
                <w:lang w:val="pt-BR"/>
              </w:rPr>
              <w:t>2</w:t>
            </w:r>
            <w:r>
              <w:rPr>
                <w:sz w:val="20"/>
                <w:lang w:val="pt-BR"/>
              </w:rPr>
              <w:t>0</w:t>
            </w:r>
            <w:r w:rsidR="00C32A48">
              <w:rPr>
                <w:sz w:val="20"/>
                <w:lang w:val="pt-BR"/>
              </w:rPr>
              <w:t>, 36579-5-</w:t>
            </w:r>
            <w:r w:rsidR="008C14D7">
              <w:rPr>
                <w:sz w:val="20"/>
                <w:lang w:val="pt-BR"/>
              </w:rPr>
              <w:t>e5</w:t>
            </w:r>
            <w:r w:rsidR="00C32A48">
              <w:rPr>
                <w:sz w:val="20"/>
                <w:lang w:val="pt-BR"/>
              </w:rPr>
              <w:t>0, 36579-6-f</w:t>
            </w:r>
            <w:r w:rsidR="008C14D7">
              <w:rPr>
                <w:sz w:val="20"/>
                <w:lang w:val="pt-BR"/>
              </w:rPr>
              <w:t>1</w:t>
            </w:r>
            <w:r w:rsidR="00C32A48">
              <w:rPr>
                <w:sz w:val="20"/>
                <w:lang w:val="pt-BR"/>
              </w:rPr>
              <w:t>0</w:t>
            </w:r>
          </w:p>
          <w:p w14:paraId="5B1212EA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084CCCE4" w14:textId="77777777" w:rsidTr="00EA0FB5">
        <w:trPr>
          <w:trHeight w:val="514"/>
        </w:trPr>
        <w:tc>
          <w:tcPr>
            <w:tcW w:w="3150" w:type="dxa"/>
          </w:tcPr>
          <w:p w14:paraId="62B6C45F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18985465" w14:textId="0C62E499" w:rsidR="00BA3330" w:rsidRPr="00224288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38523-3-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5D69D4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36523-3-</w:t>
            </w:r>
            <w:r w:rsidR="00635E15">
              <w:rPr>
                <w:snapToGrid w:val="0"/>
                <w:color w:val="000000"/>
                <w:sz w:val="20"/>
                <w:lang w:val="de-DE" w:eastAsia="de-DE"/>
              </w:rPr>
              <w:t>h</w:t>
            </w:r>
            <w:r w:rsidR="005D69D4">
              <w:rPr>
                <w:snapToGrid w:val="0"/>
                <w:color w:val="000000"/>
                <w:sz w:val="20"/>
                <w:lang w:val="de-DE" w:eastAsia="de-DE"/>
              </w:rPr>
              <w:t>1</w:t>
            </w:r>
            <w:r w:rsidR="006772AE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34123-3-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9D4281">
              <w:rPr>
                <w:snapToGrid w:val="0"/>
                <w:color w:val="000000"/>
                <w:sz w:val="20"/>
                <w:lang w:val="de-DE" w:eastAsia="de-DE"/>
              </w:rPr>
              <w:t>2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34229-3-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5D69D4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0, 37571-4-</w:t>
            </w:r>
            <w:r w:rsidR="00165EB3">
              <w:rPr>
                <w:snapToGrid w:val="0"/>
                <w:color w:val="000000"/>
                <w:sz w:val="20"/>
                <w:lang w:val="de-DE" w:eastAsia="de-DE"/>
              </w:rPr>
              <w:t>g</w:t>
            </w:r>
            <w:r w:rsidR="005D69D4">
              <w:rPr>
                <w:snapToGrid w:val="0"/>
                <w:color w:val="000000"/>
                <w:sz w:val="20"/>
                <w:lang w:val="de-DE" w:eastAsia="de-DE"/>
              </w:rPr>
              <w:t>4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  <w:r w:rsidR="007908E8"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, 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36579-5-e</w:t>
            </w:r>
            <w:r w:rsidR="005D69D4">
              <w:rPr>
                <w:snapToGrid w:val="0"/>
                <w:color w:val="000000"/>
                <w:sz w:val="20"/>
                <w:lang w:val="de-DE" w:eastAsia="de-DE"/>
              </w:rPr>
              <w:t>5</w:t>
            </w:r>
            <w:r w:rsidR="007908E8">
              <w:rPr>
                <w:snapToGrid w:val="0"/>
                <w:color w:val="000000"/>
                <w:sz w:val="20"/>
                <w:lang w:val="de-DE" w:eastAsia="de-DE"/>
              </w:rPr>
              <w:t>0</w:t>
            </w:r>
          </w:p>
          <w:p w14:paraId="26EA5F0A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00EAB0E0" w14:textId="77777777" w:rsidTr="00EA0FB5">
        <w:tc>
          <w:tcPr>
            <w:tcW w:w="3150" w:type="dxa"/>
          </w:tcPr>
          <w:p w14:paraId="055CFA88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lastRenderedPageBreak/>
              <w:t>GCF WI / PTCRB RFT references:</w:t>
            </w:r>
          </w:p>
        </w:tc>
        <w:tc>
          <w:tcPr>
            <w:tcW w:w="6773" w:type="dxa"/>
          </w:tcPr>
          <w:p w14:paraId="5B03F39E" w14:textId="44A55F27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5G: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WI-503, -504</w:t>
            </w:r>
            <w:r w:rsidR="000271BC" w:rsidRPr="00867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224288" w:rsidRPr="008672E9">
              <w:rPr>
                <w:snapToGrid w:val="0"/>
                <w:color w:val="000000"/>
                <w:sz w:val="20"/>
                <w:lang w:eastAsia="de-DE"/>
              </w:rPr>
              <w:t xml:space="preserve">-510, </w:t>
            </w:r>
            <w:r w:rsidR="009E301F" w:rsidRPr="008672E9">
              <w:rPr>
                <w:snapToGrid w:val="0"/>
                <w:color w:val="000000"/>
                <w:sz w:val="20"/>
                <w:lang w:eastAsia="de-DE"/>
              </w:rPr>
              <w:t xml:space="preserve">-512, </w:t>
            </w:r>
            <w:r w:rsidR="000271BC" w:rsidRPr="008672E9">
              <w:rPr>
                <w:snapToGrid w:val="0"/>
                <w:color w:val="000000"/>
                <w:sz w:val="20"/>
                <w:lang w:eastAsia="de-DE"/>
              </w:rPr>
              <w:t>-513</w:t>
            </w:r>
            <w:r w:rsidR="00DF5ECD" w:rsidRPr="008672E9">
              <w:rPr>
                <w:snapToGrid w:val="0"/>
                <w:color w:val="000000"/>
                <w:sz w:val="20"/>
                <w:lang w:eastAsia="de-DE"/>
              </w:rPr>
              <w:t>, -516</w:t>
            </w:r>
            <w:r w:rsidR="00047BA2" w:rsidRPr="008672E9">
              <w:rPr>
                <w:snapToGrid w:val="0"/>
                <w:color w:val="000000"/>
                <w:sz w:val="20"/>
                <w:lang w:eastAsia="de-DE"/>
              </w:rPr>
              <w:t>, -517</w:t>
            </w:r>
          </w:p>
          <w:p w14:paraId="41A5E7CA" w14:textId="46B90FF1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LTE: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WI-081, -082, -085, -086, -087, -088, -089, -091, -092, -095, -096, -097, -099, -150, -151, -154, -156, -162, -163, -164, -165, -167, -168, -169, -172, -173, -174, -177, -178, -179, -180, -181, -182, -183, -184, -191, -195, -199, -200, -201, -202, -203, -209, -210, -218, -220, -222, -223, -224, -225, -226, -227, -234, -237, -242, -243, -245, -251, -253, -254, -257, -262, -268, -272, -273, -278, -281, -282, </w:t>
            </w:r>
            <w:r w:rsidR="00DF5ECD" w:rsidRPr="008672E9">
              <w:rPr>
                <w:snapToGrid w:val="0"/>
                <w:color w:val="000000"/>
                <w:sz w:val="20"/>
                <w:lang w:eastAsia="de-DE"/>
              </w:rPr>
              <w:t xml:space="preserve">-286, 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-295, -298, </w:t>
            </w:r>
            <w:r w:rsidR="00DF5ECD" w:rsidRPr="008672E9">
              <w:rPr>
                <w:snapToGrid w:val="0"/>
                <w:color w:val="000000"/>
                <w:sz w:val="20"/>
                <w:lang w:eastAsia="de-DE"/>
              </w:rPr>
              <w:t xml:space="preserve">-299, 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-306</w:t>
            </w:r>
            <w:r w:rsidR="002E5576" w:rsidRPr="008672E9">
              <w:rPr>
                <w:snapToGrid w:val="0"/>
                <w:color w:val="000000"/>
                <w:sz w:val="20"/>
                <w:lang w:eastAsia="de-DE"/>
              </w:rPr>
              <w:t>, -307, -312</w:t>
            </w:r>
            <w:r w:rsidR="001162FD" w:rsidRPr="008672E9">
              <w:rPr>
                <w:snapToGrid w:val="0"/>
                <w:color w:val="000000"/>
                <w:sz w:val="20"/>
                <w:lang w:eastAsia="de-DE"/>
              </w:rPr>
              <w:t xml:space="preserve">, </w:t>
            </w:r>
            <w:r w:rsidR="00D2124A" w:rsidRPr="008672E9">
              <w:rPr>
                <w:snapToGrid w:val="0"/>
                <w:color w:val="000000"/>
                <w:sz w:val="20"/>
                <w:lang w:eastAsia="de-DE"/>
              </w:rPr>
              <w:t xml:space="preserve">-313, </w:t>
            </w:r>
            <w:r w:rsidR="001162FD" w:rsidRPr="008672E9">
              <w:rPr>
                <w:snapToGrid w:val="0"/>
                <w:color w:val="000000"/>
                <w:sz w:val="20"/>
                <w:lang w:eastAsia="de-DE"/>
              </w:rPr>
              <w:t>-317</w:t>
            </w:r>
            <w:r w:rsidR="00047BA2" w:rsidRPr="008672E9">
              <w:rPr>
                <w:snapToGrid w:val="0"/>
                <w:color w:val="000000"/>
                <w:sz w:val="20"/>
                <w:lang w:eastAsia="de-DE"/>
              </w:rPr>
              <w:t>, -322</w:t>
            </w:r>
          </w:p>
          <w:p w14:paraId="14B9FFBC" w14:textId="14F4DCD9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      PTCRB R</w:t>
            </w:r>
            <w:r w:rsidR="004E23A2" w:rsidRPr="008672E9">
              <w:rPr>
                <w:snapToGrid w:val="0"/>
                <w:color w:val="000000"/>
                <w:sz w:val="20"/>
                <w:lang w:eastAsia="de-DE"/>
              </w:rPr>
              <w:t>FT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-097, -107, -110, -111, -116, -117, -119, -120, -128, -130, -132, -135, -137, -139, -144</w:t>
            </w:r>
          </w:p>
          <w:p w14:paraId="3E94907C" w14:textId="77777777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IMS: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WI-103, -128, -153, -154, -167, -168, -171, -198, -226, -241, -267, -283, -298</w:t>
            </w:r>
            <w:r w:rsidR="00D2124A" w:rsidRPr="008672E9">
              <w:rPr>
                <w:snapToGrid w:val="0"/>
                <w:color w:val="000000"/>
                <w:sz w:val="20"/>
                <w:lang w:eastAsia="de-DE"/>
              </w:rPr>
              <w:t>, -505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PTCRB RFT-053, -092, -097, -106, -125</w:t>
            </w:r>
          </w:p>
          <w:p w14:paraId="6477BFEF" w14:textId="77777777" w:rsidR="00BA333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es-ES"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val="es-ES" w:eastAsia="de-DE"/>
              </w:rPr>
              <w:t>POS:</w:t>
            </w:r>
            <w:r w:rsidRPr="008672E9">
              <w:rPr>
                <w:snapToGrid w:val="0"/>
                <w:color w:val="000000"/>
                <w:sz w:val="20"/>
                <w:lang w:val="es-ES" w:eastAsia="de-DE"/>
              </w:rPr>
              <w:t xml:space="preserve"> GCF WI-166, -229</w:t>
            </w:r>
            <w:r w:rsidR="002E5576" w:rsidRPr="008672E9">
              <w:rPr>
                <w:snapToGrid w:val="0"/>
                <w:color w:val="000000"/>
                <w:sz w:val="20"/>
                <w:lang w:val="es-ES" w:eastAsia="de-DE"/>
              </w:rPr>
              <w:t>, -506</w:t>
            </w:r>
            <w:r w:rsidRPr="008672E9">
              <w:rPr>
                <w:snapToGrid w:val="0"/>
                <w:color w:val="000000"/>
                <w:sz w:val="20"/>
                <w:lang w:val="es-ES" w:eastAsia="de-DE"/>
              </w:rPr>
              <w:br/>
              <w:t xml:space="preserve">          PTCRB RFT-115</w:t>
            </w:r>
          </w:p>
          <w:p w14:paraId="610B1A53" w14:textId="77777777" w:rsidR="00227790" w:rsidRPr="008672E9" w:rsidRDefault="00BA3330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snapToGrid w:val="0"/>
                <w:color w:val="000000"/>
                <w:sz w:val="20"/>
                <w:lang w:eastAsia="de-DE"/>
              </w:rPr>
              <w:t>UTRAN: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GCF WI-140, -189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br/>
              <w:t xml:space="preserve">             PTCRB RFT</w:t>
            </w:r>
            <w:r w:rsidR="00402D38" w:rsidRPr="008672E9">
              <w:rPr>
                <w:snapToGrid w:val="0"/>
                <w:color w:val="000000"/>
                <w:sz w:val="20"/>
                <w:lang w:eastAsia="de-DE"/>
              </w:rPr>
              <w:t xml:space="preserve">-095, 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-122</w:t>
            </w:r>
          </w:p>
          <w:p w14:paraId="5E92CEBE" w14:textId="77777777" w:rsidR="007908E8" w:rsidRPr="008672E9" w:rsidRDefault="007908E8" w:rsidP="007908E8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b/>
                <w:bCs/>
                <w:snapToGrid w:val="0"/>
                <w:color w:val="000000"/>
                <w:sz w:val="20"/>
                <w:lang w:eastAsia="de-DE"/>
              </w:rPr>
              <w:t>MCX</w:t>
            </w:r>
            <w:r w:rsidRPr="008672E9">
              <w:rPr>
                <w:snapToGrid w:val="0"/>
                <w:color w:val="000000"/>
                <w:sz w:val="20"/>
                <w:lang w:eastAsia="de-DE"/>
              </w:rPr>
              <w:t>: GCF WI-288</w:t>
            </w:r>
          </w:p>
          <w:p w14:paraId="5896015A" w14:textId="77777777" w:rsidR="009C4278" w:rsidRPr="008672E9" w:rsidRDefault="007908E8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8672E9">
              <w:rPr>
                <w:snapToGrid w:val="0"/>
                <w:color w:val="000000"/>
                <w:sz w:val="20"/>
                <w:lang w:eastAsia="de-DE"/>
              </w:rPr>
              <w:t xml:space="preserve">          PTCRB RFT-153</w:t>
            </w:r>
          </w:p>
          <w:p w14:paraId="01FDCE94" w14:textId="024CD50D" w:rsidR="00CB46C0" w:rsidRPr="008672E9" w:rsidRDefault="00CB46C0" w:rsidP="00546731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</w:p>
        </w:tc>
      </w:tr>
      <w:tr w:rsidR="00BA3330" w:rsidRPr="008553AC" w14:paraId="1520DD68" w14:textId="77777777" w:rsidTr="00EA0FB5">
        <w:tc>
          <w:tcPr>
            <w:tcW w:w="3150" w:type="dxa"/>
          </w:tcPr>
          <w:p w14:paraId="4D13F1FE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  <w:p w14:paraId="46904231" w14:textId="6452219C" w:rsidR="006B6581" w:rsidRPr="00531139" w:rsidRDefault="006B6581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</w:p>
        </w:tc>
        <w:tc>
          <w:tcPr>
            <w:tcW w:w="6773" w:type="dxa"/>
          </w:tcPr>
          <w:p w14:paraId="274820D9" w14:textId="59280EF4" w:rsidR="00084E01" w:rsidRPr="00E6032E" w:rsidRDefault="00C06636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C06636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R5-220050, R5-220052, R5-220053, R5-220054, R5-220057, R5-220095, R5-220098, R5-220100, R5-220171, R5-220185, R5-220206, R5-220211, R5-220212, R5-220213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(partially implemented)</w:t>
            </w:r>
            <w:r w:rsidRPr="00C06636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, R5-220214, R5-220221, R5-220224, R5-220225, R5-220227, R5-220229, R5-220230, R5-220231, R5-220234, R5-220235, R5-220242, R5-220244, R5-220287, R5-220300, R5-220311, R5-220329, R5-220330, R5-220331, R5-220334, R5-220367, R5-220374, R5-220392, R5-220397, R5-220398, R5-220454, R5-220457, R5-220462, R5-220464, R5-220465, R5-220466, R5-220467, R5-220468, R5-220472, R5-220474, R5-220475, R5-220477, R5-220478, R5-220488, R5-220496, R5-220497, R5-220498, R5-220499, R5-220500, R5-220501, R5-220531, R5-220532, R5-220541, R5-220543, R5-220544, R5-220559, R5-220560, R5-220607, R5-220620, R5-220641, R5-220643, R5-220644, R5-220648, R5-220763, R5-220774, R5-220850, R5-220860, R5-220861, R5-220862, R5-220971, R5-220974, R5-221041, R5-221073, R5-221075, R5-221105, R5-221176, R5-221186, R5-221218, R5-221221, R5-221238, R5-221241, R5-221377, R5-221389, R5-221391, R5-221392, R5-221403, R5-221406, R5-221413, R5-221418, R5-221420, R5-221421, R5-221422, R5-221423, R5-221427, R5-221428, R5-221432, R5-221433, R5-221435, R5-221436, R5-221437, R5-221438, R5-221439, R5-221440, R5-221441, R5-221442, R5-221443, R5-221444, R5-221445, R5-221446, R5-221447, R5-221448, R5-221449, R5-221451, R5-221452, R5-221453, R5-221454, R5-221456, R5-221457, R5-221459, R5-221460, R5-221461, R5-221462, R5-221463, R5-221464, R5-221465, R5-221466, R5-221467, R5-221468, R5-221469, R5-221470, R5-221471, R5-221472, R5-221475, R5-221476, R5-221477, R5-221478, R5-221479, R5-221481, R5-221482, R5-221483, R5-221487, R5-221489, R5-221493, R5-221495, R5-221496, R5-221529, R5-221530, R5-221531, R5-221533, R5-221536, R5-221537, R5-221538, R5-221539, R5-221540, R5-221541, R5-221544, R5-221545, R5-221557, R5-221558, R5-221559, R5-221560, R5-221561, R5-221562, R5-221563, R5-221565, R5-221566, R5-221567, R5-221568, R5-221569, R5-221570, R5-221573, R5-221574, R5-221575, R5-221576, R5-221577, R5-221578, R5-221579, R5-221580, R5-221581, R5-221582, R5-221583, R5-221584, R5-221585, R5-221586, R5-221589, R5-221593, R5-221871, R5-221872, R5-221873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 </w:t>
            </w:r>
            <w:r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(partially implemented)</w:t>
            </w:r>
            <w:r w:rsidRPr="00C06636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R5-221917, R5-222007, R5-222008, </w:t>
            </w:r>
            <w:r w:rsidRPr="00C06636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lastRenderedPageBreak/>
              <w:t>R5-222009, R5-222012, R5-222015, R5-222017, R5-222018, R5-222019, R5-222021, R5-222026, R5-222027, R5-222030, R5-222031, R5-222034, R5-222037, R5-222038, R5-222040, R5-222041, R5-222042, R5-222043, R5-222044, R5-222046, R5-222047</w:t>
            </w:r>
          </w:p>
        </w:tc>
      </w:tr>
      <w:tr w:rsidR="00BA3330" w:rsidRPr="00980B0B" w14:paraId="46317AEE" w14:textId="77777777" w:rsidTr="00EA0FB5">
        <w:tc>
          <w:tcPr>
            <w:tcW w:w="3150" w:type="dxa"/>
          </w:tcPr>
          <w:p w14:paraId="28DA9794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lastRenderedPageBreak/>
              <w:t>Prose CRs no impact (implemented already or no affect on TTCN)</w:t>
            </w:r>
          </w:p>
        </w:tc>
        <w:tc>
          <w:tcPr>
            <w:tcW w:w="6773" w:type="dxa"/>
          </w:tcPr>
          <w:p w14:paraId="64F5D677" w14:textId="5CCF46EF" w:rsidR="000F474E" w:rsidRPr="00C45364" w:rsidRDefault="00AB54C7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AB54C7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R5-220058, R5-220090, R5-220094, R5-220156, R5-220157, R5-220186, R5-220188, R5-220189, R5-220199, R5-220205, R5-220210, R5-220220, R5-220233, R5-220238, R5-220240, R5-220248, R5-220271, R5-220289, R5-220308, R5-220309, R5-220312, R5-220333, R5-220449, R5-220452, R5-220453, R5-220461, R5-220463, R5-220469, R5-220470, R5-220476, R5-220479, R5-220480, R5-220482, R5-220484, R5-220486, R5-220489, R5-220490, R5-220491, R5-220492, R5-220493, R5-220495, R5-220502, R5-220533, R5-220545, R5-220548, R5-220549, R5-220550, R5-220551, R5-220552, R5-220565, R5-220612, R5-220613, R5-220632, R5-220633, R5-220647, R5-220653, R5-220666, R5-220682, R5-220725, R5-220750, R5-220760, R5-220761, R5-220771, R5-220776, R5-220779, R5-220788, R5-220808, R5-220849, R5-220864, R5-220865, R5-220866, R5-220960, R5-220972, R5-220973, R5-221006, R5-221045, R5-221047, R5-221054, R5-221055, R5-221056, R5-221057, R5-221058, R5-221074, R5-221084, R5-221101, R5-221104, R5-221132, R5-221133, R5-221330, R5-221368, R5-221386, R5-221401, R5-221404, R5-221405, R5-221410, R5-221419, R5-221424, R5-221425, R5-221429, R5-221430, R5-221431, R5-221434, R5-221450, R5-221455, R5-221480, R5-221484, R5-221485, R5-221486, R5-221488, R5-221491, R5-221492, R5-221497, R5-221498, R5-221532, R5-221542, R5-221556, R5-221564, R5-221571, R5-221572, R5-221667, R5-221668, R5-221670, R5-221672, R5-221674, R5-221757, R5-221787, R5-221793, R5-221816, R5-221830, R5-221869, R5-221874, R5-221875, R5-221876, R5-221914, R5-221915, R5-221916, R5-222010, R5-222013, R5-222014, R5-222028, R5-222039</w:t>
            </w:r>
          </w:p>
        </w:tc>
      </w:tr>
      <w:tr w:rsidR="00BA3330" w:rsidRPr="00531139" w14:paraId="43B9BC81" w14:textId="77777777" w:rsidTr="00EA0FB5">
        <w:tc>
          <w:tcPr>
            <w:tcW w:w="3150" w:type="dxa"/>
          </w:tcPr>
          <w:p w14:paraId="7345E548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5B79FFC7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7256629C" w14:textId="77777777" w:rsidR="00BA3330" w:rsidRPr="007858DB" w:rsidRDefault="00BA3330" w:rsidP="00BA3330">
            <w:pPr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B: </w:t>
            </w:r>
          </w:p>
          <w:p w14:paraId="7FEFDA39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R5s211604 (NR_FR1 8.2.3.14.2.NR5GC), </w:t>
            </w:r>
          </w:p>
          <w:p w14:paraId="3F6225FE" w14:textId="18686E5D" w:rsidR="004421FF" w:rsidRPr="007858DB" w:rsidRDefault="004421FF" w:rsidP="004421FF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R5s21170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6</w:t>
            </w: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(NR_FR1 11.1.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>5</w:t>
            </w: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.NR5GC)</w:t>
            </w:r>
            <w:r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(partially implemented)</w:t>
            </w: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, </w:t>
            </w:r>
          </w:p>
          <w:p w14:paraId="5067381D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R5s211708 (NR_FR1 11.1.6.NR5GC), </w:t>
            </w:r>
          </w:p>
          <w:p w14:paraId="1D2BDF66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R5s211721 (NR_FR1 8.1.6.1.4.3.NR5GC), </w:t>
            </w:r>
          </w:p>
          <w:p w14:paraId="4C2703C5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R5s220007 (NR_FR1 8.1.6.1.4.6.NR5GC), </w:t>
            </w:r>
          </w:p>
          <w:p w14:paraId="199B5823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R5s220009 (NR_FR1 8.1.6.1.4.7.NR5GC), </w:t>
            </w:r>
          </w:p>
          <w:p w14:paraId="0D051085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R5s220053 (NR_FR1 7.1.1.3.2b.ENDC), </w:t>
            </w:r>
          </w:p>
          <w:p w14:paraId="34BDBE85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R5s220072 (NR_FR1 8.1.6.1.2.4.NR5GC), </w:t>
            </w:r>
          </w:p>
          <w:p w14:paraId="1486DF39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R5s220073 (NR_FR1 8.1.6.1.2.5.NR5GC), </w:t>
            </w:r>
          </w:p>
          <w:p w14:paraId="2B9B6D55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R5s220074 (NR_FR1 8.1.6.1.2.8.NR5GC), </w:t>
            </w:r>
          </w:p>
          <w:p w14:paraId="0D5C4CFD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R5s220078 (NR_FR1 8.1.4.1.9.1.NR5GC), </w:t>
            </w:r>
          </w:p>
          <w:p w14:paraId="5457E889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R5s220089 (NR_FR1 8.1.6.1.2.11.NR5GC), </w:t>
            </w:r>
          </w:p>
          <w:p w14:paraId="2139DFE2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R5s220094 (NR_FR1 8.1.6.1.2.6.NR5GC), </w:t>
            </w:r>
          </w:p>
          <w:p w14:paraId="17098B54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R5s220119 (NR_FR1 8.1.6.1.2.13.NR5GC), </w:t>
            </w:r>
          </w:p>
          <w:p w14:paraId="0F2F7D97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R5s220178 (NR_FR1 8.1.6.1.2.3.NR5GC), </w:t>
            </w:r>
          </w:p>
          <w:p w14:paraId="18F0014E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8F0F84">
              <w:rPr>
                <w:rFonts w:ascii="Arial" w:hAnsi="Arial"/>
                <w:snapToGrid w:val="0"/>
                <w:color w:val="000000"/>
                <w:lang w:val="pt-BR" w:eastAsia="de-DE"/>
              </w:rPr>
              <w:t>R5s220180 (NR_FR1 8.1.6.1.2.12.NR5GC),</w:t>
            </w: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</w:t>
            </w:r>
          </w:p>
          <w:p w14:paraId="4D4F2268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R5s220203 (NR_FR1 9.1.9.5.NR5GC), </w:t>
            </w:r>
          </w:p>
          <w:p w14:paraId="2900D804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R5s220222 (NR_FR1 9.1.10.6.NR5GC), </w:t>
            </w:r>
          </w:p>
          <w:p w14:paraId="373038CE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R5s220225 (NR_FR1 8.1.1.3.7a.NR5GC), </w:t>
            </w:r>
          </w:p>
          <w:p w14:paraId="2ACC4E35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R5s220271 (NR_FR1 8.1.4.4.2.NR5GC), </w:t>
            </w:r>
          </w:p>
          <w:p w14:paraId="25C2F54E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R5s220275 (NR_FR1 8.1.6.1.3.7.NR5GC), </w:t>
            </w:r>
          </w:p>
          <w:p w14:paraId="726548F4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R5s220313 (NR_FR1 11.3.1a.NR5GC), </w:t>
            </w:r>
          </w:p>
          <w:p w14:paraId="27E2C0B7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R5s220317 (NR_FR1 8.1.4.4.1.NR5GC), </w:t>
            </w:r>
          </w:p>
          <w:p w14:paraId="6B8E2D78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R5s220330 (NR_FR1 8.1.5.9.1.NR5GC), </w:t>
            </w:r>
          </w:p>
          <w:p w14:paraId="079DB512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R5s220332 (NR_FR1 7.1.1.3.9.NR5GC), </w:t>
            </w:r>
          </w:p>
          <w:p w14:paraId="5C8B0ADD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R5s220334 (NR_FR1 7.1.1.3.9.ENDC), </w:t>
            </w:r>
          </w:p>
          <w:p w14:paraId="17DE98B9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lastRenderedPageBreak/>
              <w:t xml:space="preserve">R5s220347 (NR_FR1 8.1.4.1.8.3.NR5GC), </w:t>
            </w:r>
          </w:p>
          <w:p w14:paraId="4AB1D183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R5s220375 (NR_FR1 8.1.4.4.3.NR5GC), </w:t>
            </w:r>
          </w:p>
          <w:p w14:paraId="228C475A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R5s220421 (NR_FR1 8.1.6.1.3.4.NR5GC), </w:t>
            </w:r>
          </w:p>
          <w:p w14:paraId="2D563609" w14:textId="53D75F76" w:rsidR="00094476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R5s220424 (NR_FR1 11.6.2.NR5GC)</w:t>
            </w:r>
          </w:p>
          <w:p w14:paraId="08760E8F" w14:textId="77777777" w:rsidR="0035020D" w:rsidRPr="007858DB" w:rsidRDefault="0035020D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2B1BD5AA" w14:textId="1CD6BF44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R5s220192 (IMS 7.6a.NR5GC), R5s220215 (IMS 10.3.NR5GC), R5s220235 (IMS 7.16.NR5GC), R5s220237 (IMS 7.24a.NR5GC), R5s220239 (IMS 7.17.NR5GC), R5s220336 (IMS 7.23.NR5GC), R5s220380 (IMS 8.1.NR5GC)</w:t>
            </w:r>
          </w:p>
          <w:p w14:paraId="47E4CE49" w14:textId="2FCAA65B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C5CB0C0" w14:textId="06CAACE2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R5s220129 (MCX 5.4.MCPTT)</w:t>
            </w:r>
          </w:p>
          <w:p w14:paraId="756F466D" w14:textId="77777777" w:rsidR="00094476" w:rsidRPr="007858DB" w:rsidRDefault="00094476" w:rsidP="006D7912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0B7C7B7A" w14:textId="77777777" w:rsidR="00FA424C" w:rsidRPr="007858DB" w:rsidRDefault="00FA424C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54E7E60D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 xml:space="preserve">Category B, No impact: </w:t>
            </w:r>
          </w:p>
          <w:p w14:paraId="5F71608E" w14:textId="4E5F1DB7" w:rsidR="007D6A4B" w:rsidRPr="007858DB" w:rsidRDefault="007D6A4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5D05068B" w14:textId="77777777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R5s211718 (NR_FR1 9.1.10.1.NR5GC), </w:t>
            </w:r>
          </w:p>
          <w:p w14:paraId="17B923F2" w14:textId="77777777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R5s220037 (NR_FR1 9.1.10.2.NR5GC), </w:t>
            </w:r>
          </w:p>
          <w:p w14:paraId="2BDE7E48" w14:textId="77777777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R5s220067 (NR_FR1 8.2.4.2.1.1.ENDC), </w:t>
            </w:r>
          </w:p>
          <w:p w14:paraId="2BDBDB6F" w14:textId="77777777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R5s220069 (NR_FR1 8.2.4.2.1.3.ENDC), </w:t>
            </w:r>
          </w:p>
          <w:p w14:paraId="7A191084" w14:textId="77777777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R5s220080 (NR_FR1 8.1.4.1.9.2.NR5GC), </w:t>
            </w:r>
          </w:p>
          <w:p w14:paraId="4D65B4A5" w14:textId="77777777" w:rsidR="007858DB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R5s220218 (NR_FR1 7.1.1.7.1.3.NR5GC), </w:t>
            </w:r>
          </w:p>
          <w:p w14:paraId="34A90B13" w14:textId="77777777" w:rsidR="007858DB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R5s220233 (NR_FR1 8.1.6.1.3.5.NR5GC), </w:t>
            </w:r>
          </w:p>
          <w:p w14:paraId="26176B7C" w14:textId="77777777" w:rsidR="007858DB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R5s220338 (NR_FR1 8.1.1.3.7b.NR5GC), </w:t>
            </w:r>
          </w:p>
          <w:p w14:paraId="4B58859B" w14:textId="77777777" w:rsidR="007858DB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R5s220366 (NR_FR1 8.1.5.8.1.NR5GC), </w:t>
            </w:r>
          </w:p>
          <w:p w14:paraId="3EAFF1F1" w14:textId="77777777" w:rsidR="007858DB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R5s220368 (NR_FR1 8.1.4.1.9.3.NR5GC), </w:t>
            </w:r>
          </w:p>
          <w:p w14:paraId="0EAF2FB9" w14:textId="17344B79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R5s220430 (NR_FR1 8.1.4.1.7.3.NR5GC)</w:t>
            </w:r>
          </w:p>
          <w:p w14:paraId="65B01EAB" w14:textId="00DD94E3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2C517378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R5s220084 (NR_FR2 8.1.2.1.4.NR5GC), </w:t>
            </w:r>
          </w:p>
          <w:p w14:paraId="4BC77A6A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R5s220195 (NR_FR2 8.2.2.3.1.ENDC), </w:t>
            </w:r>
          </w:p>
          <w:p w14:paraId="3EB01AB6" w14:textId="5384971F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R5s220199 (NR_FR2 7.1.1.3.2b.ENDC), </w:t>
            </w:r>
          </w:p>
          <w:p w14:paraId="27B07692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R5s220281 (NR_FR2 6.1.1.4.NR5GC), </w:t>
            </w:r>
          </w:p>
          <w:p w14:paraId="37C178A9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R5s220283 (NR_FR2 7.1.1.1.1.NR5GC), </w:t>
            </w:r>
          </w:p>
          <w:p w14:paraId="143EB906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R5s220285 (NR_FR2 7.1.1.10.1.NR5GC), </w:t>
            </w:r>
          </w:p>
          <w:p w14:paraId="454CD58D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R5s220287 (NR_FR2 7.1.1.2.3.NR5GC), </w:t>
            </w:r>
          </w:p>
          <w:p w14:paraId="2FA948CE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R5s220289 (NR_FR2 7.1.1.5.1.NR5GC), </w:t>
            </w:r>
          </w:p>
          <w:p w14:paraId="0C5AE4B9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R5s220291 (NR_FR2 7.1.1.5.2.NR5GC), </w:t>
            </w:r>
          </w:p>
          <w:p w14:paraId="1605578A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R5s220293 (NR_FR2 7.1.1.5.4.NR5GC), </w:t>
            </w:r>
          </w:p>
          <w:p w14:paraId="65FC03CD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R5s220295 (NR_FR2 7.1.1.7.1.1.NR5GC), </w:t>
            </w:r>
          </w:p>
          <w:p w14:paraId="102AB1EF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R5s220297 (NR_FR2 7.1.2.3.5.NR5GC), </w:t>
            </w:r>
          </w:p>
          <w:p w14:paraId="50F8C4DC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R5s220299 (NR_FR2 8.1.1.3.2.NR5GC), </w:t>
            </w:r>
          </w:p>
          <w:p w14:paraId="72A51E1C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R5s220301 (NR_FR2 8.1.4.2.2.1.NR5GC), </w:t>
            </w:r>
          </w:p>
          <w:p w14:paraId="4381117B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R5s220303 (NR_FR2 8.1.5.6.1.NR5GC), </w:t>
            </w:r>
          </w:p>
          <w:p w14:paraId="49887885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R5s220305 (NR_FR2 9.1.5.1.11.NR5GC), </w:t>
            </w:r>
          </w:p>
          <w:p w14:paraId="1384622E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R5s220307 (NR_FR2 9.1.5.1.3.NR5GC), </w:t>
            </w:r>
          </w:p>
          <w:p w14:paraId="58B74CB6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R5s220309 (NR_FR2 9.3.1.1.NR5GC), </w:t>
            </w:r>
          </w:p>
          <w:p w14:paraId="0B06BF55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R5s220311 (NR_FR2 9.3.1.3.NR5GC), </w:t>
            </w:r>
          </w:p>
          <w:p w14:paraId="1CE6D1DC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R5s220315 (NR_FR2 11.3.1a.NR5GC), </w:t>
            </w:r>
          </w:p>
          <w:p w14:paraId="71D93052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R5s220387 (NR_FR2 9.1.5.1.10.NR5GC), </w:t>
            </w:r>
          </w:p>
          <w:p w14:paraId="341FA59D" w14:textId="77777777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R5s220394 (NR_FR2 7.1.1.3.2b.NR5GC), </w:t>
            </w:r>
          </w:p>
          <w:p w14:paraId="15425206" w14:textId="77777777" w:rsidR="007858DB" w:rsidRPr="007858DB" w:rsidRDefault="007858DB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7FD71533" w14:textId="5FF8261D" w:rsidR="007858DB" w:rsidRPr="007858DB" w:rsidRDefault="00094476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R5s220012 (IMS 8.32.NR5GC), R5s220033 (IMS 7.24.NR5GC), R5s220035 (IMS 7.4a.NR5GC),</w:t>
            </w:r>
            <w:r w:rsidR="007858DB"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 xml:space="preserve"> R5s220205 (IMS 8.33.NR5GC), </w:t>
            </w:r>
          </w:p>
          <w:p w14:paraId="4DDB094A" w14:textId="3E2E235A" w:rsidR="007858DB" w:rsidRPr="007858DB" w:rsidRDefault="007858DB" w:rsidP="007858DB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R5s220342 (IMS 8.3.NR5GC), R5s220351 (IMS 8.8.NR5GC), R5s220379 (IMS 8.6.NR5GC), R5s220381 (IMS 8.4.NR5GC), R5s220382 (IMS 8.5.NR5GC), R5s220391 (IMS 7.22.NR5GC),</w:t>
            </w:r>
          </w:p>
          <w:p w14:paraId="1B8A84E9" w14:textId="79554A86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B4129DB" w14:textId="0BC010A8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624BC1F7" w14:textId="0F5CFEC5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snapToGrid w:val="0"/>
                <w:color w:val="000000"/>
                <w:lang w:val="pt-BR" w:eastAsia="de-DE"/>
              </w:rPr>
              <w:t>R5s220131 (MCX 6.1.1.5.MCPTT), R5s220133 (MCX 6.1.1.6.MCPTT), R5s220135 (MCX 6.1.1.10.MCPTT), R5s220137 (MCX 6.1.1.16.MCPTT), R5s220139 (MCX 6.1.1.18.MCPTT), R5s220141 (MCX 6.1.1.21.MCPTT), R5s220143 (MCX 6.2.16.MCPTT),</w:t>
            </w:r>
          </w:p>
          <w:p w14:paraId="71328823" w14:textId="77777777" w:rsidR="00094476" w:rsidRPr="007858DB" w:rsidRDefault="00094476" w:rsidP="00BA3330">
            <w:pPr>
              <w:spacing w:after="0"/>
              <w:rPr>
                <w:rFonts w:ascii="Arial" w:hAnsi="Arial"/>
                <w:snapToGrid w:val="0"/>
                <w:color w:val="000000"/>
                <w:lang w:val="pt-BR" w:eastAsia="de-DE"/>
              </w:rPr>
            </w:pPr>
          </w:p>
          <w:p w14:paraId="10A6D044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lastRenderedPageBreak/>
              <w:t xml:space="preserve">Category F: </w:t>
            </w:r>
          </w:p>
          <w:p w14:paraId="6A906D6F" w14:textId="77777777" w:rsidR="00BA3330" w:rsidRPr="007858DB" w:rsidRDefault="00BA3330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477D5D7C" w14:textId="4D4B5316" w:rsidR="000843BE" w:rsidRPr="007858DB" w:rsidRDefault="007858DB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7858DB">
              <w:rPr>
                <w:rFonts w:ascii="Arial" w:hAnsi="Arial" w:cs="Arial"/>
                <w:color w:val="000000"/>
                <w:lang w:val="pt-BR"/>
              </w:rPr>
              <w:t xml:space="preserve">R5s211304, R5s211691, R5s211702, R5s211710, R5s211713, R5s211714, R5s220006, R5s220011, R5s220014, R5s220015, R5s220016, R5s220017, R5s220024, R5s220027, R5s220028, R5s220029, R5s220030, R5s220031, R5s220032, R5s220039, R5s220040, R5s220041, R5s220042, R5s220043, R5s220044, R5s220045, R5s220046, R5s220052, R5s220063, R5s220065, R5s220066, R5s220071, R5s220088, R5s220091, R5s220095, R5s220098, R5s220105, R5s220106, R5s220107, R5s220109, R5s220110, R5s220115, R5s220116, R5s220117, R5s220118, R5s220121, R5s220122, R5s220123, R5s220124, R5s220125, R5s220174, R5s220175, R5s220176, R5s220177, R5s220183, R5s220185, R5s220188, R5s220191, R5s220194, R5s220197, R5s220198, R5s220201, R5s220202, R5s220207, R5s220208, R5s220209, R5s220211, R5s220213, R5s220214, R5s220217, R5s220224, R5s220227, R5s220228, R5s220229, R5s220232, R5s220273, R5s220274, R5s220280, R5s220319, R5s220321, R5s220323, R5s220344, R5s220346, R5s220353, R5s220354, R5s220365, R5s220372, R5s220389, R5s220390, R5s220413, </w:t>
            </w:r>
            <w:r w:rsidRPr="00152E75">
              <w:rPr>
                <w:rFonts w:ascii="Arial" w:hAnsi="Arial" w:cs="Arial"/>
                <w:color w:val="000000"/>
                <w:lang w:val="pt-BR"/>
              </w:rPr>
              <w:t>R5s220415, R5s220416, R5s220418, R5s220423, R5s220455</w:t>
            </w:r>
          </w:p>
          <w:p w14:paraId="2DE19B3E" w14:textId="77777777" w:rsidR="007858DB" w:rsidRPr="007858DB" w:rsidRDefault="007858DB" w:rsidP="00BA3330">
            <w:pPr>
              <w:spacing w:after="0"/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</w:pPr>
          </w:p>
          <w:p w14:paraId="06D93E4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  <w:r w:rsidRPr="007858DB">
              <w:rPr>
                <w:rFonts w:ascii="Arial" w:hAnsi="Arial"/>
                <w:b/>
                <w:snapToGrid w:val="0"/>
                <w:color w:val="000000"/>
                <w:lang w:val="pt-BR" w:eastAsia="de-DE"/>
              </w:rPr>
              <w:t>Category F, no impact:</w:t>
            </w:r>
          </w:p>
          <w:p w14:paraId="5735F331" w14:textId="77777777" w:rsidR="00BA3330" w:rsidRPr="007858DB" w:rsidRDefault="00BA3330" w:rsidP="00BA3330">
            <w:pPr>
              <w:spacing w:after="0"/>
              <w:rPr>
                <w:rFonts w:ascii="Arial" w:hAnsi="Arial" w:cs="Arial"/>
                <w:color w:val="000000"/>
                <w:lang w:val="pt-BR"/>
              </w:rPr>
            </w:pPr>
          </w:p>
          <w:p w14:paraId="4857AB94" w14:textId="45A5804D" w:rsidR="006B061D" w:rsidRPr="007858DB" w:rsidRDefault="007858DB" w:rsidP="00BA3330">
            <w:pPr>
              <w:spacing w:after="0"/>
              <w:rPr>
                <w:rFonts w:ascii="Arial" w:hAnsi="Arial"/>
                <w:lang w:val="pt-BR"/>
              </w:rPr>
            </w:pPr>
            <w:r w:rsidRPr="007858DB">
              <w:rPr>
                <w:rFonts w:ascii="Arial" w:hAnsi="Arial"/>
                <w:lang w:val="pt-BR"/>
              </w:rPr>
              <w:t>--</w:t>
            </w:r>
          </w:p>
          <w:p w14:paraId="0D7B069F" w14:textId="134B3C5E" w:rsidR="000843BE" w:rsidRPr="007858DB" w:rsidRDefault="000843BE" w:rsidP="00BA3330">
            <w:pPr>
              <w:spacing w:after="0"/>
              <w:rPr>
                <w:rFonts w:ascii="Arial" w:hAnsi="Arial"/>
                <w:lang w:val="pt-BR"/>
              </w:rPr>
            </w:pPr>
          </w:p>
        </w:tc>
      </w:tr>
      <w:tr w:rsidR="00BA3330" w:rsidRPr="00531139" w14:paraId="7AA31FEA" w14:textId="77777777" w:rsidTr="00EA0FB5">
        <w:tc>
          <w:tcPr>
            <w:tcW w:w="3150" w:type="dxa"/>
          </w:tcPr>
          <w:p w14:paraId="13C51A30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>Test cases made verifiable:</w:t>
            </w:r>
          </w:p>
        </w:tc>
        <w:tc>
          <w:tcPr>
            <w:tcW w:w="6773" w:type="dxa"/>
          </w:tcPr>
          <w:p w14:paraId="0B8A63F4" w14:textId="45716B34" w:rsidR="00BB2B12" w:rsidRPr="001743C6" w:rsidRDefault="00BB2B12" w:rsidP="00BB2B12">
            <w:pPr>
              <w:pStyle w:val="NormalWeb"/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</w:pPr>
            <w:r w:rsidRPr="00A879CB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="001E282C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</w:t>
            </w:r>
            <w:r w:rsidR="00F70569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A879CB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URLLC </w:t>
            </w:r>
            <w:r w:rsidR="00270C8B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Rel-1</w:t>
            </w:r>
            <w:r w:rsidR="00A879CB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6</w:t>
            </w:r>
            <w:r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A879C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1D6BB6" w:rsidRPr="00A879CB">
              <w:rPr>
                <w:rFonts w:ascii="Arial" w:hAnsi="Arial" w:cs="Arial"/>
                <w:sz w:val="20"/>
                <w:szCs w:val="20"/>
                <w:lang w:val="en-US"/>
              </w:rPr>
              <w:t>7.1.1.</w:t>
            </w:r>
            <w:r w:rsidR="00A879CB" w:rsidRPr="00A879CB">
              <w:rPr>
                <w:rFonts w:ascii="Arial" w:hAnsi="Arial" w:cs="Arial"/>
                <w:sz w:val="20"/>
                <w:szCs w:val="20"/>
                <w:lang w:val="en-US"/>
              </w:rPr>
              <w:t>4.1.5, 7.1.1.4.2.6</w:t>
            </w:r>
            <w:r w:rsidRPr="00A879CB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879CB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MAC </w:t>
            </w:r>
            <w:r w:rsidR="00A879CB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PowSav</w:t>
            </w:r>
            <w:r w:rsidR="00A879CB" w:rsidRPr="00A879CB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Rel-16:</w:t>
            </w:r>
            <w:r w:rsidR="00A879CB" w:rsidRPr="00A879CB">
              <w:rPr>
                <w:rFonts w:ascii="Arial" w:hAnsi="Arial" w:cs="Arial"/>
                <w:sz w:val="20"/>
                <w:szCs w:val="20"/>
                <w:lang w:val="en-US"/>
              </w:rPr>
              <w:t xml:space="preserve"> 7.1.1.</w:t>
            </w:r>
            <w:r w:rsidR="00A879CB" w:rsidRPr="00A879CB">
              <w:rPr>
                <w:rFonts w:ascii="Arial" w:hAnsi="Arial" w:cs="Arial"/>
                <w:sz w:val="20"/>
                <w:szCs w:val="20"/>
                <w:lang w:val="en-US"/>
              </w:rPr>
              <w:t>12.3</w:t>
            </w:r>
            <w:r w:rsidR="00164527" w:rsidRPr="00B33E37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="00164527" w:rsidRPr="001743C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CA3231" w:rsidRPr="001743C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="00164527" w:rsidRPr="001743C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A5D18">
              <w:rPr>
                <w:rFonts w:ascii="Arial" w:hAnsi="Arial" w:cs="Arial"/>
                <w:sz w:val="20"/>
                <w:szCs w:val="20"/>
                <w:lang w:val="en-US"/>
              </w:rPr>
              <w:t xml:space="preserve">8.2.3.11.3, </w:t>
            </w:r>
            <w:r w:rsidR="001743C6" w:rsidRPr="001743C6">
              <w:rPr>
                <w:rFonts w:ascii="Arial" w:hAnsi="Arial" w:cs="Arial"/>
                <w:sz w:val="20"/>
                <w:szCs w:val="20"/>
                <w:lang w:val="en-US"/>
              </w:rPr>
              <w:t>8.2.6.1.2.1</w:t>
            </w:r>
            <w:r w:rsidR="00CA3231" w:rsidRPr="00B33E37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="00D65D05" w:rsidRPr="00D65D0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D65D0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RACS Rel-16</w:t>
            </w:r>
            <w:r w:rsidR="00D65D05" w:rsidRPr="007D4932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075574">
              <w:rPr>
                <w:rFonts w:ascii="Arial" w:hAnsi="Arial" w:cs="Arial"/>
                <w:sz w:val="20"/>
                <w:szCs w:val="20"/>
                <w:lang w:val="en-US"/>
              </w:rPr>
              <w:t xml:space="preserve">9.1.9.3, </w:t>
            </w:r>
            <w:r w:rsidR="00D65D05" w:rsidRPr="007D4932">
              <w:rPr>
                <w:rFonts w:ascii="Arial" w:hAnsi="Arial" w:cs="Arial"/>
                <w:sz w:val="20"/>
                <w:szCs w:val="20"/>
                <w:lang w:val="en-US"/>
              </w:rPr>
              <w:t>9.1.9.4</w:t>
            </w:r>
            <w:r w:rsidR="007D4932" w:rsidRPr="007D4932">
              <w:rPr>
                <w:rFonts w:ascii="Arial" w:hAnsi="Arial" w:cs="Arial"/>
                <w:sz w:val="20"/>
                <w:szCs w:val="20"/>
                <w:lang w:val="en-US"/>
              </w:rPr>
              <w:t>, 9.1.9.6</w:t>
            </w:r>
            <w:r w:rsidR="007D4932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D4932" w:rsidRPr="00D65D0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7D493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7D493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eNS</w:t>
            </w:r>
            <w:r w:rsidR="007D493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7D4932" w:rsidRPr="007D4932">
              <w:rPr>
                <w:rFonts w:ascii="Arial" w:hAnsi="Arial" w:cs="Arial"/>
                <w:sz w:val="20"/>
                <w:szCs w:val="20"/>
                <w:lang w:val="en-US"/>
              </w:rPr>
              <w:t>: 9.1</w:t>
            </w:r>
            <w:r w:rsidR="007D4932">
              <w:rPr>
                <w:rFonts w:ascii="Arial" w:hAnsi="Arial" w:cs="Arial"/>
                <w:sz w:val="20"/>
                <w:szCs w:val="20"/>
                <w:lang w:val="en-US"/>
              </w:rPr>
              <w:t>.10.4</w:t>
            </w:r>
            <w:r w:rsidR="00D65D05">
              <w:rPr>
                <w:rFonts w:ascii="Arial" w:hAnsi="Arial" w:cs="Arial"/>
                <w:sz w:val="20"/>
                <w:szCs w:val="20"/>
                <w:highlight w:val="yellow"/>
                <w:u w:val="single"/>
                <w:lang w:val="en-US"/>
              </w:rPr>
              <w:br/>
            </w:r>
            <w:r w:rsidRPr="007A625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="00270C8B" w:rsidRPr="007A625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Rel-15</w:t>
            </w:r>
            <w:r w:rsidRPr="007A6250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1D6BB6" w:rsidRPr="007A6250">
              <w:rPr>
                <w:rFonts w:ascii="Arial" w:hAnsi="Arial" w:cs="Arial"/>
                <w:sz w:val="20"/>
                <w:szCs w:val="20"/>
                <w:lang w:val="en-US"/>
              </w:rPr>
              <w:t>11.</w:t>
            </w:r>
            <w:r w:rsidR="007A6250">
              <w:rPr>
                <w:rFonts w:ascii="Arial" w:hAnsi="Arial" w:cs="Arial"/>
                <w:sz w:val="20"/>
                <w:szCs w:val="20"/>
                <w:lang w:val="en-US"/>
              </w:rPr>
              <w:t>4.1, 11.6.1, 11.6.3</w:t>
            </w:r>
          </w:p>
          <w:p w14:paraId="56CFBD6F" w14:textId="4907A3F6" w:rsidR="0053726A" w:rsidRPr="006C3404" w:rsidRDefault="00BB2B12" w:rsidP="006C3404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316EFC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="009F5E95" w:rsidRPr="00316EF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4A05A2" w:rsidRP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134812" w:rsidRP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DA4D4B" w:rsidRP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SON-MDT Rel-16</w:t>
            </w:r>
            <w:r w:rsidR="009F5E95" w:rsidRP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9F5E95" w:rsidRPr="00316EFC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16EFC" w:rsidRPr="00316EFC">
              <w:rPr>
                <w:rFonts w:ascii="Arial" w:hAnsi="Arial" w:cs="Arial"/>
                <w:sz w:val="20"/>
                <w:szCs w:val="20"/>
                <w:lang w:val="en-US"/>
              </w:rPr>
              <w:t xml:space="preserve">8.1.6.3.1.2, 8.1.6.3.1.3, </w:t>
            </w:r>
            <w:r w:rsidR="00075574">
              <w:rPr>
                <w:rFonts w:ascii="Arial" w:hAnsi="Arial" w:cs="Arial"/>
                <w:sz w:val="20"/>
                <w:szCs w:val="20"/>
                <w:lang w:val="en-US"/>
              </w:rPr>
              <w:t xml:space="preserve">8.1.6.3.2.2 (FR1), 8.1.6.3.2.3 (FR1), </w:t>
            </w:r>
            <w:r w:rsidR="00316EFC" w:rsidRPr="00316EFC">
              <w:rPr>
                <w:rFonts w:ascii="Arial" w:hAnsi="Arial" w:cs="Arial"/>
                <w:sz w:val="20"/>
                <w:szCs w:val="20"/>
                <w:lang w:val="en-US"/>
              </w:rPr>
              <w:t>8.1.6.3.3.2, 8.1.6.3.3.3, 8.1.6.3.4.2, 8.1.6.3.4.3</w:t>
            </w:r>
            <w:r w:rsidR="00316EF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16EFC" w:rsidRP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 Rel-1</w:t>
            </w:r>
            <w:r w:rsidR="001A3F7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</w:t>
            </w:r>
            <w:r w:rsid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1A3F7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–</w:t>
            </w:r>
            <w:r w:rsid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NE</w:t>
            </w:r>
            <w:r w:rsidR="001A3F7E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-</w:t>
            </w:r>
            <w:r w:rsid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DC</w:t>
            </w:r>
            <w:r w:rsidR="00316EFC" w:rsidRP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316EFC" w:rsidRPr="00316EFC">
              <w:rPr>
                <w:rFonts w:ascii="Arial" w:hAnsi="Arial" w:cs="Arial"/>
                <w:sz w:val="20"/>
                <w:szCs w:val="20"/>
                <w:lang w:val="en-US"/>
              </w:rPr>
              <w:t xml:space="preserve"> 8.2.1.1.2</w:t>
            </w:r>
            <w:r w:rsidR="00316EFC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777981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777981" w:rsidRPr="00D65D05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5GMM</w:t>
            </w:r>
            <w:r w:rsidR="0077798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RACS Rel-16</w:t>
            </w:r>
            <w:r w:rsidR="00777981" w:rsidRPr="007D4932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777981">
              <w:rPr>
                <w:rFonts w:ascii="Arial" w:hAnsi="Arial" w:cs="Arial"/>
                <w:sz w:val="20"/>
                <w:szCs w:val="20"/>
                <w:lang w:val="en-US"/>
              </w:rPr>
              <w:t>9.1.9.7</w:t>
            </w:r>
            <w:r w:rsidR="001A3F7E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A3F7E" w:rsidRPr="007A625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 Rel-15</w:t>
            </w:r>
            <w:r w:rsidR="001A3F7E" w:rsidRPr="007A6250">
              <w:rPr>
                <w:rFonts w:ascii="Arial" w:hAnsi="Arial" w:cs="Arial"/>
                <w:sz w:val="20"/>
                <w:szCs w:val="20"/>
                <w:lang w:val="en-US"/>
              </w:rPr>
              <w:t>: 11.</w:t>
            </w:r>
            <w:r w:rsidR="001A3F7E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1A3F7E">
              <w:rPr>
                <w:rFonts w:ascii="Arial" w:hAnsi="Arial" w:cs="Arial"/>
                <w:sz w:val="20"/>
                <w:szCs w:val="20"/>
                <w:lang w:val="en-US"/>
              </w:rPr>
              <w:t>.12</w:t>
            </w:r>
            <w:r w:rsidR="00134812" w:rsidRPr="00316EFC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16EFC"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Pr="009F740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ENDC test suite</w:t>
            </w:r>
            <w:r w:rsidRPr="009F7408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 Rel-1</w:t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5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t>: 7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t>.1.1.9.1</w:t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MAC URLLC Rel-16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t>7.1.1.4.1.5, 7.1.1.4.2.6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MAC </w:t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PowSav</w:t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Rel-16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t>: 7</w:t>
            </w:r>
            <w:r w:rsidR="0031142E" w:rsidRPr="009F7408">
              <w:rPr>
                <w:rFonts w:ascii="Arial" w:hAnsi="Arial" w:cs="Arial"/>
                <w:sz w:val="20"/>
                <w:szCs w:val="20"/>
                <w:lang w:val="en-US"/>
              </w:rPr>
              <w:t>.1.1.12.3</w:t>
            </w:r>
            <w:r w:rsidR="0031142E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br/>
            </w:r>
            <w:r w:rsidR="00C15FA0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270C8B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7A2057"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MobEnh Rel-16</w:t>
            </w:r>
            <w:r w:rsidRPr="009F7408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Pr="009F740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7A2057" w:rsidRPr="009F7408">
              <w:rPr>
                <w:rFonts w:ascii="Arial" w:hAnsi="Arial" w:cs="Arial"/>
                <w:sz w:val="20"/>
                <w:szCs w:val="20"/>
                <w:lang w:val="en-US"/>
              </w:rPr>
              <w:t>8.2.3.18.</w:t>
            </w:r>
            <w:r w:rsidR="009F7408" w:rsidRPr="009F7408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7A2057" w:rsidRPr="009F7408">
              <w:rPr>
                <w:rFonts w:ascii="Arial" w:hAnsi="Arial" w:cs="Arial"/>
                <w:sz w:val="20"/>
                <w:szCs w:val="20"/>
                <w:lang w:val="en-US"/>
              </w:rPr>
              <w:t xml:space="preserve"> (FR1)</w:t>
            </w:r>
            <w:r w:rsidR="006703BC" w:rsidRPr="00B33E37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="001A31DD"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="001A31DD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LTE_A_PRO</w:t>
            </w:r>
            <w:r w:rsidR="001A31DD"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test suite</w:t>
            </w:r>
            <w:r w:rsidR="001A31DD"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1A31DD" w:rsidRPr="001A31DD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eCall over IMS</w:t>
            </w:r>
            <w:r w:rsidR="001A31DD" w:rsidRPr="001A31DD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11.3.2, 11.3.6</w:t>
            </w:r>
            <w:r w:rsidR="001A31DD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 w:rsidR="00EF6C0A" w:rsidRPr="00B33E37"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  <w:br/>
            </w: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</w:t>
            </w:r>
            <w:r w:rsidR="00113AAB"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_</w:t>
            </w: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532119"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Emergency Calls</w:t>
            </w:r>
            <w:r w:rsidR="00532119"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: </w:t>
            </w:r>
            <w:r w:rsidR="00CA7039"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10.1, 10.2, 10.6,</w:t>
            </w:r>
            <w:r w:rsidR="00B87BD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 </w:t>
            </w:r>
            <w:r w:rsidR="00CA7039" w:rsidRPr="00CA7039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10.9, 10.10</w:t>
            </w:r>
            <w:r w:rsidR="00532119" w:rsidRPr="00B33E37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highlight w:val="yellow"/>
                <w:lang w:val="en-US"/>
              </w:rPr>
              <w:br/>
            </w:r>
            <w:r w:rsidR="006242CD" w:rsidRPr="00B33E37">
              <w:rPr>
                <w:rStyle w:val="Strong"/>
                <w:b w:val="0"/>
                <w:bCs w:val="0"/>
                <w:highlight w:val="yellow"/>
                <w:lang w:val="en-US"/>
              </w:rPr>
              <w:br/>
            </w:r>
            <w:r w:rsidR="006242CD" w:rsidRPr="00141722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 test suite</w:t>
            </w:r>
            <w:r w:rsidR="006242CD" w:rsidRPr="00141722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FA3ACF" w:rsidRPr="0014172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NR POS Rel-16</w:t>
            </w:r>
            <w:r w:rsidR="006242CD" w:rsidRPr="0014172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 xml:space="preserve">: </w:t>
            </w:r>
            <w:r w:rsidR="00141722" w:rsidRPr="0014172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9.3.1.2.19s, 9.3.4.2.19s, 9.3.4.2.20s, 9.3.4.2.21s, 9.3.4.4.19s, 9.3.4.4.20s, 9.3.4.4.21s</w:t>
            </w:r>
            <w:r w:rsidR="006242CD" w:rsidRPr="00B33E37">
              <w:rPr>
                <w:rStyle w:val="Strong"/>
                <w:b w:val="0"/>
                <w:bCs w:val="0"/>
                <w:highlight w:val="yellow"/>
                <w:lang w:val="en-US"/>
              </w:rPr>
              <w:br/>
            </w:r>
            <w:r w:rsidR="00532119" w:rsidRPr="00B33E37">
              <w:rPr>
                <w:rStyle w:val="Strong"/>
                <w:b w:val="0"/>
                <w:bCs w:val="0"/>
                <w:highlight w:val="yellow"/>
                <w:lang w:val="en-US"/>
              </w:rPr>
              <w:br/>
            </w:r>
            <w:r w:rsidR="0053726A" w:rsidRPr="0014172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MCX_IPCAN </w:t>
            </w:r>
            <w:r w:rsidR="001A3F7E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&amp; MCX_EUTRA </w:t>
            </w:r>
            <w:r w:rsidR="0053726A" w:rsidRPr="0014172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test suite</w:t>
            </w:r>
            <w:r w:rsidR="00B369E6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</w:t>
            </w:r>
            <w:r w:rsidR="0053726A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C15FA0" w:rsidRP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- MCData</w:t>
            </w:r>
            <w:r w:rsidR="00C15FA0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41722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>5.1, 5.2, 5.3, 5.4</w:t>
            </w:r>
            <w:r w:rsidR="00C15FA0" w:rsidRP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br/>
            </w:r>
            <w:r w:rsidR="0053726A" w:rsidRP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- MCPTT</w:t>
            </w:r>
            <w:r w:rsidR="0053726A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141722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>6.1.3.1</w:t>
            </w:r>
            <w:r w:rsid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, </w:t>
            </w:r>
            <w:r w:rsidR="00141722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>6.1.4.1, 6.1.4.2,</w:t>
            </w:r>
            <w:r w:rsid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141722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>6.1.5.1</w:t>
            </w:r>
            <w:r w:rsid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>,</w:t>
            </w:r>
            <w:r w:rsidR="00141722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6.1.5.2</w:t>
            </w:r>
            <w:r w:rsid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141722" w:rsidRP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- MC</w:t>
            </w:r>
            <w:r w:rsid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Data</w:t>
            </w:r>
            <w:r w:rsidR="00285122" w:rsidRPr="002851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285122" w:rsidRPr="002851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6.1.1, 6.1.2, 6.1.3, 6.1.4, 6.1.5, 6.1.6, 6.1.7, 6.1.8, </w:t>
            </w:r>
            <w:r w:rsidR="00285122" w:rsidRPr="00285122">
              <w:rPr>
                <w:rFonts w:ascii="Arial" w:hAnsi="Arial" w:cs="Arial"/>
                <w:sz w:val="20"/>
                <w:szCs w:val="20"/>
                <w:lang w:val="en-US" w:eastAsia="en-US"/>
              </w:rPr>
              <w:lastRenderedPageBreak/>
              <w:t>6.1.9, 6.1.10, 6.1.11, 6.1.12</w:t>
            </w:r>
            <w:r w:rsidR="00A22DE7" w:rsidRPr="002851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53726A" w:rsidRPr="00285122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53726A" w:rsidRP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 Call</w:t>
            </w:r>
            <w:r w:rsidR="00A22DE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- MCPTT</w:t>
            </w:r>
            <w:r w:rsidR="0053726A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A22DE7" w:rsidRP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>6.2.18, 6.2.19</w:t>
            </w:r>
            <w:r w:rsid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  <w:r w:rsid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A22DE7" w:rsidRPr="00141722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Private Call</w:t>
            </w:r>
            <w:r w:rsidR="00A22DE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- MC</w:t>
            </w:r>
            <w:r w:rsidR="00A22DE7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Data</w:t>
            </w:r>
            <w:r w:rsidR="00A22DE7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>6</w:t>
            </w:r>
            <w:r w:rsidR="00A22DE7" w:rsidRP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>.2.1, 6.2.2, 6.2.3, 6.2.4, 6.2.5, 6.2.6, 6.2.7, 6.</w:t>
            </w:r>
            <w:r w:rsidR="00AD55A9">
              <w:rPr>
                <w:rFonts w:ascii="Arial" w:hAnsi="Arial" w:cs="Arial"/>
                <w:sz w:val="20"/>
                <w:szCs w:val="20"/>
                <w:lang w:val="en-US" w:eastAsia="en-US"/>
              </w:rPr>
              <w:t>2.</w:t>
            </w:r>
            <w:r w:rsidR="00A22DE7" w:rsidRP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>8, 6.</w:t>
            </w:r>
            <w:r w:rsidR="00AD55A9">
              <w:rPr>
                <w:rFonts w:ascii="Arial" w:hAnsi="Arial" w:cs="Arial"/>
                <w:sz w:val="20"/>
                <w:szCs w:val="20"/>
                <w:lang w:val="en-US" w:eastAsia="en-US"/>
              </w:rPr>
              <w:t>2.</w:t>
            </w:r>
            <w:r w:rsidR="00A22DE7" w:rsidRP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>9, 6.2.10, 6.2.11, 6.2.12, 6.2.13</w:t>
            </w:r>
            <w:r w:rsidR="00AD55A9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AD55A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Emergency Alert</w:t>
            </w:r>
            <w:r w:rsidR="00AD55A9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- MCData</w:t>
            </w:r>
            <w:r w:rsidR="00AD55A9" w:rsidRPr="00141722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r w:rsidR="00AD55A9">
              <w:rPr>
                <w:rFonts w:ascii="Arial" w:hAnsi="Arial" w:cs="Arial"/>
                <w:sz w:val="20"/>
                <w:szCs w:val="20"/>
                <w:lang w:val="en-US" w:eastAsia="en-US"/>
              </w:rPr>
              <w:t>6</w:t>
            </w:r>
            <w:r w:rsidR="00AD55A9" w:rsidRPr="00A22DE7">
              <w:rPr>
                <w:rFonts w:ascii="Arial" w:hAnsi="Arial" w:cs="Arial"/>
                <w:sz w:val="20"/>
                <w:szCs w:val="20"/>
                <w:lang w:val="en-US" w:eastAsia="en-US"/>
              </w:rPr>
              <w:t>.</w:t>
            </w:r>
            <w:r w:rsidR="00AD55A9">
              <w:rPr>
                <w:rFonts w:ascii="Arial" w:hAnsi="Arial" w:cs="Arial"/>
                <w:sz w:val="20"/>
                <w:szCs w:val="20"/>
                <w:lang w:val="en-US" w:eastAsia="en-US"/>
              </w:rPr>
              <w:t>3.1, 6.3.2</w:t>
            </w:r>
            <w:r w:rsidR="006C3404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6C3404">
              <w:rPr>
                <w:highlight w:val="yellow"/>
                <w:lang w:val="en-US"/>
              </w:rPr>
              <w:br/>
            </w:r>
            <w:r w:rsidR="006C3404" w:rsidRPr="006C340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MCX_EUTRA test suite</w:t>
            </w:r>
            <w:r w:rsidR="006C3404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 w:rsidR="006C3404" w:rsidRPr="006C3404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All test cases that were declared verifiable on MCX_IPCAN test suite in iwd-21wk49 are verifiable on MCX_EUTRA test suite in iwd-22wk12.</w:t>
            </w:r>
          </w:p>
        </w:tc>
      </w:tr>
      <w:tr w:rsidR="00A40428" w:rsidRPr="00531139" w14:paraId="17E93C58" w14:textId="77777777" w:rsidTr="00EA0FB5">
        <w:tc>
          <w:tcPr>
            <w:tcW w:w="3150" w:type="dxa"/>
          </w:tcPr>
          <w:p w14:paraId="5948A08C" w14:textId="1913D2B5" w:rsidR="00A40428" w:rsidRPr="0091033A" w:rsidRDefault="00A40428" w:rsidP="00A4042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lastRenderedPageBreak/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28872DB7" w14:textId="40FF5DDC" w:rsidR="00A40428" w:rsidRPr="00B33E37" w:rsidRDefault="00A40428" w:rsidP="00A40428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3408A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 test suite</w:t>
            </w:r>
            <w:r w:rsidRPr="003408A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408A9" w:rsidRPr="003408A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PDCP IIOT Rel-16</w:t>
            </w:r>
            <w:r w:rsidRPr="003408A9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408A9" w:rsidRPr="003408A9">
              <w:rPr>
                <w:rFonts w:ascii="Arial" w:hAnsi="Arial" w:cs="Arial"/>
                <w:sz w:val="20"/>
                <w:szCs w:val="20"/>
                <w:lang w:val="en-US"/>
              </w:rPr>
              <w:t>7.1.3.5.7</w:t>
            </w:r>
            <w:r w:rsidR="003408A9">
              <w:rPr>
                <w:rFonts w:ascii="Arial" w:hAnsi="Arial" w:cs="Arial"/>
                <w:sz w:val="20"/>
                <w:szCs w:val="20"/>
                <w:lang w:val="en-US"/>
              </w:rPr>
              <w:br/>
            </w:r>
            <w:r w:rsidR="003408A9" w:rsidRPr="003408A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RRC </w:t>
            </w:r>
            <w:r w:rsidR="003408A9" w:rsidRPr="00316EFC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SON-MDT Rel-16</w:t>
            </w:r>
            <w:r w:rsidR="003408A9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3408A9" w:rsidRPr="003408A9">
              <w:rPr>
                <w:rFonts w:ascii="Arial" w:hAnsi="Arial" w:cs="Arial"/>
                <w:sz w:val="20"/>
                <w:szCs w:val="20"/>
                <w:lang w:val="en-US"/>
              </w:rPr>
              <w:t>8.1.6.1.3.6, 8.1.6.1.4.8</w:t>
            </w:r>
            <w:r w:rsidRPr="00B33E37">
              <w:rPr>
                <w:rFonts w:ascii="Arial" w:hAnsi="Arial" w:cs="Arial"/>
                <w:sz w:val="20"/>
                <w:szCs w:val="20"/>
                <w:highlight w:val="yellow"/>
                <w:u w:val="single"/>
                <w:lang w:val="en-US"/>
              </w:rPr>
              <w:br/>
            </w:r>
            <w:r w:rsidRPr="00237219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237219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="005B6520">
              <w:rPr>
                <w:rFonts w:ascii="Arial" w:hAnsi="Arial" w:cs="Arial"/>
                <w:sz w:val="20"/>
                <w:szCs w:val="20"/>
                <w:lang w:val="en-US"/>
              </w:rPr>
              <w:t xml:space="preserve">11.3.4 (FR2), </w:t>
            </w:r>
            <w:r w:rsidRPr="00237219">
              <w:rPr>
                <w:rFonts w:ascii="Arial" w:hAnsi="Arial" w:cs="Arial"/>
                <w:sz w:val="20"/>
                <w:szCs w:val="20"/>
                <w:lang w:val="en-US"/>
              </w:rPr>
              <w:t>11.</w:t>
            </w:r>
            <w:r w:rsidR="00237219" w:rsidRPr="00237219">
              <w:rPr>
                <w:rFonts w:ascii="Arial" w:hAnsi="Arial" w:cs="Arial"/>
                <w:sz w:val="20"/>
                <w:szCs w:val="20"/>
                <w:lang w:val="en-US"/>
              </w:rPr>
              <w:t>3.5</w:t>
            </w:r>
            <w:r w:rsidR="005B6520">
              <w:rPr>
                <w:rFonts w:ascii="Arial" w:hAnsi="Arial" w:cs="Arial"/>
                <w:sz w:val="20"/>
                <w:szCs w:val="20"/>
                <w:lang w:val="en-US"/>
              </w:rPr>
              <w:t>, 11.3.8 (FR2)</w:t>
            </w:r>
          </w:p>
          <w:p w14:paraId="64F195A7" w14:textId="5ACB6C53" w:rsidR="00A40428" w:rsidRPr="00B33E37" w:rsidRDefault="00A40428" w:rsidP="00A4042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F6C3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8F6C3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8F6C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RRC</w:t>
            </w:r>
            <w:r w:rsidR="008F6C31" w:rsidRPr="008F6C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</w:t>
            </w:r>
            <w:r w:rsidR="00BB5E6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Rel-15 </w:t>
            </w:r>
            <w:r w:rsidR="00B369E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–</w:t>
            </w:r>
            <w:r w:rsidR="008F6C31" w:rsidRPr="008F6C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 xml:space="preserve"> NE</w:t>
            </w:r>
            <w:r w:rsidR="00B369E6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-</w:t>
            </w:r>
            <w:r w:rsidR="008F6C31" w:rsidRPr="008F6C31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DC</w:t>
            </w:r>
            <w:r w:rsidRPr="008F6C31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8F6C31">
              <w:t xml:space="preserve"> </w:t>
            </w:r>
            <w:r w:rsidR="008F6C31" w:rsidRPr="008F6C31">
              <w:rPr>
                <w:rFonts w:ascii="Arial" w:hAnsi="Arial" w:cs="Arial"/>
                <w:sz w:val="20"/>
                <w:szCs w:val="20"/>
                <w:lang w:val="en-US"/>
              </w:rPr>
              <w:t>8.2.3.6.2, 8.2.3.6.2a, 8.2.3.6.2b</w:t>
            </w:r>
          </w:p>
          <w:p w14:paraId="23070F25" w14:textId="7ADE0683" w:rsidR="00A40428" w:rsidRPr="00B33E37" w:rsidRDefault="006F7350" w:rsidP="00A40428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IMS_NR5GC test suite</w:t>
            </w:r>
            <w:r w:rsidRPr="00CA7039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Pr="006F735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Supplementary Services</w:t>
            </w:r>
            <w:r w:rsidRPr="006F7350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t>: 8.39, 8.39a</w:t>
            </w: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lang w:val="en-US"/>
              </w:rPr>
              <w:br/>
            </w:r>
            <w:r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40428" w:rsidRPr="00BB5E62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POS test suite</w:t>
            </w:r>
            <w:r w:rsidR="00A40428" w:rsidRPr="00BB5E62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 w:rsidR="00A40428" w:rsidRPr="00BB5E62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u w:val="single"/>
                <w:lang w:val="en-US"/>
              </w:rPr>
              <w:t>NR POS Rel-16</w:t>
            </w:r>
            <w:r w:rsidR="00A40428" w:rsidRPr="00BB5E62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:</w:t>
            </w:r>
            <w:r w:rsidR="00A40428" w:rsidRPr="00BB5E62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BB5E62" w:rsidRPr="00BB5E62">
              <w:rPr>
                <w:rFonts w:ascii="Arial" w:hAnsi="Arial" w:cs="Arial"/>
                <w:sz w:val="20"/>
                <w:szCs w:val="20"/>
                <w:lang w:val="en-US"/>
              </w:rPr>
              <w:t>9.3.1.2.20s, 9.3.1.2.21s, 9.3.4.3.20s, 9.3.4.3.21s</w:t>
            </w:r>
          </w:p>
          <w:p w14:paraId="52440E66" w14:textId="307268AA" w:rsidR="00A40428" w:rsidRPr="00B33E37" w:rsidRDefault="00B369E6" w:rsidP="00A4042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14172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MCX_IPCAN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&amp; MCX_EUTRA </w:t>
            </w:r>
            <w:r w:rsidRPr="0014172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test suite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s</w:t>
            </w:r>
            <w:r w:rsidR="00A40428" w:rsidRPr="006D4BB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 w:rsidR="00A40428" w:rsidRPr="006D4BB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="006D4BB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- MCVideo</w:t>
            </w:r>
            <w:r w:rsidR="00A40428" w:rsidRPr="006D4BB1">
              <w:rPr>
                <w:rFonts w:ascii="Arial" w:hAnsi="Arial" w:cs="Arial"/>
                <w:sz w:val="20"/>
                <w:szCs w:val="20"/>
                <w:lang w:val="en-US" w:eastAsia="en-US"/>
              </w:rPr>
              <w:t>: 5.</w:t>
            </w:r>
            <w:r w:rsidR="006D4BB1">
              <w:rPr>
                <w:rFonts w:ascii="Arial" w:hAnsi="Arial" w:cs="Arial"/>
                <w:sz w:val="20"/>
                <w:szCs w:val="20"/>
                <w:lang w:val="en-US" w:eastAsia="en-US"/>
              </w:rPr>
              <w:t>2, 5.3, 5.4</w:t>
            </w:r>
            <w:r w:rsidR="00A40428" w:rsidRPr="006D4BB1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="00A40428" w:rsidRPr="006D4BB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="006D4BB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="006D4BB1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- MCVideo</w:t>
            </w:r>
            <w:r w:rsidR="00A40428" w:rsidRPr="006D4BB1">
              <w:rPr>
                <w:rFonts w:ascii="Arial" w:hAnsi="Arial" w:cs="Arial"/>
                <w:sz w:val="20"/>
                <w:szCs w:val="20"/>
                <w:lang w:val="en-US" w:eastAsia="en-US"/>
              </w:rPr>
              <w:t>: 6.1.</w:t>
            </w:r>
            <w:r w:rsidR="006D4BB1">
              <w:rPr>
                <w:rFonts w:ascii="Arial" w:hAnsi="Arial" w:cs="Arial"/>
                <w:sz w:val="20"/>
                <w:szCs w:val="20"/>
                <w:lang w:val="en-US" w:eastAsia="en-US"/>
              </w:rPr>
              <w:t>4.1, 6.1.4.2</w:t>
            </w:r>
            <w:r w:rsidR="00A40428" w:rsidRPr="006D4BB1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</w:p>
        </w:tc>
      </w:tr>
      <w:tr w:rsidR="00BA3330" w:rsidRPr="00531139" w14:paraId="3DBEA84F" w14:textId="77777777" w:rsidTr="00EA0FB5">
        <w:tc>
          <w:tcPr>
            <w:tcW w:w="3150" w:type="dxa"/>
          </w:tcPr>
          <w:p w14:paraId="5F0C56FB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6325D73A" w14:textId="44B7AD6B" w:rsidR="00BA3330" w:rsidRPr="00B33E37" w:rsidRDefault="006A69EA" w:rsidP="00555838">
            <w:pPr>
              <w:pStyle w:val="NormalWeb"/>
              <w:rPr>
                <w:rStyle w:val="Strong"/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8F6C3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NR5GC_IRAT test suite</w:t>
            </w:r>
            <w:r w:rsidRPr="008F6C31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br/>
            </w:r>
            <w:r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Multilayer</w:t>
            </w:r>
            <w:r w:rsidRPr="006A69EA">
              <w:rPr>
                <w:rFonts w:ascii="Arial" w:hAnsi="Arial" w:cs="Arial"/>
                <w:sz w:val="20"/>
                <w:szCs w:val="20"/>
                <w:lang w:val="en-US"/>
              </w:rPr>
              <w:t>: 11.4.10 (R5-221418)</w:t>
            </w:r>
          </w:p>
        </w:tc>
      </w:tr>
      <w:tr w:rsidR="00BA3330" w:rsidRPr="00531139" w14:paraId="1DFD94B9" w14:textId="77777777" w:rsidTr="00EA0FB5">
        <w:tc>
          <w:tcPr>
            <w:tcW w:w="3150" w:type="dxa"/>
          </w:tcPr>
          <w:p w14:paraId="564BA92D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2FA61251" w14:textId="041FE31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ENDC_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11987A5" w14:textId="21BA214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IMS_EUTRA_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B756CBB" w14:textId="1E78BE5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2D906B9" w14:textId="711B947E" w:rsidR="003F19BB" w:rsidRPr="007876E3" w:rsidRDefault="003F19BB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IMS_NR5GC_IWD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5AE390F1" w14:textId="43CE2AF8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3C4E0F" w14:textId="31DC85EB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IMS_WLAN_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0F8B847F" w14:textId="4BBA368F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666B6F4" w14:textId="46358850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LTE_A_PRO_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5D859F08" w14:textId="4193E82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LTE_A_R10_R11_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A32E16D" w14:textId="6C5F8332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 xml:space="preserve">LTE_A_R12 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3CFF058A" w14:textId="54740334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1E844B0A" w14:textId="36DA4940" w:rsidR="00D84FDD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LTE_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16BFE0" w14:textId="74FE3348" w:rsidR="00BB301D" w:rsidRPr="007876E3" w:rsidRDefault="00BB301D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MCX_EUTRA_IWD_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C172BF" w:rsidRPr="007876E3">
              <w:rPr>
                <w:rFonts w:ascii="Arial" w:hAnsi="Arial" w:cs="Arial"/>
              </w:rPr>
              <w:t>.zip</w:t>
            </w:r>
          </w:p>
          <w:p w14:paraId="78CA6A82" w14:textId="0C742524" w:rsidR="0053726A" w:rsidRPr="007876E3" w:rsidRDefault="0053726A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MCX_IPCAN_IWD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543F722F" w14:textId="431CEEDE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NBIOT_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210C4DB7" w14:textId="73EF2380" w:rsidR="00D82AA6" w:rsidRPr="007876E3" w:rsidRDefault="00D82AA6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NR5GC_IRAT_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00E3ABF" w14:textId="6B99AF7B" w:rsidR="00AD12D4" w:rsidRPr="007876E3" w:rsidRDefault="00AD12D4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NR5GC_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Pr="007876E3">
              <w:rPr>
                <w:rFonts w:ascii="Arial" w:hAnsi="Arial" w:cs="Arial"/>
              </w:rPr>
              <w:t>.zip</w:t>
            </w:r>
          </w:p>
          <w:p w14:paraId="6CF0A659" w14:textId="1F197DD6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POS_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2A9300" w14:textId="22DF751C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SSNITZ_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67564BC7" w14:textId="1BA7171D" w:rsidR="00BA3330" w:rsidRPr="007876E3" w:rsidRDefault="00BA3330" w:rsidP="00BA3330">
            <w:pPr>
              <w:spacing w:after="0"/>
              <w:rPr>
                <w:rFonts w:ascii="Arial" w:hAnsi="Arial" w:cs="Arial"/>
              </w:rPr>
            </w:pPr>
            <w:r w:rsidRPr="007876E3">
              <w:rPr>
                <w:rFonts w:ascii="Arial" w:hAnsi="Arial" w:cs="Arial"/>
              </w:rPr>
              <w:t>UTRAN_</w:t>
            </w:r>
            <w:r w:rsidR="0085074D" w:rsidRPr="007876E3">
              <w:rPr>
                <w:rFonts w:ascii="Arial" w:hAnsi="Arial" w:cs="Arial"/>
              </w:rPr>
              <w:t>IWD</w:t>
            </w:r>
            <w:r w:rsidR="00F62BF1" w:rsidRPr="007876E3">
              <w:rPr>
                <w:rFonts w:ascii="Arial" w:hAnsi="Arial" w:cs="Arial"/>
              </w:rPr>
              <w:t>_</w:t>
            </w:r>
            <w:r w:rsidR="007876E3" w:rsidRPr="007876E3">
              <w:rPr>
                <w:rFonts w:ascii="Arial" w:hAnsi="Arial" w:cs="Arial"/>
              </w:rPr>
              <w:t>22wk12</w:t>
            </w:r>
            <w:r w:rsidR="00093853" w:rsidRPr="007876E3">
              <w:rPr>
                <w:rFonts w:ascii="Arial" w:hAnsi="Arial" w:cs="Arial"/>
              </w:rPr>
              <w:t>.zip</w:t>
            </w:r>
          </w:p>
          <w:p w14:paraId="74A5F6E5" w14:textId="77777777" w:rsidR="00BA3330" w:rsidRPr="00B33E37" w:rsidRDefault="00BA3330" w:rsidP="00BA3DF3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3FEF5D6A" w14:textId="77777777" w:rsidTr="00EA0FB5">
        <w:tc>
          <w:tcPr>
            <w:tcW w:w="3150" w:type="dxa"/>
          </w:tcPr>
          <w:p w14:paraId="243F357B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46818CEB" w14:textId="77777777" w:rsidR="002C69BD" w:rsidRPr="002C69BD" w:rsidRDefault="002C69BD" w:rsidP="002C69BD">
            <w:pPr>
              <w:spacing w:after="0"/>
              <w:rPr>
                <w:rFonts w:ascii="Arial" w:hAnsi="Arial" w:cs="Arial"/>
              </w:rPr>
            </w:pPr>
            <w:r w:rsidRPr="002C69BD">
              <w:rPr>
                <w:rFonts w:ascii="Arial" w:hAnsi="Arial" w:cs="Arial"/>
              </w:rPr>
              <w:t>This delivery analyzed correctly with:</w:t>
            </w:r>
          </w:p>
          <w:p w14:paraId="7307DAC6" w14:textId="77777777" w:rsidR="002C69BD" w:rsidRPr="002C69BD" w:rsidRDefault="002C69BD" w:rsidP="002C69BD">
            <w:pPr>
              <w:spacing w:after="0"/>
              <w:rPr>
                <w:rFonts w:ascii="Arial" w:hAnsi="Arial" w:cs="Arial"/>
              </w:rPr>
            </w:pPr>
            <w:r w:rsidRPr="002C69BD">
              <w:rPr>
                <w:rFonts w:ascii="Arial" w:hAnsi="Arial" w:cs="Arial"/>
              </w:rPr>
              <w:t>- Devoteam TTCN-3 Toolbox</w:t>
            </w:r>
          </w:p>
          <w:p w14:paraId="0F60E21B" w14:textId="77777777" w:rsidR="002C69BD" w:rsidRPr="002C69BD" w:rsidRDefault="002C69BD" w:rsidP="002C69BD">
            <w:pPr>
              <w:spacing w:after="0"/>
              <w:rPr>
                <w:rFonts w:ascii="Arial" w:hAnsi="Arial" w:cs="Arial"/>
              </w:rPr>
            </w:pPr>
            <w:r w:rsidRPr="002C69BD">
              <w:rPr>
                <w:rFonts w:ascii="Arial" w:hAnsi="Arial" w:cs="Arial"/>
              </w:rPr>
              <w:t>- Elvior TestCast</w:t>
            </w:r>
          </w:p>
          <w:p w14:paraId="12CEE92C" w14:textId="77777777" w:rsidR="002C69BD" w:rsidRPr="002C69BD" w:rsidRDefault="002C69BD" w:rsidP="002C69BD">
            <w:pPr>
              <w:spacing w:after="0"/>
              <w:rPr>
                <w:rFonts w:ascii="Arial" w:hAnsi="Arial" w:cs="Arial"/>
              </w:rPr>
            </w:pPr>
            <w:r w:rsidRPr="002C69BD">
              <w:rPr>
                <w:rFonts w:ascii="Arial" w:hAnsi="Arial" w:cs="Arial"/>
              </w:rPr>
              <w:t>- Ericsson Titan (with minor errors)</w:t>
            </w:r>
          </w:p>
          <w:p w14:paraId="26D3FBC7" w14:textId="77777777" w:rsidR="002C69BD" w:rsidRPr="002C69BD" w:rsidRDefault="002C69BD" w:rsidP="002C69BD">
            <w:pPr>
              <w:spacing w:after="0"/>
              <w:rPr>
                <w:rFonts w:ascii="Arial" w:hAnsi="Arial" w:cs="Arial"/>
              </w:rPr>
            </w:pPr>
            <w:r w:rsidRPr="002C69BD">
              <w:rPr>
                <w:rFonts w:ascii="Arial" w:hAnsi="Arial" w:cs="Arial"/>
              </w:rPr>
              <w:t>- IBM Rational System Tester (with minor errors)</w:t>
            </w:r>
          </w:p>
          <w:p w14:paraId="57726C85" w14:textId="0EADB11F" w:rsidR="00091969" w:rsidRDefault="002C69BD" w:rsidP="002C69BD">
            <w:pPr>
              <w:spacing w:after="0"/>
              <w:rPr>
                <w:rFonts w:ascii="Arial" w:hAnsi="Arial" w:cs="Arial"/>
              </w:rPr>
            </w:pPr>
            <w:r w:rsidRPr="002C69BD">
              <w:rPr>
                <w:rFonts w:ascii="Arial" w:hAnsi="Arial" w:cs="Arial"/>
              </w:rPr>
              <w:t>- Spirent Ttworkbench</w:t>
            </w:r>
          </w:p>
          <w:p w14:paraId="759067E9" w14:textId="0C55ED04" w:rsidR="002C69BD" w:rsidRPr="00B33E37" w:rsidRDefault="002C69BD" w:rsidP="002C69BD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5CDF8A71" w14:textId="49C667B4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0531060D" w14:textId="0FC5FFEA" w:rsidR="00926291" w:rsidRPr="00926291" w:rsidRDefault="00926291" w:rsidP="00926291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5B853636" w14:textId="1A6193AA" w:rsidR="00575804" w:rsidRDefault="00575804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575804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698A" w14:textId="77777777" w:rsidR="003255F3" w:rsidRDefault="003255F3">
      <w:r>
        <w:separator/>
      </w:r>
    </w:p>
  </w:endnote>
  <w:endnote w:type="continuationSeparator" w:id="0">
    <w:p w14:paraId="6489BB19" w14:textId="77777777" w:rsidR="003255F3" w:rsidRDefault="003255F3">
      <w:r>
        <w:continuationSeparator/>
      </w:r>
    </w:p>
  </w:endnote>
  <w:endnote w:type="continuationNotice" w:id="1">
    <w:p w14:paraId="0B44F70C" w14:textId="77777777" w:rsidR="003255F3" w:rsidRDefault="003255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D305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239F9" w14:textId="77777777" w:rsidR="003255F3" w:rsidRDefault="003255F3">
      <w:r>
        <w:separator/>
      </w:r>
    </w:p>
  </w:footnote>
  <w:footnote w:type="continuationSeparator" w:id="0">
    <w:p w14:paraId="7E61F6DF" w14:textId="77777777" w:rsidR="003255F3" w:rsidRDefault="003255F3">
      <w:r>
        <w:continuationSeparator/>
      </w:r>
    </w:p>
  </w:footnote>
  <w:footnote w:type="continuationNotice" w:id="1">
    <w:p w14:paraId="763F5604" w14:textId="77777777" w:rsidR="003255F3" w:rsidRDefault="003255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 w:tplc="65303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6298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4E2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9EC8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5A0C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5EA22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4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69D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5A37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 w:tplc="1804D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3AAC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E0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203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52D7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CB4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E5B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BCB7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63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 w:tplc="5DEA47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7F05E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FE6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B05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AA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FC69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C66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E65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4FEA8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A3"/>
    <w:rsid w:val="0000417A"/>
    <w:rsid w:val="000042D0"/>
    <w:rsid w:val="00004CDA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47BA2"/>
    <w:rsid w:val="0005040B"/>
    <w:rsid w:val="00050565"/>
    <w:rsid w:val="00050B24"/>
    <w:rsid w:val="00050C90"/>
    <w:rsid w:val="00054260"/>
    <w:rsid w:val="00057EBD"/>
    <w:rsid w:val="00061FB5"/>
    <w:rsid w:val="00062187"/>
    <w:rsid w:val="000662F3"/>
    <w:rsid w:val="0006704D"/>
    <w:rsid w:val="000675B4"/>
    <w:rsid w:val="00071AE5"/>
    <w:rsid w:val="000720A5"/>
    <w:rsid w:val="00075574"/>
    <w:rsid w:val="00075D1F"/>
    <w:rsid w:val="00076D09"/>
    <w:rsid w:val="0007721F"/>
    <w:rsid w:val="00081A77"/>
    <w:rsid w:val="0008218F"/>
    <w:rsid w:val="00083D14"/>
    <w:rsid w:val="000843BE"/>
    <w:rsid w:val="00084E01"/>
    <w:rsid w:val="000879B3"/>
    <w:rsid w:val="00087A67"/>
    <w:rsid w:val="00091969"/>
    <w:rsid w:val="00093853"/>
    <w:rsid w:val="000943C8"/>
    <w:rsid w:val="00094476"/>
    <w:rsid w:val="00094A4E"/>
    <w:rsid w:val="000A07FC"/>
    <w:rsid w:val="000A12CF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0081"/>
    <w:rsid w:val="000C3013"/>
    <w:rsid w:val="000C3794"/>
    <w:rsid w:val="000C4240"/>
    <w:rsid w:val="000C6645"/>
    <w:rsid w:val="000C7FDB"/>
    <w:rsid w:val="000D010B"/>
    <w:rsid w:val="000D224E"/>
    <w:rsid w:val="000D5101"/>
    <w:rsid w:val="000D6D2F"/>
    <w:rsid w:val="000D7D5A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3AAB"/>
    <w:rsid w:val="0011416F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2607C"/>
    <w:rsid w:val="001263A5"/>
    <w:rsid w:val="00130295"/>
    <w:rsid w:val="0013177E"/>
    <w:rsid w:val="001339CE"/>
    <w:rsid w:val="00133C89"/>
    <w:rsid w:val="00134132"/>
    <w:rsid w:val="00134812"/>
    <w:rsid w:val="0013516E"/>
    <w:rsid w:val="0013534C"/>
    <w:rsid w:val="00136D05"/>
    <w:rsid w:val="00141722"/>
    <w:rsid w:val="00141989"/>
    <w:rsid w:val="00142B8F"/>
    <w:rsid w:val="00143CB8"/>
    <w:rsid w:val="001465E4"/>
    <w:rsid w:val="0014672F"/>
    <w:rsid w:val="00147E45"/>
    <w:rsid w:val="00147F72"/>
    <w:rsid w:val="00150856"/>
    <w:rsid w:val="00150C3F"/>
    <w:rsid w:val="00152C7B"/>
    <w:rsid w:val="00152E75"/>
    <w:rsid w:val="00154C27"/>
    <w:rsid w:val="0015556F"/>
    <w:rsid w:val="00155F87"/>
    <w:rsid w:val="001566BB"/>
    <w:rsid w:val="00157457"/>
    <w:rsid w:val="00161B56"/>
    <w:rsid w:val="001642DB"/>
    <w:rsid w:val="00164527"/>
    <w:rsid w:val="00164944"/>
    <w:rsid w:val="00165EB3"/>
    <w:rsid w:val="00166369"/>
    <w:rsid w:val="001669A7"/>
    <w:rsid w:val="00171F55"/>
    <w:rsid w:val="001733FC"/>
    <w:rsid w:val="00173F00"/>
    <w:rsid w:val="001743C6"/>
    <w:rsid w:val="00182CCF"/>
    <w:rsid w:val="0018301C"/>
    <w:rsid w:val="00183674"/>
    <w:rsid w:val="00184DE8"/>
    <w:rsid w:val="00185548"/>
    <w:rsid w:val="00186D9F"/>
    <w:rsid w:val="00187D00"/>
    <w:rsid w:val="001915F0"/>
    <w:rsid w:val="00191943"/>
    <w:rsid w:val="001933D7"/>
    <w:rsid w:val="0019502F"/>
    <w:rsid w:val="00195BD3"/>
    <w:rsid w:val="00197BB6"/>
    <w:rsid w:val="001A0F00"/>
    <w:rsid w:val="001A0F5A"/>
    <w:rsid w:val="001A2B4D"/>
    <w:rsid w:val="001A31DD"/>
    <w:rsid w:val="001A3BBE"/>
    <w:rsid w:val="001A3BD5"/>
    <w:rsid w:val="001A3F7E"/>
    <w:rsid w:val="001A5360"/>
    <w:rsid w:val="001A69CB"/>
    <w:rsid w:val="001A770E"/>
    <w:rsid w:val="001B4393"/>
    <w:rsid w:val="001B59A9"/>
    <w:rsid w:val="001B5FD6"/>
    <w:rsid w:val="001C073C"/>
    <w:rsid w:val="001C1337"/>
    <w:rsid w:val="001C22CF"/>
    <w:rsid w:val="001C2369"/>
    <w:rsid w:val="001C2D8C"/>
    <w:rsid w:val="001C33F7"/>
    <w:rsid w:val="001C3F43"/>
    <w:rsid w:val="001C43C5"/>
    <w:rsid w:val="001C4D37"/>
    <w:rsid w:val="001C7F51"/>
    <w:rsid w:val="001D15A0"/>
    <w:rsid w:val="001D3FB4"/>
    <w:rsid w:val="001D44EB"/>
    <w:rsid w:val="001D4959"/>
    <w:rsid w:val="001D5AA0"/>
    <w:rsid w:val="001D5AFE"/>
    <w:rsid w:val="001D5F23"/>
    <w:rsid w:val="001D6894"/>
    <w:rsid w:val="001D6BB6"/>
    <w:rsid w:val="001D6D1E"/>
    <w:rsid w:val="001E152C"/>
    <w:rsid w:val="001E1FF6"/>
    <w:rsid w:val="001E282C"/>
    <w:rsid w:val="001E3E06"/>
    <w:rsid w:val="001E4C68"/>
    <w:rsid w:val="001E6CC6"/>
    <w:rsid w:val="001E7FD0"/>
    <w:rsid w:val="001F2F76"/>
    <w:rsid w:val="001F3828"/>
    <w:rsid w:val="001F5F8B"/>
    <w:rsid w:val="001F61A4"/>
    <w:rsid w:val="002006B7"/>
    <w:rsid w:val="002032F1"/>
    <w:rsid w:val="002033F0"/>
    <w:rsid w:val="00205E86"/>
    <w:rsid w:val="00210A05"/>
    <w:rsid w:val="00210BEA"/>
    <w:rsid w:val="00211385"/>
    <w:rsid w:val="0021313C"/>
    <w:rsid w:val="00215EE6"/>
    <w:rsid w:val="00215F76"/>
    <w:rsid w:val="00220284"/>
    <w:rsid w:val="0022205E"/>
    <w:rsid w:val="00223656"/>
    <w:rsid w:val="00224288"/>
    <w:rsid w:val="00224676"/>
    <w:rsid w:val="0022570A"/>
    <w:rsid w:val="00225FAB"/>
    <w:rsid w:val="00227790"/>
    <w:rsid w:val="0023158F"/>
    <w:rsid w:val="002322F7"/>
    <w:rsid w:val="00237219"/>
    <w:rsid w:val="00240749"/>
    <w:rsid w:val="002420EA"/>
    <w:rsid w:val="002428C2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1EB7"/>
    <w:rsid w:val="002645FD"/>
    <w:rsid w:val="00264B79"/>
    <w:rsid w:val="002708F1"/>
    <w:rsid w:val="00270C8B"/>
    <w:rsid w:val="00272BC6"/>
    <w:rsid w:val="00273F7B"/>
    <w:rsid w:val="0027616B"/>
    <w:rsid w:val="00277FF5"/>
    <w:rsid w:val="0028078C"/>
    <w:rsid w:val="00285122"/>
    <w:rsid w:val="00286B37"/>
    <w:rsid w:val="002945D9"/>
    <w:rsid w:val="002A095F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C4420"/>
    <w:rsid w:val="002C69BD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2C46"/>
    <w:rsid w:val="002F30DF"/>
    <w:rsid w:val="002F35FB"/>
    <w:rsid w:val="002F3AE2"/>
    <w:rsid w:val="002F3FF6"/>
    <w:rsid w:val="002F4046"/>
    <w:rsid w:val="002F5F6D"/>
    <w:rsid w:val="002F63B0"/>
    <w:rsid w:val="002F733B"/>
    <w:rsid w:val="00302E01"/>
    <w:rsid w:val="0030669F"/>
    <w:rsid w:val="00310A70"/>
    <w:rsid w:val="00310D8B"/>
    <w:rsid w:val="00310F02"/>
    <w:rsid w:val="0031142E"/>
    <w:rsid w:val="003121D1"/>
    <w:rsid w:val="00312719"/>
    <w:rsid w:val="003146A0"/>
    <w:rsid w:val="00316EFC"/>
    <w:rsid w:val="00317F32"/>
    <w:rsid w:val="00320972"/>
    <w:rsid w:val="003209CE"/>
    <w:rsid w:val="003255F3"/>
    <w:rsid w:val="003336E1"/>
    <w:rsid w:val="00333A20"/>
    <w:rsid w:val="003347D9"/>
    <w:rsid w:val="00334A4E"/>
    <w:rsid w:val="00335058"/>
    <w:rsid w:val="00335EA6"/>
    <w:rsid w:val="00336F16"/>
    <w:rsid w:val="0034001E"/>
    <w:rsid w:val="00340216"/>
    <w:rsid w:val="003408A9"/>
    <w:rsid w:val="0034135C"/>
    <w:rsid w:val="003450AF"/>
    <w:rsid w:val="0035020D"/>
    <w:rsid w:val="00355850"/>
    <w:rsid w:val="00361868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3C7B"/>
    <w:rsid w:val="00384AD8"/>
    <w:rsid w:val="00387BC6"/>
    <w:rsid w:val="00387EBF"/>
    <w:rsid w:val="003906E9"/>
    <w:rsid w:val="00390837"/>
    <w:rsid w:val="0039190B"/>
    <w:rsid w:val="00391F78"/>
    <w:rsid w:val="003926FB"/>
    <w:rsid w:val="00392910"/>
    <w:rsid w:val="00396772"/>
    <w:rsid w:val="003A05F0"/>
    <w:rsid w:val="003A41CA"/>
    <w:rsid w:val="003A4A33"/>
    <w:rsid w:val="003A5D18"/>
    <w:rsid w:val="003B203B"/>
    <w:rsid w:val="003B35DF"/>
    <w:rsid w:val="003B36A7"/>
    <w:rsid w:val="003B3D99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41D1"/>
    <w:rsid w:val="003D67D9"/>
    <w:rsid w:val="003D71F4"/>
    <w:rsid w:val="003D77B9"/>
    <w:rsid w:val="003E1795"/>
    <w:rsid w:val="003E5B76"/>
    <w:rsid w:val="003E61CB"/>
    <w:rsid w:val="003E7F4E"/>
    <w:rsid w:val="003F0685"/>
    <w:rsid w:val="003F19BB"/>
    <w:rsid w:val="003F2026"/>
    <w:rsid w:val="003F28DF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59CE"/>
    <w:rsid w:val="004063E6"/>
    <w:rsid w:val="004118E9"/>
    <w:rsid w:val="004118F7"/>
    <w:rsid w:val="00412188"/>
    <w:rsid w:val="0041482D"/>
    <w:rsid w:val="004151E8"/>
    <w:rsid w:val="00421F8A"/>
    <w:rsid w:val="004230CF"/>
    <w:rsid w:val="00426193"/>
    <w:rsid w:val="00426399"/>
    <w:rsid w:val="00426DA3"/>
    <w:rsid w:val="004327BE"/>
    <w:rsid w:val="004345A5"/>
    <w:rsid w:val="00434611"/>
    <w:rsid w:val="00434B9B"/>
    <w:rsid w:val="004421FF"/>
    <w:rsid w:val="00442483"/>
    <w:rsid w:val="004425E4"/>
    <w:rsid w:val="004425F1"/>
    <w:rsid w:val="0044467B"/>
    <w:rsid w:val="00444B38"/>
    <w:rsid w:val="00446BAB"/>
    <w:rsid w:val="00450E22"/>
    <w:rsid w:val="00453CEB"/>
    <w:rsid w:val="00455F72"/>
    <w:rsid w:val="00456924"/>
    <w:rsid w:val="00456C1E"/>
    <w:rsid w:val="0046093A"/>
    <w:rsid w:val="00463623"/>
    <w:rsid w:val="0046412C"/>
    <w:rsid w:val="004656CA"/>
    <w:rsid w:val="004679F5"/>
    <w:rsid w:val="004701F9"/>
    <w:rsid w:val="00470B09"/>
    <w:rsid w:val="0047552A"/>
    <w:rsid w:val="00475C10"/>
    <w:rsid w:val="004760D9"/>
    <w:rsid w:val="0048017B"/>
    <w:rsid w:val="004812B1"/>
    <w:rsid w:val="004816D3"/>
    <w:rsid w:val="00483021"/>
    <w:rsid w:val="0048463B"/>
    <w:rsid w:val="0048471A"/>
    <w:rsid w:val="00486B01"/>
    <w:rsid w:val="00491AE5"/>
    <w:rsid w:val="00492403"/>
    <w:rsid w:val="004939F1"/>
    <w:rsid w:val="00496DAB"/>
    <w:rsid w:val="004A05A2"/>
    <w:rsid w:val="004A1B5A"/>
    <w:rsid w:val="004A1BD6"/>
    <w:rsid w:val="004A2678"/>
    <w:rsid w:val="004A3BE8"/>
    <w:rsid w:val="004A6903"/>
    <w:rsid w:val="004B3CB8"/>
    <w:rsid w:val="004B41A6"/>
    <w:rsid w:val="004B5CAA"/>
    <w:rsid w:val="004C0DC9"/>
    <w:rsid w:val="004C0F9B"/>
    <w:rsid w:val="004C2108"/>
    <w:rsid w:val="004C2654"/>
    <w:rsid w:val="004C6CD0"/>
    <w:rsid w:val="004D1FCC"/>
    <w:rsid w:val="004D1FF1"/>
    <w:rsid w:val="004D33A1"/>
    <w:rsid w:val="004D3D51"/>
    <w:rsid w:val="004D4F02"/>
    <w:rsid w:val="004D6FFF"/>
    <w:rsid w:val="004D7227"/>
    <w:rsid w:val="004D7FCA"/>
    <w:rsid w:val="004E0BD6"/>
    <w:rsid w:val="004E12E6"/>
    <w:rsid w:val="004E23A2"/>
    <w:rsid w:val="004E2851"/>
    <w:rsid w:val="004E48C9"/>
    <w:rsid w:val="004E4FDA"/>
    <w:rsid w:val="004E5195"/>
    <w:rsid w:val="004E5AB1"/>
    <w:rsid w:val="004E654E"/>
    <w:rsid w:val="004F0029"/>
    <w:rsid w:val="004F4454"/>
    <w:rsid w:val="005019D2"/>
    <w:rsid w:val="005037D6"/>
    <w:rsid w:val="00503F11"/>
    <w:rsid w:val="00504AC0"/>
    <w:rsid w:val="00504CAC"/>
    <w:rsid w:val="0050542E"/>
    <w:rsid w:val="00506A9D"/>
    <w:rsid w:val="00506AD6"/>
    <w:rsid w:val="005106FE"/>
    <w:rsid w:val="00510A52"/>
    <w:rsid w:val="00510BE5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2119"/>
    <w:rsid w:val="00533125"/>
    <w:rsid w:val="00533674"/>
    <w:rsid w:val="00533941"/>
    <w:rsid w:val="00536870"/>
    <w:rsid w:val="0053726A"/>
    <w:rsid w:val="00537B65"/>
    <w:rsid w:val="0054155C"/>
    <w:rsid w:val="00542E72"/>
    <w:rsid w:val="00545CF8"/>
    <w:rsid w:val="00546731"/>
    <w:rsid w:val="005473A8"/>
    <w:rsid w:val="005508FD"/>
    <w:rsid w:val="0055121A"/>
    <w:rsid w:val="00552022"/>
    <w:rsid w:val="005538CE"/>
    <w:rsid w:val="00553FDF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7FA"/>
    <w:rsid w:val="00575804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6520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060"/>
    <w:rsid w:val="005D62F0"/>
    <w:rsid w:val="005D6891"/>
    <w:rsid w:val="005D69D4"/>
    <w:rsid w:val="005E1C74"/>
    <w:rsid w:val="005E2ACC"/>
    <w:rsid w:val="005E2B7C"/>
    <w:rsid w:val="005E38FD"/>
    <w:rsid w:val="005E44BF"/>
    <w:rsid w:val="005E4D8F"/>
    <w:rsid w:val="005E6295"/>
    <w:rsid w:val="005E62CF"/>
    <w:rsid w:val="005F0A2E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85E"/>
    <w:rsid w:val="00606D9D"/>
    <w:rsid w:val="00607140"/>
    <w:rsid w:val="0060737B"/>
    <w:rsid w:val="00611478"/>
    <w:rsid w:val="00617DDB"/>
    <w:rsid w:val="00622D2E"/>
    <w:rsid w:val="006242CD"/>
    <w:rsid w:val="006243E3"/>
    <w:rsid w:val="00625FB4"/>
    <w:rsid w:val="0063007E"/>
    <w:rsid w:val="00630167"/>
    <w:rsid w:val="006301BE"/>
    <w:rsid w:val="006305E3"/>
    <w:rsid w:val="0063192F"/>
    <w:rsid w:val="00631F52"/>
    <w:rsid w:val="00633481"/>
    <w:rsid w:val="00635AEE"/>
    <w:rsid w:val="00635E15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51F"/>
    <w:rsid w:val="00646923"/>
    <w:rsid w:val="0064754B"/>
    <w:rsid w:val="006517C7"/>
    <w:rsid w:val="006517F2"/>
    <w:rsid w:val="00651D13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502F"/>
    <w:rsid w:val="00667A01"/>
    <w:rsid w:val="00667C7C"/>
    <w:rsid w:val="006703BC"/>
    <w:rsid w:val="006708AF"/>
    <w:rsid w:val="00673030"/>
    <w:rsid w:val="0067441D"/>
    <w:rsid w:val="00675225"/>
    <w:rsid w:val="006772AE"/>
    <w:rsid w:val="00677568"/>
    <w:rsid w:val="00680601"/>
    <w:rsid w:val="006820A5"/>
    <w:rsid w:val="00684C9F"/>
    <w:rsid w:val="00686CCF"/>
    <w:rsid w:val="00687356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653"/>
    <w:rsid w:val="006A2980"/>
    <w:rsid w:val="006A2D04"/>
    <w:rsid w:val="006A2EFF"/>
    <w:rsid w:val="006A69EA"/>
    <w:rsid w:val="006A703D"/>
    <w:rsid w:val="006B061D"/>
    <w:rsid w:val="006B1792"/>
    <w:rsid w:val="006B250D"/>
    <w:rsid w:val="006B2D08"/>
    <w:rsid w:val="006B40A4"/>
    <w:rsid w:val="006B4EB8"/>
    <w:rsid w:val="006B640D"/>
    <w:rsid w:val="006B6581"/>
    <w:rsid w:val="006B7D8F"/>
    <w:rsid w:val="006C1416"/>
    <w:rsid w:val="006C3404"/>
    <w:rsid w:val="006C7806"/>
    <w:rsid w:val="006D0475"/>
    <w:rsid w:val="006D202D"/>
    <w:rsid w:val="006D268C"/>
    <w:rsid w:val="006D4BB1"/>
    <w:rsid w:val="006D61EB"/>
    <w:rsid w:val="006D66F2"/>
    <w:rsid w:val="006D7912"/>
    <w:rsid w:val="006E01BD"/>
    <w:rsid w:val="006E1746"/>
    <w:rsid w:val="006E295F"/>
    <w:rsid w:val="006E4210"/>
    <w:rsid w:val="006E476D"/>
    <w:rsid w:val="006E62D3"/>
    <w:rsid w:val="006E7585"/>
    <w:rsid w:val="006F09A5"/>
    <w:rsid w:val="006F25F4"/>
    <w:rsid w:val="006F3261"/>
    <w:rsid w:val="006F4AEF"/>
    <w:rsid w:val="006F4BEA"/>
    <w:rsid w:val="006F53C3"/>
    <w:rsid w:val="006F7350"/>
    <w:rsid w:val="006F7594"/>
    <w:rsid w:val="006F7DE1"/>
    <w:rsid w:val="0070467B"/>
    <w:rsid w:val="00705A32"/>
    <w:rsid w:val="00707EA1"/>
    <w:rsid w:val="007114C1"/>
    <w:rsid w:val="0071179A"/>
    <w:rsid w:val="00714E08"/>
    <w:rsid w:val="0071653B"/>
    <w:rsid w:val="00717EF9"/>
    <w:rsid w:val="00720257"/>
    <w:rsid w:val="007237FE"/>
    <w:rsid w:val="00723CB5"/>
    <w:rsid w:val="00723EBE"/>
    <w:rsid w:val="007254D0"/>
    <w:rsid w:val="00725822"/>
    <w:rsid w:val="007259B3"/>
    <w:rsid w:val="007277DC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5484B"/>
    <w:rsid w:val="007606EF"/>
    <w:rsid w:val="007620A7"/>
    <w:rsid w:val="0076671D"/>
    <w:rsid w:val="00771F2A"/>
    <w:rsid w:val="00772A50"/>
    <w:rsid w:val="00773DBE"/>
    <w:rsid w:val="00775E27"/>
    <w:rsid w:val="00776510"/>
    <w:rsid w:val="007769D2"/>
    <w:rsid w:val="00777981"/>
    <w:rsid w:val="00781A31"/>
    <w:rsid w:val="00781E67"/>
    <w:rsid w:val="00784A04"/>
    <w:rsid w:val="007858DB"/>
    <w:rsid w:val="007876E3"/>
    <w:rsid w:val="007908E8"/>
    <w:rsid w:val="00793FBB"/>
    <w:rsid w:val="00794BC0"/>
    <w:rsid w:val="00794F13"/>
    <w:rsid w:val="0079702C"/>
    <w:rsid w:val="0079764B"/>
    <w:rsid w:val="007A181D"/>
    <w:rsid w:val="007A1BBF"/>
    <w:rsid w:val="007A1FA1"/>
    <w:rsid w:val="007A2057"/>
    <w:rsid w:val="007A2FC7"/>
    <w:rsid w:val="007A3D84"/>
    <w:rsid w:val="007A4FD9"/>
    <w:rsid w:val="007A5640"/>
    <w:rsid w:val="007A6250"/>
    <w:rsid w:val="007A6FF4"/>
    <w:rsid w:val="007A7D9E"/>
    <w:rsid w:val="007B2095"/>
    <w:rsid w:val="007B31A3"/>
    <w:rsid w:val="007B34A5"/>
    <w:rsid w:val="007B4B20"/>
    <w:rsid w:val="007B6C9B"/>
    <w:rsid w:val="007B6CE9"/>
    <w:rsid w:val="007B7624"/>
    <w:rsid w:val="007C3FD2"/>
    <w:rsid w:val="007C4E83"/>
    <w:rsid w:val="007C5936"/>
    <w:rsid w:val="007C7792"/>
    <w:rsid w:val="007D109F"/>
    <w:rsid w:val="007D1FF2"/>
    <w:rsid w:val="007D3B80"/>
    <w:rsid w:val="007D4932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2E9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469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6499F"/>
    <w:rsid w:val="00866CFB"/>
    <w:rsid w:val="008672E9"/>
    <w:rsid w:val="00872A0F"/>
    <w:rsid w:val="00873D2A"/>
    <w:rsid w:val="00873D4F"/>
    <w:rsid w:val="008742C2"/>
    <w:rsid w:val="008743E3"/>
    <w:rsid w:val="00874A22"/>
    <w:rsid w:val="00875EAF"/>
    <w:rsid w:val="00875F09"/>
    <w:rsid w:val="0088202E"/>
    <w:rsid w:val="00882B58"/>
    <w:rsid w:val="00887807"/>
    <w:rsid w:val="00890BD7"/>
    <w:rsid w:val="00891181"/>
    <w:rsid w:val="00891BF3"/>
    <w:rsid w:val="00892AB3"/>
    <w:rsid w:val="0089357D"/>
    <w:rsid w:val="00894068"/>
    <w:rsid w:val="008942B0"/>
    <w:rsid w:val="0089432C"/>
    <w:rsid w:val="00894D87"/>
    <w:rsid w:val="008950B8"/>
    <w:rsid w:val="00896FA0"/>
    <w:rsid w:val="0089740A"/>
    <w:rsid w:val="00897B69"/>
    <w:rsid w:val="008A057D"/>
    <w:rsid w:val="008A5A63"/>
    <w:rsid w:val="008A78B6"/>
    <w:rsid w:val="008B036F"/>
    <w:rsid w:val="008B2F44"/>
    <w:rsid w:val="008B3424"/>
    <w:rsid w:val="008B3F9A"/>
    <w:rsid w:val="008B5DEE"/>
    <w:rsid w:val="008B6A10"/>
    <w:rsid w:val="008C14D7"/>
    <w:rsid w:val="008C30E4"/>
    <w:rsid w:val="008C4D67"/>
    <w:rsid w:val="008C5282"/>
    <w:rsid w:val="008C5658"/>
    <w:rsid w:val="008C7357"/>
    <w:rsid w:val="008D13A3"/>
    <w:rsid w:val="008D54FE"/>
    <w:rsid w:val="008E020F"/>
    <w:rsid w:val="008E0511"/>
    <w:rsid w:val="008E233B"/>
    <w:rsid w:val="008E2417"/>
    <w:rsid w:val="008E4F79"/>
    <w:rsid w:val="008E7043"/>
    <w:rsid w:val="008F0017"/>
    <w:rsid w:val="008F0F84"/>
    <w:rsid w:val="008F45B4"/>
    <w:rsid w:val="008F5B02"/>
    <w:rsid w:val="008F6C31"/>
    <w:rsid w:val="008F6E1A"/>
    <w:rsid w:val="008F7432"/>
    <w:rsid w:val="00900229"/>
    <w:rsid w:val="00901062"/>
    <w:rsid w:val="00901109"/>
    <w:rsid w:val="00902D37"/>
    <w:rsid w:val="00904090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7D2"/>
    <w:rsid w:val="0092194B"/>
    <w:rsid w:val="009236AB"/>
    <w:rsid w:val="00923A19"/>
    <w:rsid w:val="009261EF"/>
    <w:rsid w:val="00926291"/>
    <w:rsid w:val="00926E12"/>
    <w:rsid w:val="009314F8"/>
    <w:rsid w:val="0093333F"/>
    <w:rsid w:val="00933600"/>
    <w:rsid w:val="00933FF6"/>
    <w:rsid w:val="00935132"/>
    <w:rsid w:val="00935205"/>
    <w:rsid w:val="00935980"/>
    <w:rsid w:val="00935A2A"/>
    <w:rsid w:val="00936CF9"/>
    <w:rsid w:val="0093744B"/>
    <w:rsid w:val="00940DB0"/>
    <w:rsid w:val="009439D0"/>
    <w:rsid w:val="0094419A"/>
    <w:rsid w:val="009468B4"/>
    <w:rsid w:val="009479D3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66977"/>
    <w:rsid w:val="0097031B"/>
    <w:rsid w:val="00971B0B"/>
    <w:rsid w:val="00971E60"/>
    <w:rsid w:val="00974867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B57B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D2C47"/>
    <w:rsid w:val="009D4281"/>
    <w:rsid w:val="009D5DE9"/>
    <w:rsid w:val="009E0B80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2AD"/>
    <w:rsid w:val="009F576E"/>
    <w:rsid w:val="009F5E95"/>
    <w:rsid w:val="009F5ED1"/>
    <w:rsid w:val="009F7408"/>
    <w:rsid w:val="00A03358"/>
    <w:rsid w:val="00A03BE8"/>
    <w:rsid w:val="00A040B7"/>
    <w:rsid w:val="00A053A6"/>
    <w:rsid w:val="00A066E0"/>
    <w:rsid w:val="00A132A4"/>
    <w:rsid w:val="00A14100"/>
    <w:rsid w:val="00A149FE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2DE7"/>
    <w:rsid w:val="00A23560"/>
    <w:rsid w:val="00A2525A"/>
    <w:rsid w:val="00A2553D"/>
    <w:rsid w:val="00A30D11"/>
    <w:rsid w:val="00A31F6B"/>
    <w:rsid w:val="00A33BC7"/>
    <w:rsid w:val="00A37677"/>
    <w:rsid w:val="00A40428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05AD"/>
    <w:rsid w:val="00A83228"/>
    <w:rsid w:val="00A83615"/>
    <w:rsid w:val="00A85185"/>
    <w:rsid w:val="00A856EB"/>
    <w:rsid w:val="00A879C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23EC"/>
    <w:rsid w:val="00AB3AFD"/>
    <w:rsid w:val="00AB3CC0"/>
    <w:rsid w:val="00AB54C7"/>
    <w:rsid w:val="00AB704E"/>
    <w:rsid w:val="00AC08DE"/>
    <w:rsid w:val="00AC0E29"/>
    <w:rsid w:val="00AC1098"/>
    <w:rsid w:val="00AC21EC"/>
    <w:rsid w:val="00AC2D36"/>
    <w:rsid w:val="00AC5C0B"/>
    <w:rsid w:val="00AD0F7A"/>
    <w:rsid w:val="00AD12D4"/>
    <w:rsid w:val="00AD1BC3"/>
    <w:rsid w:val="00AD1FD0"/>
    <w:rsid w:val="00AD25FC"/>
    <w:rsid w:val="00AD3CB7"/>
    <w:rsid w:val="00AD55A9"/>
    <w:rsid w:val="00AD7097"/>
    <w:rsid w:val="00AD719E"/>
    <w:rsid w:val="00AD7B16"/>
    <w:rsid w:val="00AE349C"/>
    <w:rsid w:val="00AE5504"/>
    <w:rsid w:val="00AF04A6"/>
    <w:rsid w:val="00AF19BD"/>
    <w:rsid w:val="00AF2665"/>
    <w:rsid w:val="00AF63B3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3E37"/>
    <w:rsid w:val="00B3560B"/>
    <w:rsid w:val="00B369E6"/>
    <w:rsid w:val="00B37A1C"/>
    <w:rsid w:val="00B37C17"/>
    <w:rsid w:val="00B37F0D"/>
    <w:rsid w:val="00B40154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1DE8"/>
    <w:rsid w:val="00B624EF"/>
    <w:rsid w:val="00B634CC"/>
    <w:rsid w:val="00B65E0C"/>
    <w:rsid w:val="00B674F4"/>
    <w:rsid w:val="00B70197"/>
    <w:rsid w:val="00B71707"/>
    <w:rsid w:val="00B71787"/>
    <w:rsid w:val="00B72130"/>
    <w:rsid w:val="00B73CC9"/>
    <w:rsid w:val="00B751F6"/>
    <w:rsid w:val="00B76ECC"/>
    <w:rsid w:val="00B77254"/>
    <w:rsid w:val="00B77B56"/>
    <w:rsid w:val="00B81A50"/>
    <w:rsid w:val="00B821B1"/>
    <w:rsid w:val="00B83134"/>
    <w:rsid w:val="00B8380C"/>
    <w:rsid w:val="00B87BD1"/>
    <w:rsid w:val="00B91E50"/>
    <w:rsid w:val="00B93A5F"/>
    <w:rsid w:val="00B95062"/>
    <w:rsid w:val="00B967F9"/>
    <w:rsid w:val="00B97AE5"/>
    <w:rsid w:val="00BA10EE"/>
    <w:rsid w:val="00BA3330"/>
    <w:rsid w:val="00BA3DF3"/>
    <w:rsid w:val="00BA3F4E"/>
    <w:rsid w:val="00BA6E38"/>
    <w:rsid w:val="00BB0DA6"/>
    <w:rsid w:val="00BB243B"/>
    <w:rsid w:val="00BB2B12"/>
    <w:rsid w:val="00BB301D"/>
    <w:rsid w:val="00BB3326"/>
    <w:rsid w:val="00BB5C8C"/>
    <w:rsid w:val="00BB5D64"/>
    <w:rsid w:val="00BB5E62"/>
    <w:rsid w:val="00BC1098"/>
    <w:rsid w:val="00BC213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E6F53"/>
    <w:rsid w:val="00BF02D1"/>
    <w:rsid w:val="00BF129B"/>
    <w:rsid w:val="00BF153A"/>
    <w:rsid w:val="00BF1865"/>
    <w:rsid w:val="00BF2F04"/>
    <w:rsid w:val="00BF4B3A"/>
    <w:rsid w:val="00BF6C3F"/>
    <w:rsid w:val="00C00C46"/>
    <w:rsid w:val="00C02B6A"/>
    <w:rsid w:val="00C05570"/>
    <w:rsid w:val="00C05B28"/>
    <w:rsid w:val="00C06636"/>
    <w:rsid w:val="00C06A97"/>
    <w:rsid w:val="00C11D39"/>
    <w:rsid w:val="00C127D4"/>
    <w:rsid w:val="00C130C4"/>
    <w:rsid w:val="00C140BA"/>
    <w:rsid w:val="00C14122"/>
    <w:rsid w:val="00C15E25"/>
    <w:rsid w:val="00C15FA0"/>
    <w:rsid w:val="00C16EB2"/>
    <w:rsid w:val="00C172BF"/>
    <w:rsid w:val="00C245DA"/>
    <w:rsid w:val="00C2556F"/>
    <w:rsid w:val="00C257E3"/>
    <w:rsid w:val="00C258D3"/>
    <w:rsid w:val="00C27073"/>
    <w:rsid w:val="00C30CF4"/>
    <w:rsid w:val="00C31B1A"/>
    <w:rsid w:val="00C322E8"/>
    <w:rsid w:val="00C327F7"/>
    <w:rsid w:val="00C32A48"/>
    <w:rsid w:val="00C32BBA"/>
    <w:rsid w:val="00C33E6E"/>
    <w:rsid w:val="00C3702D"/>
    <w:rsid w:val="00C37266"/>
    <w:rsid w:val="00C4262F"/>
    <w:rsid w:val="00C4525F"/>
    <w:rsid w:val="00C45364"/>
    <w:rsid w:val="00C4546B"/>
    <w:rsid w:val="00C455F7"/>
    <w:rsid w:val="00C4666F"/>
    <w:rsid w:val="00C52835"/>
    <w:rsid w:val="00C54911"/>
    <w:rsid w:val="00C60972"/>
    <w:rsid w:val="00C62229"/>
    <w:rsid w:val="00C62BCC"/>
    <w:rsid w:val="00C63805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6BE2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231"/>
    <w:rsid w:val="00CA3D2C"/>
    <w:rsid w:val="00CA4906"/>
    <w:rsid w:val="00CA5081"/>
    <w:rsid w:val="00CA7039"/>
    <w:rsid w:val="00CB09CE"/>
    <w:rsid w:val="00CB1FFD"/>
    <w:rsid w:val="00CB3275"/>
    <w:rsid w:val="00CB378C"/>
    <w:rsid w:val="00CB46C0"/>
    <w:rsid w:val="00CB57A3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E7675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0E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52"/>
    <w:rsid w:val="00D264F8"/>
    <w:rsid w:val="00D27C61"/>
    <w:rsid w:val="00D31075"/>
    <w:rsid w:val="00D32541"/>
    <w:rsid w:val="00D335E6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1798"/>
    <w:rsid w:val="00D525E2"/>
    <w:rsid w:val="00D53512"/>
    <w:rsid w:val="00D54321"/>
    <w:rsid w:val="00D57FEB"/>
    <w:rsid w:val="00D61082"/>
    <w:rsid w:val="00D616DE"/>
    <w:rsid w:val="00D65D05"/>
    <w:rsid w:val="00D661D3"/>
    <w:rsid w:val="00D7111E"/>
    <w:rsid w:val="00D725E3"/>
    <w:rsid w:val="00D72C0F"/>
    <w:rsid w:val="00D72E66"/>
    <w:rsid w:val="00D73A75"/>
    <w:rsid w:val="00D759B4"/>
    <w:rsid w:val="00D75C2D"/>
    <w:rsid w:val="00D7713C"/>
    <w:rsid w:val="00D82AA6"/>
    <w:rsid w:val="00D8462A"/>
    <w:rsid w:val="00D84D32"/>
    <w:rsid w:val="00D84EDE"/>
    <w:rsid w:val="00D84FDD"/>
    <w:rsid w:val="00D85F34"/>
    <w:rsid w:val="00D860BB"/>
    <w:rsid w:val="00D869BB"/>
    <w:rsid w:val="00D87D79"/>
    <w:rsid w:val="00D91749"/>
    <w:rsid w:val="00D91E69"/>
    <w:rsid w:val="00D92E0D"/>
    <w:rsid w:val="00D958F9"/>
    <w:rsid w:val="00D95EF2"/>
    <w:rsid w:val="00DA18C6"/>
    <w:rsid w:val="00DA296E"/>
    <w:rsid w:val="00DA4D4B"/>
    <w:rsid w:val="00DA512B"/>
    <w:rsid w:val="00DB03B8"/>
    <w:rsid w:val="00DB115E"/>
    <w:rsid w:val="00DB1C8F"/>
    <w:rsid w:val="00DB3862"/>
    <w:rsid w:val="00DB4557"/>
    <w:rsid w:val="00DB6942"/>
    <w:rsid w:val="00DB73A9"/>
    <w:rsid w:val="00DB7C54"/>
    <w:rsid w:val="00DC044A"/>
    <w:rsid w:val="00DC6F02"/>
    <w:rsid w:val="00DC72BB"/>
    <w:rsid w:val="00DC73B9"/>
    <w:rsid w:val="00DC7421"/>
    <w:rsid w:val="00DC763A"/>
    <w:rsid w:val="00DD030A"/>
    <w:rsid w:val="00DD10A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18DC"/>
    <w:rsid w:val="00DF2401"/>
    <w:rsid w:val="00DF2F9B"/>
    <w:rsid w:val="00DF3883"/>
    <w:rsid w:val="00DF39FF"/>
    <w:rsid w:val="00DF52EC"/>
    <w:rsid w:val="00DF5ECD"/>
    <w:rsid w:val="00DF672A"/>
    <w:rsid w:val="00E00338"/>
    <w:rsid w:val="00E00CA6"/>
    <w:rsid w:val="00E017D6"/>
    <w:rsid w:val="00E01A15"/>
    <w:rsid w:val="00E03D5C"/>
    <w:rsid w:val="00E03DDA"/>
    <w:rsid w:val="00E04304"/>
    <w:rsid w:val="00E0485B"/>
    <w:rsid w:val="00E052E4"/>
    <w:rsid w:val="00E12341"/>
    <w:rsid w:val="00E12633"/>
    <w:rsid w:val="00E12726"/>
    <w:rsid w:val="00E1329D"/>
    <w:rsid w:val="00E16D4A"/>
    <w:rsid w:val="00E20161"/>
    <w:rsid w:val="00E216FB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0B1A"/>
    <w:rsid w:val="00E61554"/>
    <w:rsid w:val="00E628E7"/>
    <w:rsid w:val="00E6332B"/>
    <w:rsid w:val="00E6385D"/>
    <w:rsid w:val="00E63A01"/>
    <w:rsid w:val="00E63B3B"/>
    <w:rsid w:val="00E64499"/>
    <w:rsid w:val="00E70A5B"/>
    <w:rsid w:val="00E746C5"/>
    <w:rsid w:val="00E756CA"/>
    <w:rsid w:val="00E76DBA"/>
    <w:rsid w:val="00E83098"/>
    <w:rsid w:val="00E839CA"/>
    <w:rsid w:val="00E84845"/>
    <w:rsid w:val="00E87B5E"/>
    <w:rsid w:val="00E9118D"/>
    <w:rsid w:val="00E92BCF"/>
    <w:rsid w:val="00E940B5"/>
    <w:rsid w:val="00E94135"/>
    <w:rsid w:val="00E9518B"/>
    <w:rsid w:val="00E97A0F"/>
    <w:rsid w:val="00EA0FB5"/>
    <w:rsid w:val="00EA1639"/>
    <w:rsid w:val="00EA1D03"/>
    <w:rsid w:val="00EA3A13"/>
    <w:rsid w:val="00EA439E"/>
    <w:rsid w:val="00EA6E5F"/>
    <w:rsid w:val="00EB24A6"/>
    <w:rsid w:val="00EB2F64"/>
    <w:rsid w:val="00EB32AB"/>
    <w:rsid w:val="00EB5B68"/>
    <w:rsid w:val="00EB6116"/>
    <w:rsid w:val="00EC01CF"/>
    <w:rsid w:val="00EC24A8"/>
    <w:rsid w:val="00EC3B36"/>
    <w:rsid w:val="00EC40A9"/>
    <w:rsid w:val="00EC44D4"/>
    <w:rsid w:val="00EC451B"/>
    <w:rsid w:val="00EC5C64"/>
    <w:rsid w:val="00EC62A3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062F"/>
    <w:rsid w:val="00EF1D1B"/>
    <w:rsid w:val="00EF2713"/>
    <w:rsid w:val="00EF461D"/>
    <w:rsid w:val="00EF6C0A"/>
    <w:rsid w:val="00F00B8C"/>
    <w:rsid w:val="00F05083"/>
    <w:rsid w:val="00F056A3"/>
    <w:rsid w:val="00F126AC"/>
    <w:rsid w:val="00F15C24"/>
    <w:rsid w:val="00F209F8"/>
    <w:rsid w:val="00F20A1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131"/>
    <w:rsid w:val="00F372AA"/>
    <w:rsid w:val="00F373A0"/>
    <w:rsid w:val="00F37DA3"/>
    <w:rsid w:val="00F41322"/>
    <w:rsid w:val="00F41D61"/>
    <w:rsid w:val="00F45D75"/>
    <w:rsid w:val="00F45DBD"/>
    <w:rsid w:val="00F4675C"/>
    <w:rsid w:val="00F47045"/>
    <w:rsid w:val="00F520A5"/>
    <w:rsid w:val="00F531F2"/>
    <w:rsid w:val="00F54225"/>
    <w:rsid w:val="00F5520B"/>
    <w:rsid w:val="00F5594E"/>
    <w:rsid w:val="00F55E4E"/>
    <w:rsid w:val="00F57FD5"/>
    <w:rsid w:val="00F6064B"/>
    <w:rsid w:val="00F60D9D"/>
    <w:rsid w:val="00F611EF"/>
    <w:rsid w:val="00F62BF1"/>
    <w:rsid w:val="00F65D7F"/>
    <w:rsid w:val="00F70569"/>
    <w:rsid w:val="00F709E7"/>
    <w:rsid w:val="00F73698"/>
    <w:rsid w:val="00F74112"/>
    <w:rsid w:val="00F774B9"/>
    <w:rsid w:val="00F80D43"/>
    <w:rsid w:val="00F8273A"/>
    <w:rsid w:val="00F82AA6"/>
    <w:rsid w:val="00F8336F"/>
    <w:rsid w:val="00F85552"/>
    <w:rsid w:val="00F9161C"/>
    <w:rsid w:val="00F92D84"/>
    <w:rsid w:val="00F950C8"/>
    <w:rsid w:val="00F958C0"/>
    <w:rsid w:val="00FA0CFD"/>
    <w:rsid w:val="00FA3ACF"/>
    <w:rsid w:val="00FA424C"/>
    <w:rsid w:val="00FA5356"/>
    <w:rsid w:val="00FB1230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4896"/>
    <w:rsid w:val="00FE6F8E"/>
    <w:rsid w:val="00FF0E84"/>
    <w:rsid w:val="00FF0F60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94142"/>
  <w15:chartTrackingRefBased/>
  <w15:docId w15:val="{5B0947CC-497C-4484-8DB7-76B937654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ox-0d2bc16a10-ox-f9ad19bc9f-ox-c7f55bd2d0-ox-3ca466bbce-ox-350cba31f5-ox-dadd415f25-ox-e7b9392f3a-ox-4c174c9fc2-ox-52d769b5ec-ox-c8f47127a7-ox-0ba8af6fea-ox-eef1f350c1-ox-a40f2f8e14-ox-45d729c25e-ox-4449ba2295-ox-44c78bf4fb-ox-05c794746d-ox-0c0e10f138-o">
    <w:name w:val="ox-0d2bc16a10-ox-f9ad19bc9f-ox-c7f55bd2d0-ox-3ca466bbce-ox-350cba31f5-ox-dadd415f25-ox-e7b9392f3a-ox-4c174c9fc2-ox-52d769b5ec-ox-c8f47127a7-ox-0ba8af6fea-ox-eef1f350c1-ox-a40f2f8e14-ox-45d729c25e-ox-4449ba2295-ox-44c78bf4fb-ox-05c794746d-ox-0c0e10f138-o"/>
    <w:basedOn w:val="Normal"/>
    <w:uiPriority w:val="99"/>
    <w:semiHidden/>
    <w:rsid w:val="00BB2B1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3604</TotalTime>
  <Pages>6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125</cp:revision>
  <cp:lastPrinted>2011-06-01T15:10:00Z</cp:lastPrinted>
  <dcterms:created xsi:type="dcterms:W3CDTF">2021-09-16T09:43:00Z</dcterms:created>
  <dcterms:modified xsi:type="dcterms:W3CDTF">2022-03-25T13:12:00Z</dcterms:modified>
</cp:coreProperties>
</file>