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2B32" w14:textId="77777777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2C4287A9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60685E">
        <w:rPr>
          <w:noProof/>
        </w:rPr>
        <w:t>1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21325966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20-09</w:t>
            </w:r>
            <w:r w:rsidRPr="009C446D">
              <w:rPr>
                <w:rFonts w:ascii="Arial" w:hAnsi="Arial"/>
                <w:b/>
                <w:sz w:val="24"/>
              </w:rPr>
              <w:t>_D</w:t>
            </w:r>
            <w:r w:rsidR="00875EAF" w:rsidRPr="009C446D">
              <w:rPr>
                <w:rFonts w:ascii="Arial" w:hAnsi="Arial"/>
                <w:b/>
                <w:sz w:val="24"/>
              </w:rPr>
              <w:t>2</w:t>
            </w:r>
            <w:r w:rsidR="0060685E">
              <w:rPr>
                <w:rFonts w:ascii="Arial" w:hAnsi="Arial"/>
                <w:b/>
                <w:sz w:val="24"/>
              </w:rPr>
              <w:t>1</w:t>
            </w:r>
            <w:r w:rsidR="006E476D" w:rsidRPr="009C446D">
              <w:rPr>
                <w:rFonts w:ascii="Arial" w:hAnsi="Arial"/>
                <w:b/>
                <w:sz w:val="24"/>
              </w:rPr>
              <w:t>wk</w:t>
            </w:r>
            <w:r w:rsidR="004D6FFF">
              <w:rPr>
                <w:rFonts w:ascii="Arial" w:hAnsi="Arial"/>
                <w:b/>
                <w:sz w:val="24"/>
              </w:rPr>
              <w:t>37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lang w:val="fr-FR"/>
              </w:rPr>
            </w:pPr>
            <w:r w:rsidRPr="009C446D">
              <w:rPr>
                <w:rFonts w:ascii="Arial" w:hAnsi="Arial"/>
                <w:b/>
                <w:lang w:val="fr-FR"/>
              </w:rPr>
              <w:t>Source:</w:t>
            </w:r>
          </w:p>
        </w:tc>
        <w:tc>
          <w:tcPr>
            <w:tcW w:w="6773" w:type="dxa"/>
          </w:tcPr>
          <w:p w14:paraId="45B5D224" w14:textId="77777777" w:rsidR="00961A38" w:rsidRPr="009C446D" w:rsidRDefault="00961A38">
            <w:pPr>
              <w:pStyle w:val="TAL"/>
              <w:spacing w:before="60"/>
              <w:rPr>
                <w:lang w:val="fr-FR"/>
              </w:rPr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ETSI 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34DE568F" w:rsidR="00961A38" w:rsidRPr="00215F76" w:rsidRDefault="008942B0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="004D6FFF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="00BB2B12" w:rsidRPr="00BB2B12">
              <w:rPr>
                <w:snapToGrid w:val="0"/>
                <w:color w:val="000000"/>
                <w:sz w:val="20"/>
                <w:vertAlign w:val="superscript"/>
                <w:lang w:val="de-DE" w:eastAsia="de-DE"/>
              </w:rPr>
              <w:t>th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4D6FFF">
              <w:rPr>
                <w:snapToGrid w:val="0"/>
                <w:color w:val="000000"/>
                <w:sz w:val="20"/>
                <w:lang w:val="de-DE" w:eastAsia="de-DE"/>
              </w:rPr>
              <w:t>September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 w:rsidR="0060685E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5247790D" w14:textId="479F3E96" w:rsidR="007606EF" w:rsidRDefault="007606EF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- 38.331 and 24.501: Release 16, March 2021</w:t>
            </w:r>
          </w:p>
          <w:p w14:paraId="6D54E3D5" w14:textId="3B2A5082" w:rsidR="00CE0199" w:rsidRDefault="00DD030A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9C446D">
              <w:rPr>
                <w:snapToGrid w:val="0"/>
                <w:sz w:val="20"/>
                <w:szCs w:val="20"/>
              </w:rPr>
              <w:t>- 24.</w:t>
            </w:r>
            <w:r w:rsidR="001A2B4D">
              <w:rPr>
                <w:snapToGrid w:val="0"/>
                <w:sz w:val="20"/>
                <w:szCs w:val="20"/>
              </w:rPr>
              <w:t>3</w:t>
            </w:r>
            <w:r w:rsidRPr="009C446D">
              <w:rPr>
                <w:snapToGrid w:val="0"/>
                <w:sz w:val="20"/>
                <w:szCs w:val="20"/>
              </w:rPr>
              <w:t>01</w:t>
            </w:r>
            <w:r w:rsidR="00CE0199" w:rsidRPr="009C446D">
              <w:rPr>
                <w:snapToGrid w:val="0"/>
                <w:sz w:val="20"/>
                <w:szCs w:val="20"/>
              </w:rPr>
              <w:t>: Release 1</w:t>
            </w:r>
            <w:r w:rsidR="001A2B4D">
              <w:rPr>
                <w:snapToGrid w:val="0"/>
                <w:sz w:val="20"/>
                <w:szCs w:val="20"/>
              </w:rPr>
              <w:t>6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, </w:t>
            </w:r>
            <w:r w:rsidR="001A2B4D">
              <w:rPr>
                <w:snapToGrid w:val="0"/>
                <w:sz w:val="20"/>
                <w:szCs w:val="20"/>
              </w:rPr>
              <w:t>September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 20</w:t>
            </w:r>
            <w:r w:rsidR="001A2B4D">
              <w:rPr>
                <w:snapToGrid w:val="0"/>
                <w:sz w:val="20"/>
                <w:szCs w:val="20"/>
              </w:rPr>
              <w:t>20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 + </w:t>
            </w:r>
            <w:r w:rsidR="00390837">
              <w:rPr>
                <w:snapToGrid w:val="0"/>
                <w:sz w:val="20"/>
                <w:szCs w:val="20"/>
              </w:rPr>
              <w:t>CR#3446(</w:t>
            </w:r>
            <w:r w:rsidR="00CE0199" w:rsidRPr="009C446D">
              <w:rPr>
                <w:snapToGrid w:val="0"/>
                <w:sz w:val="20"/>
                <w:szCs w:val="20"/>
              </w:rPr>
              <w:t>C1-</w:t>
            </w:r>
            <w:r w:rsidR="001A2B4D">
              <w:rPr>
                <w:snapToGrid w:val="0"/>
                <w:sz w:val="20"/>
                <w:szCs w:val="20"/>
              </w:rPr>
              <w:t>206080</w:t>
            </w:r>
            <w:r w:rsidR="00390837">
              <w:rPr>
                <w:snapToGrid w:val="0"/>
                <w:sz w:val="20"/>
                <w:szCs w:val="20"/>
              </w:rPr>
              <w:t>)</w:t>
            </w:r>
            <w:r w:rsidR="001A2B4D">
              <w:rPr>
                <w:snapToGrid w:val="0"/>
                <w:sz w:val="20"/>
                <w:szCs w:val="20"/>
              </w:rPr>
              <w:t xml:space="preserve"> and </w:t>
            </w:r>
            <w:r w:rsidR="00390837">
              <w:rPr>
                <w:snapToGrid w:val="0"/>
                <w:sz w:val="20"/>
                <w:szCs w:val="20"/>
              </w:rPr>
              <w:t>CR#3448rev1(</w:t>
            </w:r>
            <w:r w:rsidR="006052E4" w:rsidRPr="006052E4">
              <w:rPr>
                <w:snapToGrid w:val="0"/>
                <w:sz w:val="20"/>
                <w:szCs w:val="20"/>
              </w:rPr>
              <w:t>C1-206721</w:t>
            </w:r>
            <w:r w:rsidR="00390837">
              <w:rPr>
                <w:snapToGrid w:val="0"/>
                <w:sz w:val="20"/>
                <w:szCs w:val="20"/>
              </w:rPr>
              <w:t>)</w:t>
            </w:r>
          </w:p>
          <w:p w14:paraId="20CC9058" w14:textId="77777777" w:rsidR="007908E8" w:rsidRDefault="007908E8" w:rsidP="007908E8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- 24.481: Release 16, September 2020 + CR#0048(C1-207189) </w:t>
            </w:r>
          </w:p>
          <w:p w14:paraId="615F51A8" w14:textId="53FD50F9" w:rsidR="007908E8" w:rsidRDefault="007908E8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- 24.484: Release 16, September 2020 + CR#0154rev1(C1-206470) </w:t>
            </w:r>
          </w:p>
          <w:p w14:paraId="6B89AE72" w14:textId="77777777" w:rsidR="00BA3330" w:rsidRDefault="00DD030A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9C446D">
              <w:rPr>
                <w:snapToGrid w:val="0"/>
                <w:sz w:val="20"/>
                <w:szCs w:val="20"/>
              </w:rPr>
              <w:t>- Others: Release 1</w:t>
            </w:r>
            <w:r w:rsidR="001A2B4D">
              <w:rPr>
                <w:snapToGrid w:val="0"/>
                <w:sz w:val="20"/>
                <w:szCs w:val="20"/>
              </w:rPr>
              <w:t>6</w:t>
            </w:r>
            <w:r w:rsidRPr="009C446D">
              <w:rPr>
                <w:snapToGrid w:val="0"/>
                <w:sz w:val="20"/>
                <w:szCs w:val="20"/>
              </w:rPr>
              <w:t>, September 20</w:t>
            </w:r>
            <w:r w:rsidR="001A2B4D">
              <w:rPr>
                <w:snapToGrid w:val="0"/>
                <w:sz w:val="20"/>
                <w:szCs w:val="20"/>
              </w:rPr>
              <w:t>20</w:t>
            </w:r>
          </w:p>
          <w:p w14:paraId="6CB55AA3" w14:textId="0DBECB4B" w:rsidR="00CB46C0" w:rsidRPr="009C446D" w:rsidRDefault="00CB46C0" w:rsidP="00DD030A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47374C86" w:rsidR="00BA3330" w:rsidRPr="00A96AE5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F531F2">
              <w:rPr>
                <w:sz w:val="20"/>
                <w:lang w:val="pt-BR"/>
              </w:rPr>
              <w:t>h</w:t>
            </w:r>
            <w:r w:rsidR="00D51798">
              <w:rPr>
                <w:sz w:val="20"/>
                <w:lang w:val="pt-BR"/>
              </w:rPr>
              <w:t>1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F531F2">
              <w:rPr>
                <w:sz w:val="20"/>
                <w:szCs w:val="20"/>
                <w:lang w:val="pt-BR"/>
              </w:rPr>
              <w:t>h</w:t>
            </w:r>
            <w:r w:rsidR="00D51798">
              <w:rPr>
                <w:sz w:val="20"/>
                <w:szCs w:val="20"/>
                <w:lang w:val="pt-BR"/>
              </w:rPr>
              <w:t>1</w:t>
            </w:r>
            <w:r w:rsidR="00C62229" w:rsidRPr="00A96AE5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F531F2">
              <w:rPr>
                <w:sz w:val="20"/>
                <w:lang w:val="pt-BR"/>
              </w:rPr>
              <w:t>g</w:t>
            </w:r>
            <w:r w:rsidR="00D51798">
              <w:rPr>
                <w:sz w:val="20"/>
                <w:lang w:val="pt-BR"/>
              </w:rPr>
              <w:t>1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62229" w:rsidRPr="00A96AE5">
              <w:rPr>
                <w:sz w:val="20"/>
                <w:lang w:val="pt-BR"/>
              </w:rPr>
              <w:t>g</w:t>
            </w:r>
            <w:r w:rsidR="00D51798">
              <w:rPr>
                <w:sz w:val="20"/>
                <w:lang w:val="pt-BR"/>
              </w:rPr>
              <w:t>8</w:t>
            </w:r>
            <w:r w:rsidR="00B03574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38523-2-</w:t>
            </w:r>
            <w:r w:rsidR="00C62229" w:rsidRPr="00A96AE5">
              <w:rPr>
                <w:sz w:val="20"/>
                <w:lang w:val="pt-BR"/>
              </w:rPr>
              <w:t>g</w:t>
            </w:r>
            <w:r w:rsidR="00D51798">
              <w:rPr>
                <w:sz w:val="20"/>
                <w:lang w:val="pt-BR"/>
              </w:rPr>
              <w:t>8</w:t>
            </w:r>
            <w:r w:rsidRPr="00A96AE5">
              <w:rPr>
                <w:sz w:val="20"/>
                <w:lang w:val="pt-BR"/>
              </w:rPr>
              <w:t>0</w:t>
            </w:r>
          </w:p>
          <w:p w14:paraId="232D4A53" w14:textId="156164B3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B16216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D51798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F531F2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D51798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7B6CE9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D51798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7B6CE9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D51798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77777777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A96AE5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34109-</w:t>
            </w:r>
            <w:r w:rsidR="002B2EDA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A96AE5">
              <w:rPr>
                <w:sz w:val="20"/>
                <w:lang w:val="pt-BR"/>
              </w:rPr>
              <w:t>34123-1-f</w:t>
            </w:r>
            <w:r w:rsidR="000C7FDB" w:rsidRPr="00A96AE5">
              <w:rPr>
                <w:sz w:val="20"/>
                <w:lang w:val="pt-BR"/>
              </w:rPr>
              <w:t>4</w:t>
            </w:r>
            <w:r w:rsidRPr="00A96AE5">
              <w:rPr>
                <w:sz w:val="20"/>
                <w:lang w:val="pt-BR"/>
              </w:rPr>
              <w:t>0, 34123-2-f</w:t>
            </w:r>
            <w:r w:rsidR="0001648D" w:rsidRPr="00A96AE5">
              <w:rPr>
                <w:sz w:val="20"/>
                <w:lang w:val="pt-BR"/>
              </w:rPr>
              <w:t>2</w:t>
            </w:r>
            <w:r w:rsidRPr="00A96AE5">
              <w:rPr>
                <w:sz w:val="20"/>
                <w:lang w:val="pt-BR"/>
              </w:rPr>
              <w:t>0</w:t>
            </w:r>
          </w:p>
          <w:p w14:paraId="757E2291" w14:textId="25F6F162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C455F7">
              <w:rPr>
                <w:snapToGrid w:val="0"/>
                <w:color w:val="000000"/>
                <w:sz w:val="20"/>
                <w:lang w:val="pt-BR" w:eastAsia="de-DE"/>
              </w:rPr>
              <w:t>f</w:t>
            </w:r>
            <w:r w:rsidR="00BA10EE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01648D" w:rsidRPr="00A96AE5">
              <w:rPr>
                <w:snapToGrid w:val="0"/>
                <w:color w:val="000000"/>
                <w:sz w:val="20"/>
                <w:lang w:val="pt-BR" w:eastAsia="de-DE"/>
              </w:rPr>
              <w:t>f</w:t>
            </w:r>
            <w:r w:rsidR="00BA10EE">
              <w:rPr>
                <w:snapToGrid w:val="0"/>
                <w:color w:val="000000"/>
                <w:sz w:val="20"/>
                <w:lang w:val="pt-BR" w:eastAsia="de-DE"/>
              </w:rPr>
              <w:t>7</w:t>
            </w:r>
            <w:r w:rsidR="00640658"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>
              <w:rPr>
                <w:snapToGrid w:val="0"/>
                <w:color w:val="000000"/>
                <w:sz w:val="20"/>
                <w:lang w:val="pt-BR" w:eastAsia="de-DE"/>
              </w:rPr>
              <w:t xml:space="preserve">, 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34229-</w:t>
            </w:r>
            <w:r w:rsidR="00F05083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-f</w:t>
            </w:r>
            <w:r w:rsidR="00BA10EE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="00F531F2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6C9793D3" w:rsidR="00BA3330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37571-2-</w:t>
            </w:r>
            <w:r w:rsidR="007B6CE9" w:rsidRPr="00A96AE5">
              <w:rPr>
                <w:sz w:val="20"/>
                <w:lang w:val="pt-BR"/>
              </w:rPr>
              <w:t>g</w:t>
            </w:r>
            <w:r w:rsidR="00BA10EE">
              <w:rPr>
                <w:sz w:val="20"/>
                <w:lang w:val="pt-BR"/>
              </w:rPr>
              <w:t>8</w:t>
            </w:r>
            <w:r w:rsidRPr="00A96AE5">
              <w:rPr>
                <w:sz w:val="20"/>
                <w:lang w:val="pt-BR"/>
              </w:rPr>
              <w:t>0, 37571-3-</w:t>
            </w:r>
            <w:r w:rsidR="007B6CE9" w:rsidRPr="00A96AE5">
              <w:rPr>
                <w:sz w:val="20"/>
                <w:lang w:val="pt-BR"/>
              </w:rPr>
              <w:t>g</w:t>
            </w:r>
            <w:r w:rsidR="00BA10EE">
              <w:rPr>
                <w:sz w:val="20"/>
                <w:lang w:val="pt-BR"/>
              </w:rPr>
              <w:t>8</w:t>
            </w:r>
            <w:r w:rsidRPr="00A96AE5">
              <w:rPr>
                <w:sz w:val="20"/>
                <w:lang w:val="pt-BR"/>
              </w:rPr>
              <w:t>0, 37571-5-</w:t>
            </w:r>
            <w:r w:rsidR="007B6CE9" w:rsidRPr="00A96AE5">
              <w:rPr>
                <w:sz w:val="20"/>
                <w:lang w:val="pt-BR"/>
              </w:rPr>
              <w:t>g</w:t>
            </w:r>
            <w:r w:rsidR="00BA10EE">
              <w:rPr>
                <w:sz w:val="20"/>
                <w:lang w:val="pt-BR"/>
              </w:rPr>
              <w:t>5</w:t>
            </w:r>
            <w:r w:rsidR="00A96AE5">
              <w:rPr>
                <w:sz w:val="20"/>
                <w:lang w:val="pt-BR"/>
              </w:rPr>
              <w:t>0</w:t>
            </w:r>
          </w:p>
          <w:p w14:paraId="343C2E7B" w14:textId="37075334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36579-1-f</w:t>
            </w:r>
            <w:r w:rsidR="004425E4">
              <w:rPr>
                <w:sz w:val="20"/>
                <w:lang w:val="pt-BR"/>
              </w:rPr>
              <w:t>2</w:t>
            </w:r>
            <w:r>
              <w:rPr>
                <w:sz w:val="20"/>
                <w:lang w:val="pt-BR"/>
              </w:rPr>
              <w:t>0, 36579-2-</w:t>
            </w:r>
            <w:r w:rsidR="004425E4">
              <w:rPr>
                <w:sz w:val="20"/>
                <w:lang w:val="pt-BR"/>
              </w:rPr>
              <w:t>f0</w:t>
            </w:r>
            <w:r>
              <w:rPr>
                <w:sz w:val="20"/>
                <w:lang w:val="pt-BR"/>
              </w:rPr>
              <w:t>0, 36579-4-</w:t>
            </w:r>
            <w:r w:rsidR="004425E4">
              <w:rPr>
                <w:sz w:val="20"/>
                <w:lang w:val="pt-BR"/>
              </w:rPr>
              <w:t>f0</w:t>
            </w:r>
            <w:r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01DD41FA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AC08DE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9D4281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1E3E06" w:rsidRPr="00224288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9D4281">
              <w:rPr>
                <w:snapToGrid w:val="0"/>
                <w:color w:val="000000"/>
                <w:sz w:val="20"/>
                <w:lang w:val="de-DE" w:eastAsia="de-DE"/>
              </w:rPr>
              <w:t>9</w:t>
            </w:r>
            <w:r w:rsidR="006772AE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9D4281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9D4281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9D4281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>
              <w:rPr>
                <w:snapToGrid w:val="0"/>
                <w:color w:val="000000"/>
                <w:sz w:val="20"/>
                <w:lang w:val="de-DE" w:eastAsia="de-DE"/>
              </w:rPr>
              <w:t>36579-5-e</w:t>
            </w:r>
            <w:r w:rsidR="009D4281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="007908E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44A55F27" w:rsidR="00BA3330" w:rsidRPr="001D5F23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highlight w:val="yellow"/>
                <w:lang w:eastAsia="de-DE"/>
              </w:rPr>
            </w:pPr>
            <w:r w:rsidRPr="004E23A2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4E23A2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4E23A2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4E23A2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4E23A2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4E23A2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>
              <w:rPr>
                <w:snapToGrid w:val="0"/>
                <w:color w:val="000000"/>
                <w:sz w:val="20"/>
                <w:lang w:eastAsia="de-DE"/>
              </w:rPr>
              <w:t>, -516</w:t>
            </w:r>
            <w:r w:rsidR="00047BA2">
              <w:rPr>
                <w:snapToGrid w:val="0"/>
                <w:color w:val="000000"/>
                <w:sz w:val="20"/>
                <w:lang w:eastAsia="de-DE"/>
              </w:rPr>
              <w:t>, -517</w:t>
            </w:r>
          </w:p>
          <w:p w14:paraId="41A5E7CA" w14:textId="46B90FF1" w:rsidR="00BA3330" w:rsidRPr="00E017D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E017D6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E017D6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-150, -151, -154, -156, -162, -163, -164, -165, -167, -168, -169, 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E017D6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E017D6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E017D6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E017D6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E017D6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E017D6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>
              <w:rPr>
                <w:snapToGrid w:val="0"/>
                <w:color w:val="000000"/>
                <w:sz w:val="20"/>
                <w:lang w:eastAsia="de-DE"/>
              </w:rPr>
              <w:t>, -322</w:t>
            </w:r>
          </w:p>
          <w:p w14:paraId="14B9FFBC" w14:textId="14F4DCD9" w:rsidR="00BA3330" w:rsidRPr="00E017D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E017D6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E017D6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E017D6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77777777" w:rsidR="00BA3330" w:rsidRPr="001F2F7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1F2F76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1F2F76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77777777" w:rsidR="00BA3330" w:rsidRPr="001F2F7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1F2F76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1F2F76">
              <w:rPr>
                <w:snapToGrid w:val="0"/>
                <w:color w:val="000000"/>
                <w:sz w:val="20"/>
                <w:lang w:val="es-ES" w:eastAsia="de-DE"/>
              </w:rPr>
              <w:t xml:space="preserve"> GCF WI-166, -229</w:t>
            </w:r>
            <w:r w:rsidR="002E5576" w:rsidRPr="001F2F76">
              <w:rPr>
                <w:snapToGrid w:val="0"/>
                <w:color w:val="000000"/>
                <w:sz w:val="20"/>
                <w:lang w:val="es-ES" w:eastAsia="de-DE"/>
              </w:rPr>
              <w:t>, -506</w:t>
            </w:r>
            <w:r w:rsidRPr="001F2F76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77777777" w:rsidR="00227790" w:rsidRPr="00F709E7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1F2F76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1F2F76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77777777" w:rsidR="007908E8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7908E8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>
              <w:rPr>
                <w:snapToGrid w:val="0"/>
                <w:color w:val="000000"/>
                <w:sz w:val="20"/>
                <w:lang w:eastAsia="de-DE"/>
              </w:rPr>
              <w:t xml:space="preserve">: </w:t>
            </w:r>
            <w:r w:rsidRPr="00667A01">
              <w:rPr>
                <w:snapToGrid w:val="0"/>
                <w:color w:val="000000"/>
                <w:sz w:val="20"/>
                <w:lang w:eastAsia="de-DE"/>
              </w:rPr>
              <w:t>GCF WI-</w:t>
            </w:r>
            <w:r>
              <w:rPr>
                <w:snapToGrid w:val="0"/>
                <w:color w:val="000000"/>
                <w:sz w:val="20"/>
                <w:lang w:eastAsia="de-DE"/>
              </w:rPr>
              <w:t>288</w:t>
            </w:r>
          </w:p>
          <w:p w14:paraId="5896015A" w14:textId="77777777" w:rsidR="009C4278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F709E7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6904231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</w:tc>
        <w:tc>
          <w:tcPr>
            <w:tcW w:w="6773" w:type="dxa"/>
          </w:tcPr>
          <w:p w14:paraId="7F655EF6" w14:textId="119A3A4A" w:rsidR="00891181" w:rsidRDefault="00164944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164944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R5-214181, R5-214214, R5-214215, R5-214226, R5-214314, R5-214334, R5-214381, R5-214386, R5-214436, R5-214441, R5-214450, R5-214459, R5-214516, R5-214531, R5-214547, R5-214548, R5-214550, R5-214553, R5-214587, R5-214592, R5-214593, R5-214611, R5-214614, R5-214615, R5-214616, R5-214617, R5-214618, R5-214620, R5-214621, R5-214623, R5-214625, R5-214626, R5-214630, R5-214631, R5-214632, R5-214633, R5-214646, R5-214653, R5-214654, R5-214661, R5-214662, R5-214665, R5-214666, R5-214727, R5-214746, R5-214747, R5-214750, R5-214751, R5-214752, R5-214753, R5-214758, R5-214764, R5-214767, R5-214769, R5-214771, R5-214783, R5-214812, R5-214821, R5-214853, R5-214929, R5-215117, R5-215119, R5-215153, R5-215160, R5-215161, R5-215171, R5-215242, R5-215308, R5-215310, R5-215370, R5-215383, R5-215401, R5-215671, R5-215675, R5-215677, R5-215678, R5-215679, R5-215680, R5-215681, R5-215685, R5-215694, R5-215698, R5-215699, R5-215711, R5-215714, R5-215715, R5-215716, R5-215719, R5-215725, R5-215728, R5-215730, R5-215732, R5-215733, R5-215734, R5-215735, R5-215736, R5-215737, R5-215738, R5-215739, R5-215740, R5-215742, R5-215743, R5-215744, R5-215745, R5-215746, R5-215747, R5-215748, R5-215749, R5-215750, R5-215751, R5-215752, R5-215753, R5-215754, R5-215755, R5-215756, R5-215757, R5-215758, R5-215823, R5-215838, R5-215961, R5-215969, R5-215970, R5-215971, </w:t>
            </w:r>
            <w:r w:rsidR="00FF0F60" w:rsidRPr="00FF0F6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R5-216082</w:t>
            </w:r>
            <w:r w:rsidR="00FF0F6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164944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R5-216122, R5-216150, R5-216151, R5-216153, R5-216154, R5-216155, R5-216156, R5-216158, R5-216160, R5-216161, R5-216162, R5-216163, R5-216165, R5-216166, R5-216168, R5-216169, R5-216170, R5-216171, R5-216172, R5-216173, R5-216175, R5-216176, R5-216177, R5-216178, R5-216179, R5-216181, R5-216182, R5-216183, R5-216184, R5-216185, R5-216186, R5-216187, R5-216188, R5-216189, R5-216190, R5-216191, R5-216192, R5-216193, R5-216194, R5-216195, R5-216196, R5-216198, R5-216199, R5-216200, R5-216201, R5-216202, R5-216203, R5-216204, R5-216205, R5-216206, R5-216209, R5-216210, R5-216212, R5-216214, R5-216215, R5-216224, R5-216225, R5-216226, R5-216227, R5-216228, R5-216229, R5-216230, R5-216234, R5-216235, R5-216236, R5-216242, R5-216256, R5-216259, R5-216260, R5-216261, R5-216262, R5-216272, R5-216273, R5-216274, R5-216276, R5-216277, R5-216278, R5-216279, R5-216280, R5-216282, R5-216285, R5-216286, R5-216287, </w:t>
            </w:r>
            <w:r w:rsidR="00FF0F60" w:rsidRPr="00FF0F6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R5-216288</w:t>
            </w:r>
            <w:r w:rsidR="00FF0F6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164944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R5-216289, R5-216290, R5-216291, R5-216292, R5-216293, R5-216295, R5-216297, R5-216298, R5-216299, R5-216300, R5-216301, R5-216302, R5-216303, R5-216304, R5-216307, R5-216308, R5-216312, R5-216313, R5-216315, R5-216316, R5-216320, R5-216321, R5-216322, R5-216324, R5-216325, R5-216326, R5-216327, R5-216335, R5-216336, R5-216337, R5-216339, R5-216342, R5-216343</w:t>
            </w:r>
            <w:r w:rsidR="00891181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.</w:t>
            </w:r>
          </w:p>
          <w:p w14:paraId="274820D9" w14:textId="1A36CE24" w:rsidR="00084E01" w:rsidRPr="00E6032E" w:rsidRDefault="00891181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NOTE: </w:t>
            </w:r>
            <w:r w:rsidR="00510BE5" w:rsidRPr="00510BE5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R5-216246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has not been implemented in this delivery due to open issues found after the RAN5#92e meeting.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68E5E8F8" w:rsidR="000F474E" w:rsidRPr="00C45364" w:rsidRDefault="00164944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16494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R5-214186, R5-214205, R5-214223, R5-214225, R5-214438, R5-214439, R5-214444, R5-214445, R5-214446, R5-214451, R5-214512, R5-214552, R5-214554, R5-214565, R5-214585, R5-214588, R5-214591, R5-214622, R5-214635, R5-214655, R5-214664, R5-214667, R5-214668, R5-214698, R5-214703, R5-214704, R5-214707, R5-214708, R5-214728, R5-214729, R5-214739, R5-214742, R5-214749, R5-214755, R5-214756, R5-214813, R5-214815, R5-214822, R5-214890, R5-214893, R5-214900, R5-214918, R5-214934, R5-214938, R5-214947, R5-214959, R5-214962, R5-215095, R5-215120, R5-215149, R5-215154, R5-215184, R5-215281, R5-215356, R5-215357, R5-215404, R5-215407, R5-215437, R5-215456, R5-215462, R5-215492, R5-215504, R5-215507, R5-215518, R5-215530, R5-215541, R5-215574, R5-215581, R5-215612, R5-215616, R5-215689, R5-215691, R5-215696, R5-215718, R5-215720, R5-215721, R5-215722, R5-215723, R5-215729, R5-215731, R5-215741, R5-215837, R5-215839, R5-215840, R5-215841, R5-215842, R5-215843, R5-215844, R5-215930, R5-215933, R5-215936, R5-215943, R5-215951, R5-215972, R5-215982, R5-216003, R5-216028, R5-216157, R5-216159, R5-216164, R5-216174, R5-216180, R5-216211, R5-216213, R5-216216, R5-216217, R5-216218, R5-216233, R5-216238, R5-216243, R5-216257, R5-216275, R5-216284, R5-216305, R5-216306, R5-216309, R5-216310, R5-216311, R5-216314, R5-216329, R5-216338, R5-216340, R5-216341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392910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46992D97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R5s210662 (NR_FR1 11.1.2.NR5GC), </w:t>
            </w:r>
          </w:p>
          <w:p w14:paraId="558DA26C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>R5s210669 (NR_FR1 11.3.6.NR5GC),</w:t>
            </w:r>
          </w:p>
          <w:p w14:paraId="26F7C91D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R5s210808 (NR_FR1 11.4.4.NR5GC), </w:t>
            </w:r>
          </w:p>
          <w:p w14:paraId="79C7116D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R5s210810 (NR_FR1 11.4.8.NR5GC), </w:t>
            </w:r>
          </w:p>
          <w:p w14:paraId="2CC5946A" w14:textId="3BE30C1A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R5s210842 (NR_FR1 8.1.5.8.2.1.NR5GC), </w:t>
            </w:r>
          </w:p>
          <w:p w14:paraId="53AA4580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R5s210863 (NR_FR1 7.1.1.3.2b.NR5GC), </w:t>
            </w:r>
          </w:p>
          <w:p w14:paraId="17FB2B5E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R5s210873 (NR_FR1 8.1.6.1.4.4.NR5GC), </w:t>
            </w:r>
          </w:p>
          <w:p w14:paraId="10540D0D" w14:textId="777CB471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>R5s210875 (NR_FR1 11.4.5.NR5GC),</w:t>
            </w:r>
          </w:p>
          <w:p w14:paraId="5600AD69" w14:textId="1FE7A9B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>R5s210951 (NR_FR1 8.1.1.3.7.NR5GC),</w:t>
            </w:r>
          </w:p>
          <w:p w14:paraId="7EB5C675" w14:textId="6B8EC35F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640016B9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R5s210716 (NR_FR2 8.2.2.4.2.NR5GC), </w:t>
            </w:r>
          </w:p>
          <w:p w14:paraId="00CA1E8C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R5s210755 (NR_FR2 8.2.2.5.2.NR5GC), </w:t>
            </w:r>
          </w:p>
          <w:p w14:paraId="2F3AF654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R5s210772 (NR_FR2 8.2.2.9.2.NR5GC), </w:t>
            </w:r>
          </w:p>
          <w:p w14:paraId="61AD618C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R5s210774 (NR_FR2 8.2.5.1.2.NR5GC), </w:t>
            </w:r>
          </w:p>
          <w:p w14:paraId="339D9290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R5s210776 (NR_FR2 8.2.5.2.2.NR5GC), </w:t>
            </w:r>
          </w:p>
          <w:p w14:paraId="5CBD9E17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R5s210791 (NR_FR2 8.2.5.3.2.NR5GC), </w:t>
            </w:r>
          </w:p>
          <w:p w14:paraId="7E1DE7D2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R5s210794 (NR_FR2 8.2.5.4.2.NR5GC), </w:t>
            </w:r>
          </w:p>
          <w:p w14:paraId="74E93BA9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R5s210888 (NR_FR2 7.1.3.5.2.NR5GC), </w:t>
            </w:r>
          </w:p>
          <w:p w14:paraId="7E0D701E" w14:textId="7C0BE139" w:rsidR="00872A0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R5s211085 (NR_FR2 7.1.2.2.3.NR5GC), </w:t>
            </w:r>
          </w:p>
          <w:p w14:paraId="6ECC3147" w14:textId="2A8B6E73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3A657AD" w14:textId="1CCCC9A2" w:rsidR="00FA424C" w:rsidRDefault="00FA424C" w:rsidP="00FA424C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>R5s210894 (NR_FR1 7.1.1.3.8.1.ENDC),</w:t>
            </w:r>
          </w:p>
          <w:p w14:paraId="775FFECD" w14:textId="77777777" w:rsidR="00FA424C" w:rsidRDefault="00FA424C" w:rsidP="00FA424C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FF1DD8A" w14:textId="77777777" w:rsidR="00FA424C" w:rsidRDefault="00FA424C" w:rsidP="00FA424C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R5s210855 (NR_FR2 7.1.1.7.1.1.ENDC), </w:t>
            </w:r>
          </w:p>
          <w:p w14:paraId="046DA033" w14:textId="6E60EB2D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3B5E3875" w14:textId="18F01C94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>R5s210666 (IMS 6.4.NR5GC),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>R5s210678 (IMS 7.33.NR5GC), R5s210696 (IMS 7.30.NR5GC), R5s210707 (IMS 8.28.NR5GC),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>R5s210720 (IMS 6.2.NR5GC),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R5s210788 (IMS 7.26.NR5GC), </w:t>
            </w:r>
          </w:p>
          <w:p w14:paraId="172B1888" w14:textId="7A44C59E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>R5s210877 (IMS 7.14.NR5GC), R5s210879 (IMS 7.15.NR5GC),</w:t>
            </w:r>
          </w:p>
          <w:p w14:paraId="4C4522E8" w14:textId="1A9265DD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7E39BA6" w14:textId="77777777" w:rsidR="00FA424C" w:rsidRDefault="00FA424C" w:rsidP="00FA424C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>R5s210849 (IMS 21.4), R5s210853 (IMS 21.6),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</w:p>
          <w:p w14:paraId="64B54E86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7B10DE5A" w14:textId="77777777" w:rsidR="00FA424C" w:rsidRDefault="00FA424C" w:rsidP="00FA424C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>R5s210398 (MCX 6.1.1.1),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R5s210779 (MCX 6.1.1.2), </w:t>
            </w:r>
          </w:p>
          <w:p w14:paraId="391822C7" w14:textId="3D22CCA0" w:rsidR="00FA424C" w:rsidRDefault="00FA424C" w:rsidP="00FA424C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>R5s211193 (MCX 6.1.1.3)</w:t>
            </w:r>
          </w:p>
          <w:p w14:paraId="3ED07A41" w14:textId="6DFAFBDD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0B7C7B7A" w14:textId="77777777" w:rsidR="00FA424C" w:rsidRDefault="00FA424C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4E5F1DB7" w:rsidR="007D6A4B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60975207" w14:textId="77777777" w:rsidR="00FA424C" w:rsidRDefault="00FA424C" w:rsidP="00FA424C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R5s210760 (NR_FR1 8.1.2.1.5.3.NR5GC), </w:t>
            </w:r>
          </w:p>
          <w:p w14:paraId="1DB2A785" w14:textId="77777777" w:rsidR="007B34A5" w:rsidRDefault="007B34A5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R5s210844 (NR_FR1 8.1.5.8.2.2.NR5GC), </w:t>
            </w:r>
          </w:p>
          <w:p w14:paraId="00E20ED4" w14:textId="4A89A603" w:rsidR="00FA424C" w:rsidRDefault="007B34A5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>R5s210847 (NR_FR1 8.1.6.1.4.1.NR5GC),</w:t>
            </w:r>
          </w:p>
          <w:p w14:paraId="1C436571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3BBA19C4" w14:textId="043503DE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R5s210737 (NR_FR2 9.1.2.1.NR5GC), </w:t>
            </w:r>
          </w:p>
          <w:p w14:paraId="306D08C7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R5s210739 (NR_FR2 9.1.2.2.NR5GC), </w:t>
            </w:r>
          </w:p>
          <w:p w14:paraId="0361175D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R5s210741 (NR_FR2 9.1.2.3.NR5GC), </w:t>
            </w:r>
          </w:p>
          <w:p w14:paraId="1156DFF3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R5s210743 (NR_FR2 9.1.2.4.NR5GC), </w:t>
            </w:r>
          </w:p>
          <w:p w14:paraId="684C9097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R5s210745 (NR_FR2 9.1.2.5.NR5GC), </w:t>
            </w:r>
          </w:p>
          <w:p w14:paraId="1B819C0E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R5s210747 (NR_FR2 9.1.2.6.NR5GC), </w:t>
            </w:r>
          </w:p>
          <w:p w14:paraId="5046AC23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R5s210749 (NR_FR2 9.1.2.7.NR5GC), </w:t>
            </w:r>
          </w:p>
          <w:p w14:paraId="29AF5265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R5s210751 (NR_FR2 9.1.2.8.NR5GC), </w:t>
            </w:r>
          </w:p>
          <w:p w14:paraId="73B16367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R5s210753 (NR_FR2 9.1.3.1.NR5GC), </w:t>
            </w:r>
          </w:p>
          <w:p w14:paraId="0256A797" w14:textId="77777777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R5s210763 (NR_FR2 9.1.1.1.NR5GC), </w:t>
            </w:r>
          </w:p>
          <w:p w14:paraId="1E15CFD1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R5s210765 (NR_FR2 9.1.1.2.NR5GC), </w:t>
            </w:r>
          </w:p>
          <w:p w14:paraId="2D5A52A0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R5s210816 (NR_FR2 9.1.5.2.8.NR5GC), </w:t>
            </w:r>
          </w:p>
          <w:p w14:paraId="652577C0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R5s210818 (NR_FR2 9.1.5.2.7.NR5GC), </w:t>
            </w:r>
          </w:p>
          <w:p w14:paraId="0366A16D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R5s210821 (NR_FR2 9.1.5.2.2.NR5GC), </w:t>
            </w:r>
          </w:p>
          <w:p w14:paraId="55BEFD6A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R5s210823 (NR_FR2 9.1.1.4.NR5GC), </w:t>
            </w:r>
          </w:p>
          <w:p w14:paraId="51A87C8D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R5s210826 (NR_FR2 9.1.5.1.5.NR5GC), </w:t>
            </w:r>
          </w:p>
          <w:p w14:paraId="0889EAF3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R5s210828 (NR_FR2 10.1.1.1.NR5GC), </w:t>
            </w:r>
          </w:p>
          <w:p w14:paraId="64DDE3D0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R5s210830 (NR_FR2 6.1.2.15.NR5GC), </w:t>
            </w:r>
          </w:p>
          <w:p w14:paraId="67F8CFCA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R5s210832 (NR_FR2 9.1.5.1.6.NR5GC), </w:t>
            </w:r>
          </w:p>
          <w:p w14:paraId="0D297289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R5s210836 (NR_FR2 9.1.5.1.15.NR5GC), </w:t>
            </w:r>
          </w:p>
          <w:p w14:paraId="65090C3E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R5s211063 (NR_FR2 7.1.1.1.1a.NR5GC), </w:t>
            </w:r>
          </w:p>
          <w:p w14:paraId="335CEB79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R5s211065 (NR_FR2 7.1.1.2.4.NR5GC), </w:t>
            </w:r>
          </w:p>
          <w:p w14:paraId="4F8FA7E3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R5s211067 (NR_FR2 7.1.1.3.1.NR5GC), </w:t>
            </w:r>
          </w:p>
          <w:p w14:paraId="0F508533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R5s211069 (NR_FR2 7.1.1.3.2.NR5GC), </w:t>
            </w:r>
          </w:p>
          <w:p w14:paraId="2CB33CF7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R5s211071 (NR_FR2 7.1.1.3.3.NR5GC), </w:t>
            </w:r>
          </w:p>
          <w:p w14:paraId="0F5402E9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R5s211073 (NR_FR2 7.1.1.3.4.NR5GC), </w:t>
            </w:r>
          </w:p>
          <w:p w14:paraId="187DF7BB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R5s211075 (NR_FR2 7.1.1.3.5.NR5GC), </w:t>
            </w:r>
          </w:p>
          <w:p w14:paraId="094EDE6C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R5s211077 (NR_FR2 7.1.1.3.6.NR5GC), </w:t>
            </w:r>
          </w:p>
          <w:p w14:paraId="684C8810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R5s211079 (NR_FR2 7.1.1.3.7.NR5GC), </w:t>
            </w:r>
          </w:p>
          <w:p w14:paraId="147F0A2E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R5s211081 (NR_FR2 7.1.2.2.1.NR5GC), </w:t>
            </w:r>
          </w:p>
          <w:p w14:paraId="34CE737C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R5s211083 (NR_FR2 7.1.2.2.2.NR5GC), </w:t>
            </w:r>
          </w:p>
          <w:p w14:paraId="4E435342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R5s211087 (NR_FR2 7.1.2.2.4.NR5GC), </w:t>
            </w:r>
          </w:p>
          <w:p w14:paraId="6547071D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R5s211089 (NR_FR2 7.1.2.2.5.NR5GC), </w:t>
            </w:r>
          </w:p>
          <w:p w14:paraId="30C3635A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R5s211091 (NR_FR2 7.1.2.2.6.NR5GC), </w:t>
            </w:r>
          </w:p>
          <w:p w14:paraId="40F0E9B8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R5s211093 (NR_FR2 7.1.2.3.1.NR5GC), </w:t>
            </w:r>
          </w:p>
          <w:p w14:paraId="2AE762C8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R5s211095 (NR_FR2 7.1.2.3.2.NR5GC), </w:t>
            </w:r>
          </w:p>
          <w:p w14:paraId="71064DAD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R5s211097 (NR_FR2 7.1.2.3.6.NR5GC), </w:t>
            </w:r>
          </w:p>
          <w:p w14:paraId="13B13A90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R5s211099 (NR_FR2 7.1.2.3.7.NR5GC), </w:t>
            </w:r>
          </w:p>
          <w:p w14:paraId="23D62CE4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R5s211101 (NR_FR2 7.1.2.3.8.NR5GC), </w:t>
            </w:r>
          </w:p>
          <w:p w14:paraId="064A4D6A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R5s211103 (NR_FR2 7.1.2.3.9.NR5GC), </w:t>
            </w:r>
          </w:p>
          <w:p w14:paraId="73D06976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R5s211105 (NR_FR2 7.1.2.3.10.NR5GC), </w:t>
            </w:r>
          </w:p>
          <w:p w14:paraId="26118B64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R5s211107 (NR_FR2 7.1.3.2.1.NR5GC), </w:t>
            </w:r>
          </w:p>
          <w:p w14:paraId="20E654FA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R5s211109 (NR_FR2 7.1.3.2.2.NR5GC), </w:t>
            </w:r>
          </w:p>
          <w:p w14:paraId="0046134A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R5s211111 (NR_FR2 7.1.3.2.3.NR5GC), </w:t>
            </w:r>
          </w:p>
          <w:p w14:paraId="17C1AAE3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R5s211113 (NR_FR2 7.1.3.3.1.NR5GC), </w:t>
            </w:r>
          </w:p>
          <w:p w14:paraId="63623305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R5s211115 (NR_FR2 7.1.3.3.2.NR5GC), </w:t>
            </w:r>
          </w:p>
          <w:p w14:paraId="0C987026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R5s211117 (NR_FR2 7.1.3.3.3.NR5GC), </w:t>
            </w:r>
          </w:p>
          <w:p w14:paraId="2BF5E7E1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R5s211119 (NR_FR2 7.1.3.4.2.NR5GC), </w:t>
            </w:r>
          </w:p>
          <w:p w14:paraId="4ACFA6DB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R5s211121 (NR_FR2 7.1.4.1.NR5GC), </w:t>
            </w:r>
          </w:p>
          <w:p w14:paraId="254DDF82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R5s211123 (NR_FR2 7.1.4.2.NR5GC), </w:t>
            </w:r>
          </w:p>
          <w:p w14:paraId="65FD91DA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R5s211125 (NR_FR2 8.1.1.1.2.NR5GC), </w:t>
            </w:r>
          </w:p>
          <w:p w14:paraId="3841DDD9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R5s211127 (NR_FR2 8.1.1.2.4.NR5GC), </w:t>
            </w:r>
          </w:p>
          <w:p w14:paraId="66C2B427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R5s211129 (NR_FR2 8.1.2.1.2.NR5GC), </w:t>
            </w:r>
          </w:p>
          <w:p w14:paraId="740F397A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R5s211131 (NR_FR2 8.1.5.3.1.NR5GC), </w:t>
            </w:r>
          </w:p>
          <w:p w14:paraId="7E1FD075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R5s211133 (NR_FR2 8.1.5.3.3.NR5GC), </w:t>
            </w:r>
          </w:p>
          <w:p w14:paraId="3124C7A3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R5s211135 (NR_FR2 8.1.5.3.4.NR5GC), </w:t>
            </w:r>
          </w:p>
          <w:p w14:paraId="3470A5F6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R5s211137 (NR_FR2 9.1.1.5.NR5GC), </w:t>
            </w:r>
          </w:p>
          <w:p w14:paraId="4A693AC7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R5s211139 (NR_FR2 9.1.6.1.1.NR5GC), </w:t>
            </w:r>
          </w:p>
          <w:p w14:paraId="3004019D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R5s211141 (NR_FR2 9.1.6.2.1.NR5GC), </w:t>
            </w:r>
          </w:p>
          <w:p w14:paraId="4236E6B0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R5s211143 (NR_FR2 9.1.6.2.2.NR5GC), </w:t>
            </w:r>
          </w:p>
          <w:p w14:paraId="6A756734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R5s211145 (NR_FR2 9.1.7.2.NR5GC), </w:t>
            </w:r>
          </w:p>
          <w:p w14:paraId="215866A8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R5s211147 (NR_FR2 9.1.8.1.NR5GC), </w:t>
            </w:r>
          </w:p>
          <w:p w14:paraId="2390BAA0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R5s211149 (NR_FR2 9.1.8.2.NR5GC), </w:t>
            </w:r>
          </w:p>
          <w:p w14:paraId="75BF811D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R5s211151 (NR_FR2 10.1.1.2.NR5GC), </w:t>
            </w:r>
          </w:p>
          <w:p w14:paraId="16BB0C60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R5s211153 (NR_FR2 10.1.2.1.NR5GC), </w:t>
            </w:r>
          </w:p>
          <w:p w14:paraId="5E581395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R5s211155 (NR_FR2 10.1.2.2.NR5GC), </w:t>
            </w:r>
          </w:p>
          <w:p w14:paraId="75E95EDB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R5s211157 (NR_FR2 10.1.4.1.NR5GC), </w:t>
            </w:r>
          </w:p>
          <w:p w14:paraId="49D475CF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R5s211159 (NR_FR2 10.1.5.1.NR5GC), </w:t>
            </w:r>
          </w:p>
          <w:p w14:paraId="1AA80D0A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R5s211161 (NR_FR2 10.1.6.1.NR5GC), </w:t>
            </w:r>
          </w:p>
          <w:p w14:paraId="3FE6225C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R5s211163 (NR_FR2 10.1.6.2.NR5GC), </w:t>
            </w:r>
          </w:p>
          <w:p w14:paraId="55DB2660" w14:textId="77777777" w:rsidR="007B34A5" w:rsidRPr="00C4262F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R5s211179 (NR_FR2 8.1.1.1.1.NR5GC), </w:t>
            </w:r>
          </w:p>
          <w:p w14:paraId="111EB199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4262F">
              <w:rPr>
                <w:rFonts w:ascii="Arial" w:hAnsi="Arial"/>
                <w:snapToGrid w:val="0"/>
                <w:color w:val="000000"/>
                <w:lang w:val="pt-BR" w:eastAsia="de-DE"/>
              </w:rPr>
              <w:t>R5s211181 (NR_FR2 8.1.1.2.3.NR5GC</w:t>
            </w: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), </w:t>
            </w:r>
          </w:p>
          <w:p w14:paraId="6B7E322B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R5s211183 (NR_FR2 8.1.1.4.2.NR5GC), </w:t>
            </w:r>
          </w:p>
          <w:p w14:paraId="30A05AD1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R5s211185 (NR_FR2 8.1.5.3.2.NR5GC), </w:t>
            </w:r>
          </w:p>
          <w:p w14:paraId="3203CAD3" w14:textId="63578BF0" w:rsidR="00FA424C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>R5s211187 (NR_FR2 7.1.1.1.3.NR5GC),</w:t>
            </w:r>
          </w:p>
          <w:p w14:paraId="200D063F" w14:textId="2EB55E5A" w:rsidR="007B34A5" w:rsidRDefault="007B34A5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7EF176C3" w14:textId="10660F67" w:rsidR="007B34A5" w:rsidRPr="00FA424C" w:rsidRDefault="007B34A5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>R5s210857 (NR_FR1 7.1.1.7.1.2.ENDC),</w:t>
            </w:r>
          </w:p>
          <w:p w14:paraId="5A8F0CD1" w14:textId="77777777" w:rsidR="00FA424C" w:rsidRPr="00392910" w:rsidRDefault="00FA424C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355D6C78" w14:textId="77777777" w:rsidR="007B34A5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R5s210675 (IMS 7.19.NR5GC), R5s210690 (IMS 7.25.NR5GC), R5s210692 (IMS 7.18.NR5GC), R5s210698 (IMS 8.26.NR5GC), R5s210700 (IMS 7.13.NR5GC), </w:t>
            </w:r>
          </w:p>
          <w:p w14:paraId="794460AD" w14:textId="77777777" w:rsidR="007B34A5" w:rsidRDefault="007B34A5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445C13B3" w14:textId="5C16FF13" w:rsidR="007B34A5" w:rsidRDefault="007B34A5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>R5s210851 (IMS 21.5),</w:t>
            </w:r>
          </w:p>
          <w:p w14:paraId="2CF639E7" w14:textId="77777777" w:rsidR="007B34A5" w:rsidRDefault="007B34A5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EBD5FCF" w14:textId="12C8DB98" w:rsidR="006B061D" w:rsidRDefault="00FA424C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FA424C">
              <w:rPr>
                <w:rFonts w:ascii="Arial" w:hAnsi="Arial"/>
                <w:snapToGrid w:val="0"/>
                <w:color w:val="000000"/>
                <w:lang w:val="pt-BR" w:eastAsia="de-DE"/>
              </w:rPr>
              <w:t>R5s211191 (MCX 5.3)</w:t>
            </w:r>
          </w:p>
          <w:p w14:paraId="3E9D1DA0" w14:textId="77777777" w:rsidR="007B34A5" w:rsidRPr="00392910" w:rsidRDefault="007B34A5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0A6D044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7C523534" w14:textId="2A326D10" w:rsidR="00B40154" w:rsidRDefault="00D10EFF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D10EFF">
              <w:rPr>
                <w:rFonts w:ascii="Arial" w:hAnsi="Arial" w:cs="Arial"/>
                <w:color w:val="000000"/>
                <w:lang w:val="pt-BR"/>
              </w:rPr>
              <w:t>R5s210580, R5s210596, R5s210653, R5s210654, R5s210657, R5s210658, R5s210668, R5s210671, R5s210672, R5s210673, R5s210674, R5s210677, R5s210680, R5s210681, R5s210683, R5s210687, R5s210689, R5s210694, R5s210713, R5s210715, R5s210719, R5s210722, R5s210725, R5s210727, R5s210729, R5s210730, R5s210731, R5s210734, R5s210735, R5s210736, R5s210757, R5s210758, R5s210762, R5s210767, R5s210768, R5s210770, R5s210771, R5s210778, R5s210781, R5s210782, R5s210784, R5s210786, R5s210787, R5s210793, R5s210795, R5s210796, R5s210797, R5s210799, R5s210804, R5s210805, R5s210814, R5s210815, R5s210820, R5s210825, R5s210838, R5s210839, R5s210840, R5s210846, R5s210860, R5s210862, R5s210865, R5s210867, R5s210872, R5s210882, R5s210883, R5s210884, R5s210885, R5s210886, R5s210887, R5s210890, R5s210891, R5s210892, R5s210893, R5s210896, R5s210950, R5s210953, R5s211165, R5s211166, R5s211168, R5s211169</w:t>
            </w:r>
            <w:r w:rsidR="00B40154">
              <w:rPr>
                <w:rFonts w:ascii="Arial" w:hAnsi="Arial" w:cs="Arial"/>
                <w:color w:val="000000"/>
                <w:lang w:val="pt-BR"/>
              </w:rPr>
              <w:t xml:space="preserve"> (partially implemented)</w:t>
            </w:r>
            <w:r w:rsidRPr="00D10EFF">
              <w:rPr>
                <w:rFonts w:ascii="Arial" w:hAnsi="Arial" w:cs="Arial"/>
                <w:color w:val="000000"/>
                <w:lang w:val="pt-BR"/>
              </w:rPr>
              <w:t xml:space="preserve">, R5s211241, R5s211243, </w:t>
            </w:r>
          </w:p>
          <w:p w14:paraId="48026A35" w14:textId="00DB68DA" w:rsidR="00680601" w:rsidRDefault="00D10EFF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D10EFF">
              <w:rPr>
                <w:rFonts w:ascii="Arial" w:hAnsi="Arial" w:cs="Arial"/>
                <w:color w:val="000000"/>
                <w:lang w:val="pt-BR"/>
              </w:rPr>
              <w:t>R5s211245, R5s211246, R5s211248, R5s211251</w:t>
            </w:r>
          </w:p>
          <w:p w14:paraId="698DF432" w14:textId="77777777" w:rsidR="006B061D" w:rsidRDefault="006B061D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77777777" w:rsidR="00BA3330" w:rsidRPr="00392910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5735F331" w14:textId="77777777" w:rsidR="00BA3330" w:rsidRPr="00392910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26331AE8" w14:textId="42BE4335" w:rsidR="00C05570" w:rsidRDefault="00D10EFF" w:rsidP="00BA3330">
            <w:pPr>
              <w:spacing w:after="0"/>
              <w:rPr>
                <w:rFonts w:ascii="Arial" w:hAnsi="Arial"/>
                <w:lang w:val="pt-BR"/>
              </w:rPr>
            </w:pPr>
            <w:r>
              <w:rPr>
                <w:rFonts w:ascii="Arial" w:hAnsi="Arial"/>
                <w:lang w:val="pt-BR"/>
              </w:rPr>
              <w:t>--</w:t>
            </w:r>
          </w:p>
          <w:p w14:paraId="0D7B069F" w14:textId="283508B0" w:rsidR="006B061D" w:rsidRPr="00392910" w:rsidRDefault="006B061D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0C96E468" w14:textId="77777777" w:rsidTr="00EA0FB5">
        <w:tc>
          <w:tcPr>
            <w:tcW w:w="3150" w:type="dxa"/>
          </w:tcPr>
          <w:p w14:paraId="47818A4A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</w:rPr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4FA30229" w14:textId="6F77C0DB" w:rsidR="00DF18DC" w:rsidRDefault="00DF18DC" w:rsidP="00DF18DC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C62A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</w:t>
            </w:r>
            <w:r w:rsidR="006517F2" w:rsidRPr="006517F2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EC62A3" w:rsidRPr="00EC62A3">
              <w:rPr>
                <w:rFonts w:ascii="Arial" w:hAnsi="Arial" w:cs="Arial"/>
                <w:sz w:val="20"/>
                <w:szCs w:val="20"/>
                <w:lang w:val="en-US"/>
              </w:rPr>
              <w:t>7.1.1.10.2</w:t>
            </w:r>
            <w:r w:rsidR="006517F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F6064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F6064B" w:rsidRPr="006517F2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F6064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EC62A3" w:rsidRPr="00EC62A3">
              <w:rPr>
                <w:rFonts w:ascii="Arial" w:hAnsi="Arial" w:cs="Arial"/>
                <w:sz w:val="20"/>
                <w:szCs w:val="20"/>
                <w:lang w:val="en-US"/>
              </w:rPr>
              <w:t>8.1.4.1.9.1, 8.1.4.1.9.2, 8.1.4.1.9.3, 8.2.2.3.2</w:t>
            </w:r>
          </w:p>
          <w:p w14:paraId="57176B7F" w14:textId="115AC8E6" w:rsidR="00EC62A3" w:rsidRDefault="00EC62A3" w:rsidP="00DF18DC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</w:t>
            </w: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_IRAT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Pr="006517F2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>
              <w:t xml:space="preserve"> </w:t>
            </w:r>
            <w:r w:rsidRPr="00EC62A3">
              <w:rPr>
                <w:rFonts w:ascii="Arial" w:hAnsi="Arial" w:cs="Arial"/>
                <w:sz w:val="20"/>
                <w:szCs w:val="20"/>
                <w:lang w:val="en-US"/>
              </w:rPr>
              <w:t>8.1.3.2.6, 8.1.3.2.7, 8.1.3.2.8, 8.1.6.2.1</w:t>
            </w:r>
          </w:p>
          <w:p w14:paraId="52483AD8" w14:textId="00123F6A" w:rsidR="00EC62A3" w:rsidRPr="003A41CA" w:rsidRDefault="00EC62A3" w:rsidP="00DF18DC">
            <w:pPr>
              <w:pStyle w:val="NormalWeb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ENDC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C62A3">
              <w:rPr>
                <w:rFonts w:ascii="Arial" w:hAnsi="Arial" w:cs="Arial"/>
                <w:sz w:val="20"/>
                <w:szCs w:val="20"/>
                <w:lang w:val="en-US"/>
              </w:rPr>
              <w:t>8.2.3.18.1</w:t>
            </w:r>
          </w:p>
          <w:p w14:paraId="6C306876" w14:textId="7B9C4705" w:rsidR="0058312D" w:rsidRDefault="00361868" w:rsidP="00DF18DC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</w:pP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</w:t>
            </w:r>
            <w:r w:rsidR="00113AAB"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C451B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Call Control</w:t>
            </w:r>
            <w:r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6517F2" w:rsidRPr="006517F2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7.</w:t>
            </w:r>
            <w:r w:rsidR="00EC62A3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24</w:t>
            </w:r>
            <w:r w:rsidR="00EC62A3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br/>
            </w:r>
            <w:r w:rsidR="00EC62A3" w:rsidRPr="00EC62A3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X</w:t>
            </w:r>
            <w:r w:rsidR="00270C8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CAP</w:t>
            </w:r>
            <w:r w:rsidR="00EC62A3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: 8.1, 8.18</w:t>
            </w:r>
          </w:p>
          <w:p w14:paraId="23EE6B4B" w14:textId="4D36C90C" w:rsidR="0053726A" w:rsidRPr="00EC451B" w:rsidRDefault="0053726A" w:rsidP="00DF18D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92528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MCX_IPCAN</w:t>
            </w:r>
            <w:r w:rsidR="00270C8B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r w:rsidR="00270C8B"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test suite</w:t>
            </w:r>
            <w:r w:rsidRPr="0092528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</w:r>
            <w:r w:rsidR="00EC62A3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Private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Call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EC62A3" w:rsidRPr="00EC62A3">
              <w:rPr>
                <w:rFonts w:ascii="Arial" w:hAnsi="Arial" w:cs="Arial"/>
                <w:sz w:val="20"/>
                <w:szCs w:val="20"/>
                <w:lang w:val="en-US" w:eastAsia="en-US"/>
              </w:rPr>
              <w:t>6.2.23, 6.2.25</w:t>
            </w: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0B8A63F4" w14:textId="37F63158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E282C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Idle Mode</w:t>
            </w:r>
            <w:r w:rsidR="00F7056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 xml:space="preserve"> NPN Rel-16</w:t>
            </w:r>
            <w:r w:rsidR="001E282C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="001E282C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1D6BB6" w:rsidRPr="001D6BB6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6.5.2.1</w:t>
            </w:r>
            <w:r w:rsidR="00F7056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1D6BB6" w:rsidRPr="001D6BB6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, 6.5.2.2</w:t>
            </w:r>
            <w:r w:rsidR="00F7056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(FR1)</w:t>
            </w:r>
            <w:r w:rsidR="001E282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</w:t>
            </w:r>
            <w:r w:rsidR="00F70569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270C8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Rel-15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1D6BB6" w:rsidRPr="001D6BB6">
              <w:rPr>
                <w:rFonts w:ascii="Arial" w:hAnsi="Arial" w:cs="Arial"/>
                <w:sz w:val="20"/>
                <w:szCs w:val="20"/>
                <w:lang w:val="en-US"/>
              </w:rPr>
              <w:t>7.1.1.11.1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D6BB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PDCP</w:t>
            </w:r>
            <w:r w:rsidR="00F70569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MobEnh Rel-16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D6BB6" w:rsidRPr="001D6BB6">
              <w:rPr>
                <w:rFonts w:ascii="Arial" w:hAnsi="Arial" w:cs="Arial"/>
                <w:sz w:val="20"/>
                <w:szCs w:val="20"/>
                <w:lang w:val="en-US"/>
              </w:rPr>
              <w:t>7.1.3.4.3</w:t>
            </w:r>
            <w:r w:rsidR="0016452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64527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CA32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="00164527" w:rsidRPr="0016452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D6BB6" w:rsidRPr="001D6BB6">
              <w:rPr>
                <w:rFonts w:ascii="Arial" w:hAnsi="Arial" w:cs="Arial"/>
                <w:sz w:val="20"/>
                <w:szCs w:val="20"/>
                <w:lang w:val="en-US"/>
              </w:rPr>
              <w:t>8.1.3.1.19</w:t>
            </w:r>
            <w:r w:rsidR="00270C8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270C8B" w:rsidRPr="001D6BB6">
              <w:rPr>
                <w:rFonts w:ascii="Arial" w:hAnsi="Arial" w:cs="Arial"/>
                <w:sz w:val="20"/>
                <w:szCs w:val="20"/>
                <w:lang w:val="en-US"/>
              </w:rPr>
              <w:t>8.2.3.17.2, 8.2.6.2.2</w:t>
            </w:r>
            <w:r w:rsidR="00CA323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CA3231" w:rsidRPr="00CA32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</w:t>
            </w:r>
            <w:r w:rsidR="00CA32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MobEnh Rel-16</w:t>
            </w:r>
            <w:r w:rsidR="00CA3231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D6BB6" w:rsidRPr="001D6BB6">
              <w:rPr>
                <w:rFonts w:ascii="Arial" w:hAnsi="Arial" w:cs="Arial"/>
                <w:sz w:val="20"/>
                <w:szCs w:val="20"/>
                <w:lang w:val="en-US"/>
              </w:rPr>
              <w:t>8.1.4.3.1, 8.1.4.3.2, 8.1.4.3.4, 8.1.4.4.1</w:t>
            </w:r>
            <w:r w:rsidR="00CA3231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1D6BB6" w:rsidRPr="001D6BB6">
              <w:rPr>
                <w:rFonts w:ascii="Arial" w:hAnsi="Arial" w:cs="Arial"/>
                <w:sz w:val="20"/>
                <w:szCs w:val="20"/>
                <w:lang w:val="en-US"/>
              </w:rPr>
              <w:t>, 8.1.4.4.2</w:t>
            </w:r>
            <w:r w:rsidR="00CA3231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1D6BB6" w:rsidRPr="001D6BB6">
              <w:rPr>
                <w:rFonts w:ascii="Arial" w:hAnsi="Arial" w:cs="Arial"/>
                <w:sz w:val="20"/>
                <w:szCs w:val="20"/>
                <w:lang w:val="en-US"/>
              </w:rPr>
              <w:t>, 8.1.4.4.3</w:t>
            </w:r>
            <w:r w:rsidR="00CA3231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A149FE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A149FE" w:rsidRPr="00CA32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</w:t>
            </w:r>
            <w:r w:rsidR="00A149F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RACS Rel-16</w:t>
            </w:r>
            <w:r w:rsidR="00A149FE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D6BB6" w:rsidRPr="001D6BB6">
              <w:rPr>
                <w:rFonts w:ascii="Arial" w:hAnsi="Arial" w:cs="Arial"/>
                <w:sz w:val="20"/>
                <w:szCs w:val="20"/>
                <w:lang w:val="en-US"/>
              </w:rPr>
              <w:t>8.1.5.9.1</w:t>
            </w:r>
            <w:r w:rsidR="00A149FE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A149FE" w:rsidRPr="00CA32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</w:t>
            </w:r>
            <w:r w:rsidR="00A149F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PowSav Rel-16</w:t>
            </w:r>
            <w:r w:rsidR="00A149FE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D6BB6" w:rsidRPr="001D6BB6">
              <w:rPr>
                <w:rFonts w:ascii="Arial" w:hAnsi="Arial" w:cs="Arial"/>
                <w:sz w:val="20"/>
                <w:szCs w:val="20"/>
                <w:lang w:val="en-US"/>
              </w:rPr>
              <w:t>8.1.5.10.1</w:t>
            </w:r>
            <w:r w:rsidR="0075484B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75484B" w:rsidRPr="00CA32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</w:t>
            </w:r>
            <w:r w:rsidR="0075484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SON-MDT Rel-16</w:t>
            </w:r>
            <w:r w:rsidR="0075484B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D6BB6" w:rsidRPr="001D6BB6">
              <w:rPr>
                <w:rFonts w:ascii="Arial" w:hAnsi="Arial" w:cs="Arial"/>
                <w:sz w:val="20"/>
                <w:szCs w:val="20"/>
                <w:lang w:val="en-US"/>
              </w:rPr>
              <w:t>8.1.6.1.2.8, 8.1.6.1.4.3</w:t>
            </w:r>
            <w:r w:rsidR="0075484B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17F32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D6BB6" w:rsidRPr="001D6BB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</w:t>
            </w:r>
            <w:r w:rsidR="00270C8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eNS Rel-16</w:t>
            </w:r>
            <w:r w:rsidR="00317F32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D6BB6" w:rsidRPr="001D6BB6">
              <w:rPr>
                <w:rFonts w:ascii="Arial" w:hAnsi="Arial" w:cs="Arial"/>
                <w:sz w:val="20"/>
                <w:szCs w:val="20"/>
                <w:lang w:val="en-US"/>
              </w:rPr>
              <w:t>9.1.10.1, 9.1.10.6</w:t>
            </w:r>
            <w:r w:rsidR="00EA0FB5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A0FB5" w:rsidRPr="001D6BB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</w:t>
            </w:r>
            <w:r w:rsidR="00EA0FB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EA0FB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NPN</w:t>
            </w:r>
            <w:r w:rsidR="00EA0FB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="00EA0FB5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D6BB6" w:rsidRPr="001D6BB6">
              <w:rPr>
                <w:rFonts w:ascii="Arial" w:hAnsi="Arial" w:cs="Arial"/>
                <w:sz w:val="20"/>
                <w:szCs w:val="20"/>
                <w:lang w:val="en-US"/>
              </w:rPr>
              <w:t>9.1.11.1, 9.1.11.2</w:t>
            </w:r>
            <w:r w:rsidR="0034001E">
              <w:rPr>
                <w:rFonts w:ascii="Arial" w:hAnsi="Arial" w:cs="Arial"/>
                <w:color w:val="003E76"/>
                <w:sz w:val="20"/>
                <w:szCs w:val="20"/>
                <w:lang w:val="en-US" w:eastAsia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="00270C8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270C8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Rel-15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D6BB6" w:rsidRPr="001D6BB6">
              <w:rPr>
                <w:rFonts w:ascii="Arial" w:hAnsi="Arial" w:cs="Arial"/>
                <w:sz w:val="20"/>
                <w:szCs w:val="20"/>
                <w:lang w:val="en-US"/>
              </w:rPr>
              <w:t>11.3.1a, 11.3.5</w:t>
            </w:r>
          </w:p>
          <w:p w14:paraId="57294A2D" w14:textId="6261622E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="009F5E95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4A05A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13481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="009F5E95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9F5E9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4A05A2" w:rsidRPr="004A05A2">
              <w:rPr>
                <w:rFonts w:ascii="Arial" w:hAnsi="Arial" w:cs="Arial"/>
                <w:sz w:val="20"/>
                <w:szCs w:val="20"/>
                <w:lang w:val="en-US"/>
              </w:rPr>
              <w:t>8.1.1.3.7a</w:t>
            </w:r>
            <w:r w:rsidR="00E63A01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4A05A2" w:rsidRPr="004A05A2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134812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34812" w:rsidRPr="00CA32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</w:t>
            </w:r>
            <w:r w:rsidR="0013481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SON-MDT Rel-16</w:t>
            </w:r>
            <w:r w:rsidR="00134812" w:rsidRPr="00E628E7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13481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4A05A2" w:rsidRPr="004A05A2">
              <w:rPr>
                <w:rFonts w:ascii="Arial" w:hAnsi="Arial" w:cs="Arial"/>
                <w:sz w:val="20"/>
                <w:szCs w:val="20"/>
                <w:lang w:val="en-US"/>
              </w:rPr>
              <w:t>8.1.6.2.2</w:t>
            </w:r>
            <w:r w:rsidR="00E63A01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4A05A2" w:rsidRPr="004A05A2">
              <w:rPr>
                <w:rFonts w:ascii="Arial" w:hAnsi="Arial" w:cs="Arial"/>
                <w:sz w:val="20"/>
                <w:szCs w:val="20"/>
                <w:lang w:val="en-US"/>
              </w:rPr>
              <w:t>, 8.1.6.2.3</w:t>
            </w:r>
            <w:r w:rsidR="00134812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4A05A2" w:rsidRPr="004A05A2">
              <w:rPr>
                <w:rFonts w:ascii="Arial" w:hAnsi="Arial" w:cs="Arial"/>
                <w:sz w:val="20"/>
                <w:szCs w:val="20"/>
                <w:lang w:val="en-US"/>
              </w:rPr>
              <w:t>, 8.1.6.2.4</w:t>
            </w:r>
            <w:r w:rsidR="00134812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16452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64527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="0013481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SRVCC Rel-16</w:t>
            </w:r>
            <w:r w:rsidR="00164527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16452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164527" w:rsidRPr="00E628E7">
              <w:rPr>
                <w:rFonts w:ascii="Arial" w:hAnsi="Arial" w:cs="Arial"/>
                <w:sz w:val="20"/>
                <w:szCs w:val="20"/>
                <w:lang w:val="en-US"/>
              </w:rPr>
              <w:t>11.</w:t>
            </w:r>
            <w:r w:rsidR="004A05A2">
              <w:rPr>
                <w:rFonts w:ascii="Arial" w:hAnsi="Arial" w:cs="Arial"/>
                <w:sz w:val="20"/>
                <w:szCs w:val="20"/>
                <w:lang w:val="en-US"/>
              </w:rPr>
              <w:t>2.1</w:t>
            </w:r>
          </w:p>
          <w:p w14:paraId="7C844173" w14:textId="3D4BB2F6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ENDC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C15FA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270C8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270C8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Rel-15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15FA0" w:rsidRPr="00C15FA0">
              <w:rPr>
                <w:rFonts w:ascii="Arial" w:hAnsi="Arial" w:cs="Arial"/>
                <w:sz w:val="20"/>
                <w:szCs w:val="20"/>
                <w:lang w:val="en-US"/>
              </w:rPr>
              <w:t>8.2.3.17.1</w:t>
            </w:r>
            <w:r w:rsidR="006703BC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F6C0A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</w:t>
            </w:r>
            <w:r w:rsidR="00113AA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2F63B0" w:rsidRPr="002F63B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Supplementary Service</w:t>
            </w:r>
            <w:r w:rsidR="002F63B0"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="002F63B0"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C15FA0" w:rsidRPr="00C15FA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8.27, 8.29, 8.31, 8.32, 8.33, 8.35, 8.37, 8.40, 8.41</w:t>
            </w:r>
          </w:p>
          <w:p w14:paraId="56CFBD6F" w14:textId="6E9A0B37" w:rsidR="0053726A" w:rsidRPr="00E628E7" w:rsidRDefault="0053726A" w:rsidP="001263A5">
            <w:pPr>
              <w:pStyle w:val="NormalWeb"/>
              <w:spacing w:before="120" w:beforeAutospacing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2528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MCX_IPCAN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test suite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C15FA0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Client Configuration</w:t>
            </w:r>
            <w:r w:rsidR="00C15FA0"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C15FA0" w:rsidRPr="00C15FA0">
              <w:rPr>
                <w:rFonts w:ascii="Arial" w:hAnsi="Arial" w:cs="Arial"/>
                <w:sz w:val="20"/>
                <w:szCs w:val="20"/>
                <w:lang w:val="en-US" w:eastAsia="en-US"/>
              </w:rPr>
              <w:t>5.2, 5.5, 5.6, 5.8</w:t>
            </w:r>
            <w:r w:rsidR="00C15FA0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br/>
            </w:r>
            <w:r w:rsidRPr="0092528A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Group Call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C15FA0" w:rsidRPr="00C15FA0">
              <w:rPr>
                <w:rFonts w:ascii="Arial" w:hAnsi="Arial" w:cs="Arial"/>
                <w:sz w:val="20"/>
                <w:szCs w:val="20"/>
                <w:lang w:val="en-US" w:eastAsia="en-US"/>
              </w:rPr>
              <w:t>6.1.1.10, 6.1.1.19, 6.1.1.20, 6.1.1.21, 6.1.2.13, 6.1.2.14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Private</w:t>
            </w:r>
            <w:r w:rsidRPr="0092528A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Call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C15FA0" w:rsidRPr="00C15FA0">
              <w:rPr>
                <w:rFonts w:ascii="Arial" w:hAnsi="Arial" w:cs="Arial"/>
                <w:sz w:val="20"/>
                <w:szCs w:val="20"/>
                <w:lang w:val="en-US" w:eastAsia="en-US"/>
              </w:rPr>
              <w:t>6.2.20, 6.2.21, 6.2.22, 6.2.24</w:t>
            </w:r>
            <w:r w:rsidR="00C15FA0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C15FA0" w:rsidRPr="00C15FA0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Location</w:t>
            </w:r>
            <w:r w:rsidR="00C15FA0">
              <w:rPr>
                <w:rFonts w:ascii="Arial" w:hAnsi="Arial" w:cs="Arial"/>
                <w:sz w:val="20"/>
                <w:szCs w:val="20"/>
                <w:lang w:val="en-US" w:eastAsia="en-US"/>
              </w:rPr>
              <w:t>: 6.3.2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4FA157D5" w:rsidR="00BA3330" w:rsidRPr="002F2C46" w:rsidRDefault="002A095F" w:rsidP="00555838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IMS_</w:t>
            </w:r>
            <w:r w:rsidR="00BC2138"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="00BC2138"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Registration</w:t>
            </w:r>
            <w:r w:rsidR="00BC2138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BC2138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6.5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623EDCC3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ENDC_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11987A5" w14:textId="6A99CB95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IMS_EUTRA_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B756CBB" w14:textId="67FAF611" w:rsidR="00BA3330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02D906B9" w14:textId="30D9C373" w:rsidR="003F19BB" w:rsidRPr="003209CE" w:rsidRDefault="003F19BB" w:rsidP="00BA333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IMS_NR5GC_IWD</w:t>
            </w:r>
            <w:r w:rsidR="00F62BF1">
              <w:rPr>
                <w:rFonts w:ascii="Arial" w:hAnsi="Arial" w:cs="Arial"/>
              </w:rPr>
              <w:t>_21wk37</w:t>
            </w:r>
            <w:r>
              <w:rPr>
                <w:rFonts w:ascii="Arial" w:hAnsi="Arial" w:cs="Arial"/>
              </w:rPr>
              <w:t>.zip</w:t>
            </w:r>
          </w:p>
          <w:p w14:paraId="5AE390F1" w14:textId="09213B13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IMS_UTRAN_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3C4E0F" w14:textId="771E4AAF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IMS_WLAN_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0F8B847F" w14:textId="622E0B5A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666B6F4" w14:textId="27D5C242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LTE_A_PRO_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5D859F08" w14:textId="26F98532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LTE_A_R10_R11_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A32E16D" w14:textId="7F8AA056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 xml:space="preserve">LTE_A_R12 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3CFF058A" w14:textId="28FDC944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E844B0A" w14:textId="5FE0CD78" w:rsidR="00D84FDD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8CA6A82" w14:textId="3FB0F17B" w:rsidR="0053726A" w:rsidRDefault="0053726A" w:rsidP="00BA3330">
            <w:pPr>
              <w:spacing w:after="0"/>
              <w:rPr>
                <w:rFonts w:ascii="Arial" w:hAnsi="Arial" w:cs="Arial"/>
              </w:rPr>
            </w:pPr>
            <w:r w:rsidRPr="00003406">
              <w:rPr>
                <w:rFonts w:ascii="Arial" w:hAnsi="Arial" w:cs="Arial"/>
              </w:rPr>
              <w:t>MCX_IP</w:t>
            </w:r>
            <w:r>
              <w:rPr>
                <w:rFonts w:ascii="Arial" w:hAnsi="Arial" w:cs="Arial"/>
              </w:rPr>
              <w:t>CAN</w:t>
            </w:r>
            <w:r w:rsidRPr="00003406">
              <w:rPr>
                <w:rFonts w:ascii="Arial" w:hAnsi="Arial" w:cs="Arial"/>
              </w:rPr>
              <w:t>_IWD</w:t>
            </w:r>
            <w:r w:rsidR="00F62BF1">
              <w:rPr>
                <w:rFonts w:ascii="Arial" w:hAnsi="Arial" w:cs="Arial"/>
              </w:rPr>
              <w:t>_21wk37</w:t>
            </w:r>
            <w:r w:rsidRPr="003209CE">
              <w:rPr>
                <w:rFonts w:ascii="Arial" w:hAnsi="Arial" w:cs="Arial"/>
              </w:rPr>
              <w:t>.zip</w:t>
            </w:r>
          </w:p>
          <w:p w14:paraId="543F722F" w14:textId="0D4A6461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NBIOT_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210C4DB7" w14:textId="792B62DF" w:rsidR="00D82AA6" w:rsidRPr="003209CE" w:rsidRDefault="00D82AA6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NR5GC_IRAT_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00E3ABF" w14:textId="269CE7F9" w:rsidR="00AD12D4" w:rsidRPr="003209CE" w:rsidRDefault="00AD12D4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NR5GC_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Pr="003209CE">
              <w:rPr>
                <w:rFonts w:ascii="Arial" w:hAnsi="Arial" w:cs="Arial"/>
              </w:rPr>
              <w:t>.zip</w:t>
            </w:r>
          </w:p>
          <w:p w14:paraId="6CF0A659" w14:textId="6A9B2C35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POS_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2A9300" w14:textId="23954167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SSNITZ_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564BC7" w14:textId="4640D095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UTRAN_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F62BF1">
              <w:rPr>
                <w:rFonts w:ascii="Arial" w:hAnsi="Arial" w:cs="Arial"/>
              </w:rPr>
              <w:t>_21wk37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4A5F6E5" w14:textId="77777777" w:rsidR="00BA3330" w:rsidRPr="00873D4F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773" w:type="dxa"/>
          </w:tcPr>
          <w:p w14:paraId="1E8D9035" w14:textId="77777777" w:rsidR="006B250D" w:rsidRPr="006B250D" w:rsidRDefault="006B250D" w:rsidP="006B250D">
            <w:pPr>
              <w:spacing w:after="0"/>
              <w:rPr>
                <w:rFonts w:ascii="Arial" w:hAnsi="Arial" w:cs="Arial"/>
              </w:rPr>
            </w:pPr>
            <w:r w:rsidRPr="006B250D">
              <w:rPr>
                <w:rFonts w:ascii="Arial" w:hAnsi="Arial" w:cs="Arial"/>
              </w:rPr>
              <w:t>This delivery analyzed correctly with:</w:t>
            </w:r>
          </w:p>
          <w:p w14:paraId="37E20F7B" w14:textId="77777777" w:rsidR="006B250D" w:rsidRPr="006B250D" w:rsidRDefault="006B250D" w:rsidP="006B250D">
            <w:pPr>
              <w:spacing w:after="0"/>
              <w:rPr>
                <w:rFonts w:ascii="Arial" w:hAnsi="Arial" w:cs="Arial"/>
              </w:rPr>
            </w:pPr>
            <w:r w:rsidRPr="006B250D">
              <w:rPr>
                <w:rFonts w:ascii="Arial" w:hAnsi="Arial" w:cs="Arial"/>
              </w:rPr>
              <w:t>- Devoteam TTCN-3 Toolbox (with some MCX XSD error)</w:t>
            </w:r>
          </w:p>
          <w:p w14:paraId="7678AD6F" w14:textId="77777777" w:rsidR="006B250D" w:rsidRPr="006B250D" w:rsidRDefault="006B250D" w:rsidP="006B250D">
            <w:pPr>
              <w:spacing w:after="0"/>
              <w:rPr>
                <w:rFonts w:ascii="Arial" w:hAnsi="Arial" w:cs="Arial"/>
              </w:rPr>
            </w:pPr>
            <w:r w:rsidRPr="006B250D">
              <w:rPr>
                <w:rFonts w:ascii="Arial" w:hAnsi="Arial" w:cs="Arial"/>
              </w:rPr>
              <w:t>- Elvior TestCast</w:t>
            </w:r>
          </w:p>
          <w:p w14:paraId="0EA26DAB" w14:textId="77777777" w:rsidR="006B250D" w:rsidRPr="006B250D" w:rsidRDefault="006B250D" w:rsidP="006B250D">
            <w:pPr>
              <w:spacing w:after="0"/>
              <w:rPr>
                <w:rFonts w:ascii="Arial" w:hAnsi="Arial" w:cs="Arial"/>
              </w:rPr>
            </w:pPr>
            <w:r w:rsidRPr="006B250D">
              <w:rPr>
                <w:rFonts w:ascii="Arial" w:hAnsi="Arial" w:cs="Arial"/>
              </w:rPr>
              <w:t>- Ericsson Titan</w:t>
            </w:r>
          </w:p>
          <w:p w14:paraId="0855F3CB" w14:textId="77777777" w:rsidR="006B250D" w:rsidRPr="006B250D" w:rsidRDefault="006B250D" w:rsidP="006B250D">
            <w:pPr>
              <w:spacing w:after="0"/>
              <w:rPr>
                <w:rFonts w:ascii="Arial" w:hAnsi="Arial" w:cs="Arial"/>
              </w:rPr>
            </w:pPr>
            <w:r w:rsidRPr="006B250D">
              <w:rPr>
                <w:rFonts w:ascii="Arial" w:hAnsi="Arial" w:cs="Arial"/>
              </w:rPr>
              <w:t>- IBM Rational System Tester (with minor errors)</w:t>
            </w:r>
          </w:p>
          <w:p w14:paraId="11A80339" w14:textId="64766ED6" w:rsidR="007F18F7" w:rsidRPr="0089357D" w:rsidRDefault="006B250D" w:rsidP="006B250D">
            <w:pPr>
              <w:spacing w:after="0"/>
              <w:rPr>
                <w:rFonts w:ascii="Arial" w:hAnsi="Arial" w:cs="Arial"/>
              </w:rPr>
            </w:pPr>
            <w:r w:rsidRPr="006B250D">
              <w:rPr>
                <w:rFonts w:ascii="Arial" w:hAnsi="Arial" w:cs="Arial"/>
              </w:rPr>
              <w:t>- Spirent TTworkbench</w:t>
            </w:r>
          </w:p>
          <w:p w14:paraId="759067E9" w14:textId="77777777" w:rsidR="00091969" w:rsidRPr="00335EA6" w:rsidRDefault="00091969" w:rsidP="00091969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0531060D" w14:textId="0FC5FFEA" w:rsidR="00926291" w:rsidRPr="00926291" w:rsidRDefault="00926291" w:rsidP="00926291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91191" w14:textId="77777777" w:rsidR="00E6332B" w:rsidRDefault="00E6332B">
      <w:r>
        <w:separator/>
      </w:r>
    </w:p>
  </w:endnote>
  <w:endnote w:type="continuationSeparator" w:id="0">
    <w:p w14:paraId="0F18B386" w14:textId="77777777" w:rsidR="00E6332B" w:rsidRDefault="00E6332B">
      <w:r>
        <w:continuationSeparator/>
      </w:r>
    </w:p>
  </w:endnote>
  <w:endnote w:type="continuationNotice" w:id="1">
    <w:p w14:paraId="7992A80B" w14:textId="77777777" w:rsidR="00E6332B" w:rsidRDefault="00E633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8B419" w14:textId="77777777" w:rsidR="00E6332B" w:rsidRDefault="00E6332B">
      <w:r>
        <w:separator/>
      </w:r>
    </w:p>
  </w:footnote>
  <w:footnote w:type="continuationSeparator" w:id="0">
    <w:p w14:paraId="7329E7F3" w14:textId="77777777" w:rsidR="00E6332B" w:rsidRDefault="00E6332B">
      <w:r>
        <w:continuationSeparator/>
      </w:r>
    </w:p>
  </w:footnote>
  <w:footnote w:type="continuationNotice" w:id="1">
    <w:p w14:paraId="02D9288C" w14:textId="77777777" w:rsidR="00E6332B" w:rsidRDefault="00E633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5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4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7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30"/>
  </w:num>
  <w:num w:numId="5">
    <w:abstractNumId w:val="27"/>
  </w:num>
  <w:num w:numId="6">
    <w:abstractNumId w:val="19"/>
  </w:num>
  <w:num w:numId="7">
    <w:abstractNumId w:val="25"/>
  </w:num>
  <w:num w:numId="8">
    <w:abstractNumId w:val="17"/>
  </w:num>
  <w:num w:numId="9">
    <w:abstractNumId w:val="26"/>
  </w:num>
  <w:num w:numId="10">
    <w:abstractNumId w:val="23"/>
  </w:num>
  <w:num w:numId="11">
    <w:abstractNumId w:val="22"/>
  </w:num>
  <w:num w:numId="12">
    <w:abstractNumId w:val="15"/>
  </w:num>
  <w:num w:numId="13">
    <w:abstractNumId w:val="3"/>
  </w:num>
  <w:num w:numId="14">
    <w:abstractNumId w:val="7"/>
  </w:num>
  <w:num w:numId="15">
    <w:abstractNumId w:val="6"/>
  </w:num>
  <w:num w:numId="16">
    <w:abstractNumId w:val="8"/>
  </w:num>
  <w:num w:numId="17">
    <w:abstractNumId w:val="9"/>
  </w:num>
  <w:num w:numId="18">
    <w:abstractNumId w:val="5"/>
  </w:num>
  <w:num w:numId="19">
    <w:abstractNumId w:val="4"/>
  </w:num>
  <w:num w:numId="20">
    <w:abstractNumId w:val="1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>
    <w:abstractNumId w:val="29"/>
  </w:num>
  <w:num w:numId="23">
    <w:abstractNumId w:val="28"/>
  </w:num>
  <w:num w:numId="24">
    <w:abstractNumId w:val="21"/>
  </w:num>
  <w:num w:numId="25">
    <w:abstractNumId w:val="20"/>
  </w:num>
  <w:num w:numId="26">
    <w:abstractNumId w:val="24"/>
  </w:num>
  <w:num w:numId="27">
    <w:abstractNumId w:val="18"/>
  </w:num>
  <w:num w:numId="28">
    <w:abstractNumId w:val="16"/>
  </w:num>
  <w:num w:numId="29">
    <w:abstractNumId w:val="12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hideSpellingErrors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417A"/>
    <w:rsid w:val="000042D0"/>
    <w:rsid w:val="00004CDA"/>
    <w:rsid w:val="00005A14"/>
    <w:rsid w:val="00006199"/>
    <w:rsid w:val="000064C6"/>
    <w:rsid w:val="00010C22"/>
    <w:rsid w:val="00014EA6"/>
    <w:rsid w:val="00015F27"/>
    <w:rsid w:val="0001648D"/>
    <w:rsid w:val="00020CBA"/>
    <w:rsid w:val="000236B6"/>
    <w:rsid w:val="00025607"/>
    <w:rsid w:val="00025AE1"/>
    <w:rsid w:val="000271BC"/>
    <w:rsid w:val="0002752D"/>
    <w:rsid w:val="00027B13"/>
    <w:rsid w:val="00031142"/>
    <w:rsid w:val="000346B0"/>
    <w:rsid w:val="00034764"/>
    <w:rsid w:val="00041E7E"/>
    <w:rsid w:val="00043746"/>
    <w:rsid w:val="00047BA2"/>
    <w:rsid w:val="0005040B"/>
    <w:rsid w:val="00050565"/>
    <w:rsid w:val="00050B24"/>
    <w:rsid w:val="00050C90"/>
    <w:rsid w:val="00054260"/>
    <w:rsid w:val="00057EBD"/>
    <w:rsid w:val="00061FB5"/>
    <w:rsid w:val="00062187"/>
    <w:rsid w:val="000662F3"/>
    <w:rsid w:val="0006704D"/>
    <w:rsid w:val="000675B4"/>
    <w:rsid w:val="000720A5"/>
    <w:rsid w:val="00075D1F"/>
    <w:rsid w:val="00076D09"/>
    <w:rsid w:val="0007721F"/>
    <w:rsid w:val="00081A77"/>
    <w:rsid w:val="0008218F"/>
    <w:rsid w:val="00083D14"/>
    <w:rsid w:val="00084E01"/>
    <w:rsid w:val="000879B3"/>
    <w:rsid w:val="00087A67"/>
    <w:rsid w:val="00091969"/>
    <w:rsid w:val="00093853"/>
    <w:rsid w:val="00094A4E"/>
    <w:rsid w:val="000A07FC"/>
    <w:rsid w:val="000A33DB"/>
    <w:rsid w:val="000A3A7A"/>
    <w:rsid w:val="000A6FCD"/>
    <w:rsid w:val="000A7A82"/>
    <w:rsid w:val="000B25A6"/>
    <w:rsid w:val="000B3966"/>
    <w:rsid w:val="000B4645"/>
    <w:rsid w:val="000B524A"/>
    <w:rsid w:val="000B631A"/>
    <w:rsid w:val="000B74C4"/>
    <w:rsid w:val="000B75F0"/>
    <w:rsid w:val="000C0081"/>
    <w:rsid w:val="000C3013"/>
    <w:rsid w:val="000C3794"/>
    <w:rsid w:val="000C4240"/>
    <w:rsid w:val="000C7FDB"/>
    <w:rsid w:val="000D010B"/>
    <w:rsid w:val="000D224E"/>
    <w:rsid w:val="000D5101"/>
    <w:rsid w:val="000D6D2F"/>
    <w:rsid w:val="000E2CC4"/>
    <w:rsid w:val="000E3471"/>
    <w:rsid w:val="000E39B7"/>
    <w:rsid w:val="000E4F19"/>
    <w:rsid w:val="000E514C"/>
    <w:rsid w:val="000E5F63"/>
    <w:rsid w:val="000F0941"/>
    <w:rsid w:val="000F0D85"/>
    <w:rsid w:val="000F1706"/>
    <w:rsid w:val="000F474E"/>
    <w:rsid w:val="001005E3"/>
    <w:rsid w:val="001010D5"/>
    <w:rsid w:val="00101665"/>
    <w:rsid w:val="0010345A"/>
    <w:rsid w:val="00104A64"/>
    <w:rsid w:val="00107062"/>
    <w:rsid w:val="00107692"/>
    <w:rsid w:val="001107CA"/>
    <w:rsid w:val="00110A20"/>
    <w:rsid w:val="001118C8"/>
    <w:rsid w:val="00112342"/>
    <w:rsid w:val="00112DDD"/>
    <w:rsid w:val="00113AAB"/>
    <w:rsid w:val="00114C59"/>
    <w:rsid w:val="00115490"/>
    <w:rsid w:val="001162FD"/>
    <w:rsid w:val="00117044"/>
    <w:rsid w:val="0011781A"/>
    <w:rsid w:val="001203A7"/>
    <w:rsid w:val="0012080B"/>
    <w:rsid w:val="001209E9"/>
    <w:rsid w:val="00121050"/>
    <w:rsid w:val="0012607C"/>
    <w:rsid w:val="001263A5"/>
    <w:rsid w:val="00130295"/>
    <w:rsid w:val="0013177E"/>
    <w:rsid w:val="001339CE"/>
    <w:rsid w:val="00133C89"/>
    <w:rsid w:val="00134132"/>
    <w:rsid w:val="00134812"/>
    <w:rsid w:val="0013516E"/>
    <w:rsid w:val="0013534C"/>
    <w:rsid w:val="00136D05"/>
    <w:rsid w:val="00141989"/>
    <w:rsid w:val="00142B8F"/>
    <w:rsid w:val="001465E4"/>
    <w:rsid w:val="0014672F"/>
    <w:rsid w:val="00147E45"/>
    <w:rsid w:val="00147F72"/>
    <w:rsid w:val="00150C3F"/>
    <w:rsid w:val="00152C7B"/>
    <w:rsid w:val="00154C27"/>
    <w:rsid w:val="0015556F"/>
    <w:rsid w:val="00155F87"/>
    <w:rsid w:val="001566BB"/>
    <w:rsid w:val="00157457"/>
    <w:rsid w:val="00161B56"/>
    <w:rsid w:val="001642DB"/>
    <w:rsid w:val="00164527"/>
    <w:rsid w:val="00164944"/>
    <w:rsid w:val="00165EB3"/>
    <w:rsid w:val="00166369"/>
    <w:rsid w:val="001669A7"/>
    <w:rsid w:val="00171F55"/>
    <w:rsid w:val="001733FC"/>
    <w:rsid w:val="00173F00"/>
    <w:rsid w:val="00182CCF"/>
    <w:rsid w:val="00183674"/>
    <w:rsid w:val="00184DE8"/>
    <w:rsid w:val="00185548"/>
    <w:rsid w:val="00186D9F"/>
    <w:rsid w:val="00187D00"/>
    <w:rsid w:val="001915F0"/>
    <w:rsid w:val="00191943"/>
    <w:rsid w:val="001933D7"/>
    <w:rsid w:val="0019502F"/>
    <w:rsid w:val="00195BD3"/>
    <w:rsid w:val="00197BB6"/>
    <w:rsid w:val="001A0F00"/>
    <w:rsid w:val="001A0F5A"/>
    <w:rsid w:val="001A2B4D"/>
    <w:rsid w:val="001A3BBE"/>
    <w:rsid w:val="001A3BD5"/>
    <w:rsid w:val="001A5360"/>
    <w:rsid w:val="001A69CB"/>
    <w:rsid w:val="001A770E"/>
    <w:rsid w:val="001B4393"/>
    <w:rsid w:val="001B59A9"/>
    <w:rsid w:val="001B5FD6"/>
    <w:rsid w:val="001C073C"/>
    <w:rsid w:val="001C1337"/>
    <w:rsid w:val="001C2369"/>
    <w:rsid w:val="001C2D8C"/>
    <w:rsid w:val="001C33F7"/>
    <w:rsid w:val="001C3F43"/>
    <w:rsid w:val="001C43C5"/>
    <w:rsid w:val="001C4D37"/>
    <w:rsid w:val="001C7F51"/>
    <w:rsid w:val="001D15A0"/>
    <w:rsid w:val="001D44EB"/>
    <w:rsid w:val="001D4959"/>
    <w:rsid w:val="001D5AA0"/>
    <w:rsid w:val="001D5AFE"/>
    <w:rsid w:val="001D5F23"/>
    <w:rsid w:val="001D6894"/>
    <w:rsid w:val="001D6BB6"/>
    <w:rsid w:val="001D6D1E"/>
    <w:rsid w:val="001E152C"/>
    <w:rsid w:val="001E1FF6"/>
    <w:rsid w:val="001E282C"/>
    <w:rsid w:val="001E3E06"/>
    <w:rsid w:val="001E4C68"/>
    <w:rsid w:val="001E6CC6"/>
    <w:rsid w:val="001E7FD0"/>
    <w:rsid w:val="001F2F76"/>
    <w:rsid w:val="001F3828"/>
    <w:rsid w:val="001F5F8B"/>
    <w:rsid w:val="001F61A4"/>
    <w:rsid w:val="002006B7"/>
    <w:rsid w:val="002032F1"/>
    <w:rsid w:val="002033F0"/>
    <w:rsid w:val="00205E86"/>
    <w:rsid w:val="00210A05"/>
    <w:rsid w:val="00211385"/>
    <w:rsid w:val="0021313C"/>
    <w:rsid w:val="00215EE6"/>
    <w:rsid w:val="00215F76"/>
    <w:rsid w:val="00220284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40749"/>
    <w:rsid w:val="002420EA"/>
    <w:rsid w:val="002428C2"/>
    <w:rsid w:val="002436B4"/>
    <w:rsid w:val="00243C46"/>
    <w:rsid w:val="002440D9"/>
    <w:rsid w:val="00244235"/>
    <w:rsid w:val="002442E7"/>
    <w:rsid w:val="00247724"/>
    <w:rsid w:val="00254841"/>
    <w:rsid w:val="0025698F"/>
    <w:rsid w:val="00260EC1"/>
    <w:rsid w:val="00261CD4"/>
    <w:rsid w:val="00261EB7"/>
    <w:rsid w:val="002645FD"/>
    <w:rsid w:val="002708F1"/>
    <w:rsid w:val="00270C8B"/>
    <w:rsid w:val="00272BC6"/>
    <w:rsid w:val="00273F7B"/>
    <w:rsid w:val="0027616B"/>
    <w:rsid w:val="00277FF5"/>
    <w:rsid w:val="0028078C"/>
    <w:rsid w:val="00286B37"/>
    <w:rsid w:val="002945D9"/>
    <w:rsid w:val="002A095F"/>
    <w:rsid w:val="002A2A42"/>
    <w:rsid w:val="002A3A6B"/>
    <w:rsid w:val="002A4684"/>
    <w:rsid w:val="002A5500"/>
    <w:rsid w:val="002A56C8"/>
    <w:rsid w:val="002A7EA3"/>
    <w:rsid w:val="002B15B9"/>
    <w:rsid w:val="002B2E63"/>
    <w:rsid w:val="002B2EDA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733B"/>
    <w:rsid w:val="00302E01"/>
    <w:rsid w:val="0030669F"/>
    <w:rsid w:val="00310A70"/>
    <w:rsid w:val="00310D8B"/>
    <w:rsid w:val="00310F02"/>
    <w:rsid w:val="003121D1"/>
    <w:rsid w:val="00312719"/>
    <w:rsid w:val="003146A0"/>
    <w:rsid w:val="00317F32"/>
    <w:rsid w:val="00320972"/>
    <w:rsid w:val="003209CE"/>
    <w:rsid w:val="003336E1"/>
    <w:rsid w:val="00333A20"/>
    <w:rsid w:val="003347D9"/>
    <w:rsid w:val="00334A4E"/>
    <w:rsid w:val="00335058"/>
    <w:rsid w:val="00335EA6"/>
    <w:rsid w:val="00336F16"/>
    <w:rsid w:val="0034001E"/>
    <w:rsid w:val="00340216"/>
    <w:rsid w:val="0034135C"/>
    <w:rsid w:val="003450AF"/>
    <w:rsid w:val="00355850"/>
    <w:rsid w:val="00361868"/>
    <w:rsid w:val="00362A3E"/>
    <w:rsid w:val="00362FCB"/>
    <w:rsid w:val="00363E2F"/>
    <w:rsid w:val="00364782"/>
    <w:rsid w:val="00365683"/>
    <w:rsid w:val="0037072E"/>
    <w:rsid w:val="00374015"/>
    <w:rsid w:val="003758E2"/>
    <w:rsid w:val="003816E2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772"/>
    <w:rsid w:val="003A05F0"/>
    <w:rsid w:val="003A41CA"/>
    <w:rsid w:val="003A4A33"/>
    <w:rsid w:val="003B203B"/>
    <w:rsid w:val="003B35DF"/>
    <w:rsid w:val="003B36A7"/>
    <w:rsid w:val="003B3D99"/>
    <w:rsid w:val="003B6DD3"/>
    <w:rsid w:val="003B7A53"/>
    <w:rsid w:val="003C162E"/>
    <w:rsid w:val="003C2316"/>
    <w:rsid w:val="003C27CC"/>
    <w:rsid w:val="003C57A8"/>
    <w:rsid w:val="003D03E6"/>
    <w:rsid w:val="003D2462"/>
    <w:rsid w:val="003D37A2"/>
    <w:rsid w:val="003D41D1"/>
    <w:rsid w:val="003D67D9"/>
    <w:rsid w:val="003D71F4"/>
    <w:rsid w:val="003D77B9"/>
    <w:rsid w:val="003E1795"/>
    <w:rsid w:val="003E5B76"/>
    <w:rsid w:val="003E61CB"/>
    <w:rsid w:val="003E7F4E"/>
    <w:rsid w:val="003F0685"/>
    <w:rsid w:val="003F19BB"/>
    <w:rsid w:val="003F2026"/>
    <w:rsid w:val="003F3902"/>
    <w:rsid w:val="003F57C9"/>
    <w:rsid w:val="003F59FF"/>
    <w:rsid w:val="003F617E"/>
    <w:rsid w:val="003F6902"/>
    <w:rsid w:val="003F70AF"/>
    <w:rsid w:val="003F7CD8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82D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483"/>
    <w:rsid w:val="004425E4"/>
    <w:rsid w:val="004425F1"/>
    <w:rsid w:val="0044467B"/>
    <w:rsid w:val="00444B38"/>
    <w:rsid w:val="00446BAB"/>
    <w:rsid w:val="00453CEB"/>
    <w:rsid w:val="00455F72"/>
    <w:rsid w:val="00456924"/>
    <w:rsid w:val="00456C1E"/>
    <w:rsid w:val="0046093A"/>
    <w:rsid w:val="00463623"/>
    <w:rsid w:val="0046412C"/>
    <w:rsid w:val="004656CA"/>
    <w:rsid w:val="004701F9"/>
    <w:rsid w:val="00470B09"/>
    <w:rsid w:val="0047552A"/>
    <w:rsid w:val="00475C10"/>
    <w:rsid w:val="004760D9"/>
    <w:rsid w:val="0048017B"/>
    <w:rsid w:val="004812B1"/>
    <w:rsid w:val="004816D3"/>
    <w:rsid w:val="00483021"/>
    <w:rsid w:val="0048463B"/>
    <w:rsid w:val="0048471A"/>
    <w:rsid w:val="00486B01"/>
    <w:rsid w:val="00491AE5"/>
    <w:rsid w:val="00492403"/>
    <w:rsid w:val="004939F1"/>
    <w:rsid w:val="00496DAB"/>
    <w:rsid w:val="004A05A2"/>
    <w:rsid w:val="004A1B5A"/>
    <w:rsid w:val="004A1BD6"/>
    <w:rsid w:val="004A2678"/>
    <w:rsid w:val="004A3BE8"/>
    <w:rsid w:val="004A6903"/>
    <w:rsid w:val="004B3CB8"/>
    <w:rsid w:val="004B41A6"/>
    <w:rsid w:val="004B5CAA"/>
    <w:rsid w:val="004C0DC9"/>
    <w:rsid w:val="004C0F9B"/>
    <w:rsid w:val="004C2108"/>
    <w:rsid w:val="004C2654"/>
    <w:rsid w:val="004C6CD0"/>
    <w:rsid w:val="004D1FCC"/>
    <w:rsid w:val="004D1FF1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4454"/>
    <w:rsid w:val="005019D2"/>
    <w:rsid w:val="005037D6"/>
    <w:rsid w:val="00503F11"/>
    <w:rsid w:val="00504CAC"/>
    <w:rsid w:val="0050542E"/>
    <w:rsid w:val="00506A9D"/>
    <w:rsid w:val="00506AD6"/>
    <w:rsid w:val="005106FE"/>
    <w:rsid w:val="00510A52"/>
    <w:rsid w:val="00510BE5"/>
    <w:rsid w:val="005120BB"/>
    <w:rsid w:val="00512B50"/>
    <w:rsid w:val="0051586C"/>
    <w:rsid w:val="0051768A"/>
    <w:rsid w:val="005211EE"/>
    <w:rsid w:val="0052367A"/>
    <w:rsid w:val="00525CD2"/>
    <w:rsid w:val="005309A1"/>
    <w:rsid w:val="00531139"/>
    <w:rsid w:val="00533125"/>
    <w:rsid w:val="00533674"/>
    <w:rsid w:val="00533941"/>
    <w:rsid w:val="00536870"/>
    <w:rsid w:val="0053726A"/>
    <w:rsid w:val="00537B65"/>
    <w:rsid w:val="0054155C"/>
    <w:rsid w:val="00542E72"/>
    <w:rsid w:val="00545CF8"/>
    <w:rsid w:val="00546731"/>
    <w:rsid w:val="005473A8"/>
    <w:rsid w:val="005508FD"/>
    <w:rsid w:val="0055121A"/>
    <w:rsid w:val="00552022"/>
    <w:rsid w:val="005538CE"/>
    <w:rsid w:val="00553FDF"/>
    <w:rsid w:val="00554878"/>
    <w:rsid w:val="00555414"/>
    <w:rsid w:val="00555838"/>
    <w:rsid w:val="005630A6"/>
    <w:rsid w:val="0056336E"/>
    <w:rsid w:val="005644C4"/>
    <w:rsid w:val="005647AF"/>
    <w:rsid w:val="005653C3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B0196"/>
    <w:rsid w:val="005B3A9D"/>
    <w:rsid w:val="005B4F7C"/>
    <w:rsid w:val="005B72D2"/>
    <w:rsid w:val="005B763B"/>
    <w:rsid w:val="005C00E1"/>
    <w:rsid w:val="005C2E2F"/>
    <w:rsid w:val="005C3715"/>
    <w:rsid w:val="005C3C92"/>
    <w:rsid w:val="005C5ECA"/>
    <w:rsid w:val="005C72E5"/>
    <w:rsid w:val="005C76F4"/>
    <w:rsid w:val="005D44F1"/>
    <w:rsid w:val="005D5514"/>
    <w:rsid w:val="005D62F0"/>
    <w:rsid w:val="005D6891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F47"/>
    <w:rsid w:val="00604261"/>
    <w:rsid w:val="006052E4"/>
    <w:rsid w:val="00605832"/>
    <w:rsid w:val="0060685E"/>
    <w:rsid w:val="00606D9D"/>
    <w:rsid w:val="0060737B"/>
    <w:rsid w:val="00611478"/>
    <w:rsid w:val="00617DDB"/>
    <w:rsid w:val="00622D2E"/>
    <w:rsid w:val="006243E3"/>
    <w:rsid w:val="00625FB4"/>
    <w:rsid w:val="0063007E"/>
    <w:rsid w:val="00630167"/>
    <w:rsid w:val="006301BE"/>
    <w:rsid w:val="006305E3"/>
    <w:rsid w:val="0063192F"/>
    <w:rsid w:val="00631F52"/>
    <w:rsid w:val="00633481"/>
    <w:rsid w:val="00635AEE"/>
    <w:rsid w:val="006370B0"/>
    <w:rsid w:val="0063711D"/>
    <w:rsid w:val="00637D74"/>
    <w:rsid w:val="00640658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11C"/>
    <w:rsid w:val="00664C35"/>
    <w:rsid w:val="0066502F"/>
    <w:rsid w:val="00667A01"/>
    <w:rsid w:val="00667C7C"/>
    <w:rsid w:val="006703BC"/>
    <w:rsid w:val="006708AF"/>
    <w:rsid w:val="0067441D"/>
    <w:rsid w:val="00675225"/>
    <w:rsid w:val="006772AE"/>
    <w:rsid w:val="00677568"/>
    <w:rsid w:val="00680601"/>
    <w:rsid w:val="006820A5"/>
    <w:rsid w:val="00684C9F"/>
    <w:rsid w:val="00686CCF"/>
    <w:rsid w:val="00687356"/>
    <w:rsid w:val="006904F8"/>
    <w:rsid w:val="00691DAA"/>
    <w:rsid w:val="0069291F"/>
    <w:rsid w:val="00693292"/>
    <w:rsid w:val="00695E6C"/>
    <w:rsid w:val="00696E60"/>
    <w:rsid w:val="0069724B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703D"/>
    <w:rsid w:val="006B061D"/>
    <w:rsid w:val="006B1792"/>
    <w:rsid w:val="006B250D"/>
    <w:rsid w:val="006B2D08"/>
    <w:rsid w:val="006B4EB8"/>
    <w:rsid w:val="006B640D"/>
    <w:rsid w:val="006B7D8F"/>
    <w:rsid w:val="006C1416"/>
    <w:rsid w:val="006C7806"/>
    <w:rsid w:val="006D0475"/>
    <w:rsid w:val="006D202D"/>
    <w:rsid w:val="006D268C"/>
    <w:rsid w:val="006D61EB"/>
    <w:rsid w:val="006D66F2"/>
    <w:rsid w:val="006E01BD"/>
    <w:rsid w:val="006E1746"/>
    <w:rsid w:val="006E295F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594"/>
    <w:rsid w:val="006F7DE1"/>
    <w:rsid w:val="0070467B"/>
    <w:rsid w:val="00705A32"/>
    <w:rsid w:val="00707EA1"/>
    <w:rsid w:val="007114C1"/>
    <w:rsid w:val="0071179A"/>
    <w:rsid w:val="00714E08"/>
    <w:rsid w:val="0071653B"/>
    <w:rsid w:val="00720257"/>
    <w:rsid w:val="007237FE"/>
    <w:rsid w:val="00723CB5"/>
    <w:rsid w:val="00723EBE"/>
    <w:rsid w:val="007254D0"/>
    <w:rsid w:val="00725822"/>
    <w:rsid w:val="007279C7"/>
    <w:rsid w:val="00727AAD"/>
    <w:rsid w:val="00730CFA"/>
    <w:rsid w:val="007312AE"/>
    <w:rsid w:val="007355B9"/>
    <w:rsid w:val="007360D0"/>
    <w:rsid w:val="007369FE"/>
    <w:rsid w:val="00737583"/>
    <w:rsid w:val="00740AD1"/>
    <w:rsid w:val="00741825"/>
    <w:rsid w:val="00744545"/>
    <w:rsid w:val="00745602"/>
    <w:rsid w:val="00747F64"/>
    <w:rsid w:val="00750C5D"/>
    <w:rsid w:val="00753216"/>
    <w:rsid w:val="0075484B"/>
    <w:rsid w:val="007606EF"/>
    <w:rsid w:val="007620A7"/>
    <w:rsid w:val="0076671D"/>
    <w:rsid w:val="00771F2A"/>
    <w:rsid w:val="00772A50"/>
    <w:rsid w:val="00773DBE"/>
    <w:rsid w:val="00775E27"/>
    <w:rsid w:val="00776510"/>
    <w:rsid w:val="007769D2"/>
    <w:rsid w:val="00781A31"/>
    <w:rsid w:val="00781E67"/>
    <w:rsid w:val="00784A04"/>
    <w:rsid w:val="007908E8"/>
    <w:rsid w:val="00793FBB"/>
    <w:rsid w:val="00794BC0"/>
    <w:rsid w:val="00794F13"/>
    <w:rsid w:val="0079702C"/>
    <w:rsid w:val="0079764B"/>
    <w:rsid w:val="007A181D"/>
    <w:rsid w:val="007A1BBF"/>
    <w:rsid w:val="007A1FA1"/>
    <w:rsid w:val="007A3D84"/>
    <w:rsid w:val="007A4FD9"/>
    <w:rsid w:val="007A5640"/>
    <w:rsid w:val="007A6FF4"/>
    <w:rsid w:val="007A7D9E"/>
    <w:rsid w:val="007B2095"/>
    <w:rsid w:val="007B31A3"/>
    <w:rsid w:val="007B34A5"/>
    <w:rsid w:val="007B4B20"/>
    <w:rsid w:val="007B6C9B"/>
    <w:rsid w:val="007B6CE9"/>
    <w:rsid w:val="007B7624"/>
    <w:rsid w:val="007C3FD2"/>
    <w:rsid w:val="007C4E83"/>
    <w:rsid w:val="007C5936"/>
    <w:rsid w:val="007C7792"/>
    <w:rsid w:val="007D109F"/>
    <w:rsid w:val="007D1FF2"/>
    <w:rsid w:val="007D3B80"/>
    <w:rsid w:val="007D5A8E"/>
    <w:rsid w:val="007D5DBC"/>
    <w:rsid w:val="007D5F7A"/>
    <w:rsid w:val="007D6A4B"/>
    <w:rsid w:val="007E06BF"/>
    <w:rsid w:val="007E3588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5B0E"/>
    <w:rsid w:val="007F6139"/>
    <w:rsid w:val="007F6C29"/>
    <w:rsid w:val="007F71F0"/>
    <w:rsid w:val="00800506"/>
    <w:rsid w:val="00801330"/>
    <w:rsid w:val="008075AA"/>
    <w:rsid w:val="00812E9A"/>
    <w:rsid w:val="00814AE2"/>
    <w:rsid w:val="00820103"/>
    <w:rsid w:val="0082312E"/>
    <w:rsid w:val="0082374B"/>
    <w:rsid w:val="00824E2F"/>
    <w:rsid w:val="00824ECA"/>
    <w:rsid w:val="00825096"/>
    <w:rsid w:val="0082626D"/>
    <w:rsid w:val="008317D5"/>
    <w:rsid w:val="00836310"/>
    <w:rsid w:val="00840849"/>
    <w:rsid w:val="008414FD"/>
    <w:rsid w:val="00841892"/>
    <w:rsid w:val="00843B24"/>
    <w:rsid w:val="00844368"/>
    <w:rsid w:val="00844540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61BCA"/>
    <w:rsid w:val="00862AC8"/>
    <w:rsid w:val="00864255"/>
    <w:rsid w:val="0086499F"/>
    <w:rsid w:val="00866CFB"/>
    <w:rsid w:val="00872A0F"/>
    <w:rsid w:val="00873D2A"/>
    <w:rsid w:val="00873D4F"/>
    <w:rsid w:val="008742C2"/>
    <w:rsid w:val="008743E3"/>
    <w:rsid w:val="00874A22"/>
    <w:rsid w:val="00875EAF"/>
    <w:rsid w:val="00875F09"/>
    <w:rsid w:val="0088202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6FA0"/>
    <w:rsid w:val="0089740A"/>
    <w:rsid w:val="00897B69"/>
    <w:rsid w:val="008A057D"/>
    <w:rsid w:val="008A5A63"/>
    <w:rsid w:val="008A78B6"/>
    <w:rsid w:val="008B036F"/>
    <w:rsid w:val="008B2F44"/>
    <w:rsid w:val="008B3424"/>
    <w:rsid w:val="008B3F9A"/>
    <w:rsid w:val="008B5DEE"/>
    <w:rsid w:val="008B6A10"/>
    <w:rsid w:val="008C30E4"/>
    <w:rsid w:val="008C4D67"/>
    <w:rsid w:val="008C5658"/>
    <w:rsid w:val="008C7357"/>
    <w:rsid w:val="008D13A3"/>
    <w:rsid w:val="008D54FE"/>
    <w:rsid w:val="008E020F"/>
    <w:rsid w:val="008E0511"/>
    <w:rsid w:val="008E2417"/>
    <w:rsid w:val="008E4F79"/>
    <w:rsid w:val="008E7043"/>
    <w:rsid w:val="008F0017"/>
    <w:rsid w:val="008F45B4"/>
    <w:rsid w:val="008F5B02"/>
    <w:rsid w:val="008F6E1A"/>
    <w:rsid w:val="008F7432"/>
    <w:rsid w:val="00900229"/>
    <w:rsid w:val="00901062"/>
    <w:rsid w:val="00901109"/>
    <w:rsid w:val="00902D37"/>
    <w:rsid w:val="0091033A"/>
    <w:rsid w:val="0091090F"/>
    <w:rsid w:val="00910BF8"/>
    <w:rsid w:val="009144C1"/>
    <w:rsid w:val="009150ED"/>
    <w:rsid w:val="00915562"/>
    <w:rsid w:val="00916035"/>
    <w:rsid w:val="009176C2"/>
    <w:rsid w:val="00917D40"/>
    <w:rsid w:val="009217D2"/>
    <w:rsid w:val="0092194B"/>
    <w:rsid w:val="009236AB"/>
    <w:rsid w:val="00923A19"/>
    <w:rsid w:val="009261EF"/>
    <w:rsid w:val="00926291"/>
    <w:rsid w:val="00926E12"/>
    <w:rsid w:val="009314F8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51F11"/>
    <w:rsid w:val="009521D1"/>
    <w:rsid w:val="00952B47"/>
    <w:rsid w:val="00953D49"/>
    <w:rsid w:val="009540CD"/>
    <w:rsid w:val="009545AE"/>
    <w:rsid w:val="00957491"/>
    <w:rsid w:val="00960442"/>
    <w:rsid w:val="0096093C"/>
    <w:rsid w:val="00960B66"/>
    <w:rsid w:val="00961828"/>
    <w:rsid w:val="00961A38"/>
    <w:rsid w:val="0096395F"/>
    <w:rsid w:val="00965FF6"/>
    <w:rsid w:val="0097031B"/>
    <w:rsid w:val="00971B0B"/>
    <w:rsid w:val="00971E60"/>
    <w:rsid w:val="00974C14"/>
    <w:rsid w:val="00975114"/>
    <w:rsid w:val="00976F7D"/>
    <w:rsid w:val="00980B0B"/>
    <w:rsid w:val="00980D09"/>
    <w:rsid w:val="00986FE0"/>
    <w:rsid w:val="00987C85"/>
    <w:rsid w:val="0099180C"/>
    <w:rsid w:val="0099311F"/>
    <w:rsid w:val="0099471B"/>
    <w:rsid w:val="00996A5E"/>
    <w:rsid w:val="00997612"/>
    <w:rsid w:val="009A1753"/>
    <w:rsid w:val="009A2B7D"/>
    <w:rsid w:val="009B22D7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C47"/>
    <w:rsid w:val="009D4281"/>
    <w:rsid w:val="009E301F"/>
    <w:rsid w:val="009E32EA"/>
    <w:rsid w:val="009E5BA4"/>
    <w:rsid w:val="009E5C4A"/>
    <w:rsid w:val="009E73D4"/>
    <w:rsid w:val="009E7C52"/>
    <w:rsid w:val="009F12CC"/>
    <w:rsid w:val="009F1DF9"/>
    <w:rsid w:val="009F2D59"/>
    <w:rsid w:val="009F3DEA"/>
    <w:rsid w:val="009F52AD"/>
    <w:rsid w:val="009F576E"/>
    <w:rsid w:val="009F5E95"/>
    <w:rsid w:val="009F5ED1"/>
    <w:rsid w:val="00A03358"/>
    <w:rsid w:val="00A03BE8"/>
    <w:rsid w:val="00A040B7"/>
    <w:rsid w:val="00A053A6"/>
    <w:rsid w:val="00A066E0"/>
    <w:rsid w:val="00A132A4"/>
    <w:rsid w:val="00A14100"/>
    <w:rsid w:val="00A149FE"/>
    <w:rsid w:val="00A14F45"/>
    <w:rsid w:val="00A15BBF"/>
    <w:rsid w:val="00A16435"/>
    <w:rsid w:val="00A16C5B"/>
    <w:rsid w:val="00A16DE0"/>
    <w:rsid w:val="00A16E95"/>
    <w:rsid w:val="00A1766D"/>
    <w:rsid w:val="00A21257"/>
    <w:rsid w:val="00A21FA9"/>
    <w:rsid w:val="00A23560"/>
    <w:rsid w:val="00A2525A"/>
    <w:rsid w:val="00A2553D"/>
    <w:rsid w:val="00A30D11"/>
    <w:rsid w:val="00A31F6B"/>
    <w:rsid w:val="00A33BC7"/>
    <w:rsid w:val="00A37677"/>
    <w:rsid w:val="00A42001"/>
    <w:rsid w:val="00A4572C"/>
    <w:rsid w:val="00A527F6"/>
    <w:rsid w:val="00A57318"/>
    <w:rsid w:val="00A62EA3"/>
    <w:rsid w:val="00A632AC"/>
    <w:rsid w:val="00A633C0"/>
    <w:rsid w:val="00A63F74"/>
    <w:rsid w:val="00A6654E"/>
    <w:rsid w:val="00A734F6"/>
    <w:rsid w:val="00A73928"/>
    <w:rsid w:val="00A73B55"/>
    <w:rsid w:val="00A73BF1"/>
    <w:rsid w:val="00A73CF7"/>
    <w:rsid w:val="00A7738B"/>
    <w:rsid w:val="00A8033E"/>
    <w:rsid w:val="00A83228"/>
    <w:rsid w:val="00A83615"/>
    <w:rsid w:val="00A85185"/>
    <w:rsid w:val="00A856EB"/>
    <w:rsid w:val="00A87EBF"/>
    <w:rsid w:val="00A90CB4"/>
    <w:rsid w:val="00A91C4A"/>
    <w:rsid w:val="00A91C7B"/>
    <w:rsid w:val="00A94498"/>
    <w:rsid w:val="00A96AE5"/>
    <w:rsid w:val="00A97327"/>
    <w:rsid w:val="00AA02F5"/>
    <w:rsid w:val="00AA3F95"/>
    <w:rsid w:val="00AA74F7"/>
    <w:rsid w:val="00AB02CC"/>
    <w:rsid w:val="00AB0640"/>
    <w:rsid w:val="00AB23EC"/>
    <w:rsid w:val="00AB3AFD"/>
    <w:rsid w:val="00AB3CC0"/>
    <w:rsid w:val="00AB704E"/>
    <w:rsid w:val="00AC08DE"/>
    <w:rsid w:val="00AC0E29"/>
    <w:rsid w:val="00AC1098"/>
    <w:rsid w:val="00AC21EC"/>
    <w:rsid w:val="00AC2D36"/>
    <w:rsid w:val="00AC5C0B"/>
    <w:rsid w:val="00AD0F7A"/>
    <w:rsid w:val="00AD12D4"/>
    <w:rsid w:val="00AD1BC3"/>
    <w:rsid w:val="00AD1FD0"/>
    <w:rsid w:val="00AD25FC"/>
    <w:rsid w:val="00AD7097"/>
    <w:rsid w:val="00AD719E"/>
    <w:rsid w:val="00AD7B16"/>
    <w:rsid w:val="00AE349C"/>
    <w:rsid w:val="00AE5504"/>
    <w:rsid w:val="00AF04A6"/>
    <w:rsid w:val="00AF19BD"/>
    <w:rsid w:val="00AF2665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BAF"/>
    <w:rsid w:val="00B20B4A"/>
    <w:rsid w:val="00B26582"/>
    <w:rsid w:val="00B27000"/>
    <w:rsid w:val="00B27EA3"/>
    <w:rsid w:val="00B3066A"/>
    <w:rsid w:val="00B31671"/>
    <w:rsid w:val="00B32932"/>
    <w:rsid w:val="00B333DA"/>
    <w:rsid w:val="00B33B47"/>
    <w:rsid w:val="00B33B51"/>
    <w:rsid w:val="00B37A1C"/>
    <w:rsid w:val="00B37C17"/>
    <w:rsid w:val="00B37F0D"/>
    <w:rsid w:val="00B40154"/>
    <w:rsid w:val="00B41298"/>
    <w:rsid w:val="00B421D3"/>
    <w:rsid w:val="00B43425"/>
    <w:rsid w:val="00B440E9"/>
    <w:rsid w:val="00B462C7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74F4"/>
    <w:rsid w:val="00B70197"/>
    <w:rsid w:val="00B71707"/>
    <w:rsid w:val="00B71787"/>
    <w:rsid w:val="00B72130"/>
    <w:rsid w:val="00B751F6"/>
    <w:rsid w:val="00B76ECC"/>
    <w:rsid w:val="00B77254"/>
    <w:rsid w:val="00B77B56"/>
    <w:rsid w:val="00B81A50"/>
    <w:rsid w:val="00B821B1"/>
    <w:rsid w:val="00B83134"/>
    <w:rsid w:val="00B8380C"/>
    <w:rsid w:val="00B91E50"/>
    <w:rsid w:val="00B93A5F"/>
    <w:rsid w:val="00B95062"/>
    <w:rsid w:val="00B967F9"/>
    <w:rsid w:val="00B97AE5"/>
    <w:rsid w:val="00BA10EE"/>
    <w:rsid w:val="00BA3330"/>
    <w:rsid w:val="00BA3DF3"/>
    <w:rsid w:val="00BA3F4E"/>
    <w:rsid w:val="00BA6E38"/>
    <w:rsid w:val="00BB0DA6"/>
    <w:rsid w:val="00BB243B"/>
    <w:rsid w:val="00BB2B12"/>
    <w:rsid w:val="00BB3326"/>
    <w:rsid w:val="00BB5C8C"/>
    <w:rsid w:val="00BB5D64"/>
    <w:rsid w:val="00BC1098"/>
    <w:rsid w:val="00BC2138"/>
    <w:rsid w:val="00BC29DD"/>
    <w:rsid w:val="00BC579E"/>
    <w:rsid w:val="00BC64E1"/>
    <w:rsid w:val="00BC6D74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E6F53"/>
    <w:rsid w:val="00BF02D1"/>
    <w:rsid w:val="00BF129B"/>
    <w:rsid w:val="00BF153A"/>
    <w:rsid w:val="00BF1865"/>
    <w:rsid w:val="00BF2F04"/>
    <w:rsid w:val="00BF4B3A"/>
    <w:rsid w:val="00BF6C3F"/>
    <w:rsid w:val="00C00C46"/>
    <w:rsid w:val="00C02B6A"/>
    <w:rsid w:val="00C05570"/>
    <w:rsid w:val="00C05B28"/>
    <w:rsid w:val="00C06A97"/>
    <w:rsid w:val="00C11D39"/>
    <w:rsid w:val="00C127D4"/>
    <w:rsid w:val="00C130C4"/>
    <w:rsid w:val="00C140BA"/>
    <w:rsid w:val="00C14122"/>
    <w:rsid w:val="00C15E25"/>
    <w:rsid w:val="00C15FA0"/>
    <w:rsid w:val="00C16EB2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BBA"/>
    <w:rsid w:val="00C33E6E"/>
    <w:rsid w:val="00C3702D"/>
    <w:rsid w:val="00C37266"/>
    <w:rsid w:val="00C4262F"/>
    <w:rsid w:val="00C4525F"/>
    <w:rsid w:val="00C45364"/>
    <w:rsid w:val="00C4546B"/>
    <w:rsid w:val="00C455F7"/>
    <w:rsid w:val="00C4666F"/>
    <w:rsid w:val="00C52835"/>
    <w:rsid w:val="00C54911"/>
    <w:rsid w:val="00C60972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A3231"/>
    <w:rsid w:val="00CA3D2C"/>
    <w:rsid w:val="00CA4906"/>
    <w:rsid w:val="00CA5081"/>
    <w:rsid w:val="00CB09CE"/>
    <w:rsid w:val="00CB1FFD"/>
    <w:rsid w:val="00CB3275"/>
    <w:rsid w:val="00CB378C"/>
    <w:rsid w:val="00CB46C0"/>
    <w:rsid w:val="00CB797E"/>
    <w:rsid w:val="00CB7F33"/>
    <w:rsid w:val="00CC4459"/>
    <w:rsid w:val="00CC4B1E"/>
    <w:rsid w:val="00CD078D"/>
    <w:rsid w:val="00CD22AC"/>
    <w:rsid w:val="00CD2B14"/>
    <w:rsid w:val="00CD353A"/>
    <w:rsid w:val="00CD403E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72D6"/>
    <w:rsid w:val="00CF7624"/>
    <w:rsid w:val="00D01E1E"/>
    <w:rsid w:val="00D03539"/>
    <w:rsid w:val="00D044BF"/>
    <w:rsid w:val="00D049FF"/>
    <w:rsid w:val="00D10E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7BD"/>
    <w:rsid w:val="00D264F8"/>
    <w:rsid w:val="00D27C61"/>
    <w:rsid w:val="00D31075"/>
    <w:rsid w:val="00D32541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7A02"/>
    <w:rsid w:val="00D507FB"/>
    <w:rsid w:val="00D51798"/>
    <w:rsid w:val="00D525E2"/>
    <w:rsid w:val="00D53512"/>
    <w:rsid w:val="00D54321"/>
    <w:rsid w:val="00D57FEB"/>
    <w:rsid w:val="00D61082"/>
    <w:rsid w:val="00D616DE"/>
    <w:rsid w:val="00D661D3"/>
    <w:rsid w:val="00D7111E"/>
    <w:rsid w:val="00D725E3"/>
    <w:rsid w:val="00D72C0F"/>
    <w:rsid w:val="00D72E66"/>
    <w:rsid w:val="00D73A75"/>
    <w:rsid w:val="00D759B4"/>
    <w:rsid w:val="00D75C2D"/>
    <w:rsid w:val="00D7713C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8F9"/>
    <w:rsid w:val="00D95EF2"/>
    <w:rsid w:val="00DA18C6"/>
    <w:rsid w:val="00DA296E"/>
    <w:rsid w:val="00DA512B"/>
    <w:rsid w:val="00DB03B8"/>
    <w:rsid w:val="00DB115E"/>
    <w:rsid w:val="00DB3862"/>
    <w:rsid w:val="00DB4557"/>
    <w:rsid w:val="00DB6942"/>
    <w:rsid w:val="00DB73A9"/>
    <w:rsid w:val="00DB7C54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FA"/>
    <w:rsid w:val="00DD5E30"/>
    <w:rsid w:val="00DD6D60"/>
    <w:rsid w:val="00DE0F4A"/>
    <w:rsid w:val="00DE1B9E"/>
    <w:rsid w:val="00DE1C8D"/>
    <w:rsid w:val="00DE5200"/>
    <w:rsid w:val="00DE6E12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52E4"/>
    <w:rsid w:val="00E12341"/>
    <w:rsid w:val="00E12633"/>
    <w:rsid w:val="00E12726"/>
    <w:rsid w:val="00E1329D"/>
    <w:rsid w:val="00E16D4A"/>
    <w:rsid w:val="00E20161"/>
    <w:rsid w:val="00E216FB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67F3"/>
    <w:rsid w:val="00E4692B"/>
    <w:rsid w:val="00E50E6F"/>
    <w:rsid w:val="00E52F94"/>
    <w:rsid w:val="00E539A9"/>
    <w:rsid w:val="00E53A33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70A5B"/>
    <w:rsid w:val="00E746C5"/>
    <w:rsid w:val="00E756CA"/>
    <w:rsid w:val="00E76DBA"/>
    <w:rsid w:val="00E83098"/>
    <w:rsid w:val="00E839CA"/>
    <w:rsid w:val="00E84845"/>
    <w:rsid w:val="00E87B5E"/>
    <w:rsid w:val="00E9118D"/>
    <w:rsid w:val="00E92BCF"/>
    <w:rsid w:val="00E940B5"/>
    <w:rsid w:val="00E94135"/>
    <w:rsid w:val="00E9518B"/>
    <w:rsid w:val="00E97A0F"/>
    <w:rsid w:val="00EA0FB5"/>
    <w:rsid w:val="00EA1639"/>
    <w:rsid w:val="00EA1D03"/>
    <w:rsid w:val="00EA3A13"/>
    <w:rsid w:val="00EA439E"/>
    <w:rsid w:val="00EA6E5F"/>
    <w:rsid w:val="00EB24A6"/>
    <w:rsid w:val="00EB2F64"/>
    <w:rsid w:val="00EB32AB"/>
    <w:rsid w:val="00EB5B68"/>
    <w:rsid w:val="00EB6116"/>
    <w:rsid w:val="00EC01CF"/>
    <w:rsid w:val="00EC24A8"/>
    <w:rsid w:val="00EC3B36"/>
    <w:rsid w:val="00EC40A9"/>
    <w:rsid w:val="00EC44D4"/>
    <w:rsid w:val="00EC451B"/>
    <w:rsid w:val="00EC5C64"/>
    <w:rsid w:val="00EC62A3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1D1B"/>
    <w:rsid w:val="00EF2713"/>
    <w:rsid w:val="00EF461D"/>
    <w:rsid w:val="00EF6C0A"/>
    <w:rsid w:val="00F00B8C"/>
    <w:rsid w:val="00F05083"/>
    <w:rsid w:val="00F056A3"/>
    <w:rsid w:val="00F126AC"/>
    <w:rsid w:val="00F15C24"/>
    <w:rsid w:val="00F209F8"/>
    <w:rsid w:val="00F212F5"/>
    <w:rsid w:val="00F24F7F"/>
    <w:rsid w:val="00F25DA6"/>
    <w:rsid w:val="00F30DE7"/>
    <w:rsid w:val="00F33385"/>
    <w:rsid w:val="00F343AE"/>
    <w:rsid w:val="00F35E24"/>
    <w:rsid w:val="00F3609C"/>
    <w:rsid w:val="00F3689C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5D7F"/>
    <w:rsid w:val="00F70569"/>
    <w:rsid w:val="00F709E7"/>
    <w:rsid w:val="00F73698"/>
    <w:rsid w:val="00F74112"/>
    <w:rsid w:val="00F774B9"/>
    <w:rsid w:val="00F80D43"/>
    <w:rsid w:val="00F8273A"/>
    <w:rsid w:val="00F82AA6"/>
    <w:rsid w:val="00F8336F"/>
    <w:rsid w:val="00F85552"/>
    <w:rsid w:val="00F9161C"/>
    <w:rsid w:val="00F92D84"/>
    <w:rsid w:val="00F950C8"/>
    <w:rsid w:val="00F958C0"/>
    <w:rsid w:val="00FA0CFD"/>
    <w:rsid w:val="00FA424C"/>
    <w:rsid w:val="00FA5356"/>
    <w:rsid w:val="00FB1230"/>
    <w:rsid w:val="00FB2A55"/>
    <w:rsid w:val="00FB3E18"/>
    <w:rsid w:val="00FB4BCE"/>
    <w:rsid w:val="00FB579A"/>
    <w:rsid w:val="00FB7143"/>
    <w:rsid w:val="00FB7C65"/>
    <w:rsid w:val="00FC2A91"/>
    <w:rsid w:val="00FC45FC"/>
    <w:rsid w:val="00FC4BBB"/>
    <w:rsid w:val="00FC6C6B"/>
    <w:rsid w:val="00FD6083"/>
    <w:rsid w:val="00FD77ED"/>
    <w:rsid w:val="00FD7941"/>
    <w:rsid w:val="00FE13D2"/>
    <w:rsid w:val="00FE203C"/>
    <w:rsid w:val="00FE4579"/>
    <w:rsid w:val="00FE4896"/>
    <w:rsid w:val="00FE6F8E"/>
    <w:rsid w:val="00FF0E84"/>
    <w:rsid w:val="00FF0F60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5658"/>
  </w:style>
  <w:style w:type="character" w:customStyle="1" w:styleId="CommentTextChar">
    <w:name w:val="Comment Text Char"/>
    <w:link w:val="CommentText"/>
    <w:uiPriority w:val="99"/>
    <w:semiHidden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1452</TotalTime>
  <Pages>1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13725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36</cp:revision>
  <cp:lastPrinted>2011-06-01T15:10:00Z</cp:lastPrinted>
  <dcterms:created xsi:type="dcterms:W3CDTF">2021-09-16T09:43:00Z</dcterms:created>
  <dcterms:modified xsi:type="dcterms:W3CDTF">2021-09-17T11:56:00Z</dcterms:modified>
</cp:coreProperties>
</file>