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CFFB9" w14:textId="46229AFB" w:rsidR="00145162" w:rsidRDefault="0017677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6591C">
        <w:rPr>
          <w:rFonts w:cs="Arial"/>
          <w:b/>
          <w:sz w:val="24"/>
          <w:szCs w:val="24"/>
        </w:rPr>
        <w:t>10</w:t>
      </w:r>
      <w:r w:rsidR="00D24A1D">
        <w:rPr>
          <w:rFonts w:cs="Arial"/>
          <w:b/>
          <w:sz w:val="24"/>
          <w:szCs w:val="24"/>
        </w:rPr>
        <w:t>9</w:t>
      </w:r>
      <w:r>
        <w:rPr>
          <w:b/>
          <w:i/>
          <w:sz w:val="28"/>
        </w:rPr>
        <w:tab/>
      </w:r>
      <w:r w:rsidR="00D24A1D" w:rsidRPr="00D24A1D">
        <w:rPr>
          <w:b/>
          <w:i/>
          <w:sz w:val="28"/>
        </w:rPr>
        <w:t>R5-256386</w:t>
      </w:r>
    </w:p>
    <w:p w14:paraId="7BCB1D77" w14:textId="1B95CB6B" w:rsidR="00145162" w:rsidRDefault="008133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Dallas, USA</w:t>
      </w:r>
      <w:r w:rsidRPr="00813396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813396">
        <w:rPr>
          <w:rFonts w:ascii="Arial" w:hAnsi="Arial" w:cs="Arial"/>
          <w:b/>
          <w:bCs/>
          <w:sz w:val="24"/>
        </w:rPr>
        <w:t>17th – 21st November 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45162" w14:paraId="54052C4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66673" w14:textId="77777777" w:rsidR="00145162" w:rsidRDefault="001767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145162" w14:paraId="39F3253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711" w14:textId="77777777" w:rsidR="00145162" w:rsidRDefault="00176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45162" w14:paraId="0E00476E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E8B535" w14:textId="77777777" w:rsidR="00145162" w:rsidRDefault="001451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D7C8B7E" w14:textId="77777777" w:rsidR="00145162" w:rsidRDefault="001451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5162" w14:paraId="29599B5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0F498" w14:textId="77777777" w:rsidR="00145162" w:rsidRDefault="00176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43672" w14:textId="0BB582DC" w:rsidR="00145162" w:rsidRDefault="0058000C">
            <w:pPr>
              <w:pStyle w:val="CRCoverPage"/>
              <w:spacing w:after="0"/>
              <w:ind w:left="100"/>
            </w:pPr>
            <w:r w:rsidRPr="0058000C">
              <w:t>PRD21 CDS: Multiple CA and EN-DC combos across releases</w:t>
            </w:r>
          </w:p>
        </w:tc>
      </w:tr>
      <w:tr w:rsidR="00145162" w14:paraId="6E2C1607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A9300B" w14:textId="77777777" w:rsidR="00145162" w:rsidRDefault="001451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EA5153A" w14:textId="77777777" w:rsidR="00145162" w:rsidRDefault="001451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5162" w14:paraId="5400F79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60115" w14:textId="77777777" w:rsidR="00145162" w:rsidRDefault="00176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A7443E3" w14:textId="73CB66BA" w:rsidR="00145162" w:rsidRDefault="0058000C">
            <w:pPr>
              <w:pStyle w:val="CRCoverPage"/>
              <w:spacing w:after="0"/>
              <w:ind w:left="100"/>
            </w:pPr>
            <w:r w:rsidRPr="0058000C">
              <w:rPr>
                <w:rFonts w:hint="eastAsia"/>
              </w:rPr>
              <w:t>Huawei</w:t>
            </w:r>
            <w:r w:rsidRPr="0058000C">
              <w:t>, HiSilicon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5D63AF" w14:textId="77777777" w:rsidR="00145162" w:rsidRDefault="0014516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C6131A" w14:textId="77777777" w:rsidR="00145162" w:rsidRDefault="00176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7C72E" w14:textId="71339E9F" w:rsidR="00145162" w:rsidRDefault="0076591C">
            <w:pPr>
              <w:pStyle w:val="CRCoverPage"/>
              <w:spacing w:after="0"/>
              <w:ind w:left="100"/>
            </w:pPr>
            <w:r>
              <w:t>2025-11-20</w:t>
            </w:r>
          </w:p>
        </w:tc>
      </w:tr>
    </w:tbl>
    <w:p w14:paraId="442656EF" w14:textId="77777777" w:rsidR="00145162" w:rsidRDefault="0014516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45162" w14:paraId="30AE4E9F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0DE1DFD3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2D5462B1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95AED41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504C9EFE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67C61F3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C65B6E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1AB9C3F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A0B046D" w14:textId="77777777" w:rsidR="00145162" w:rsidRDefault="00176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B59B33" w14:textId="77777777" w:rsidR="00145162" w:rsidRDefault="0017677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0F9F95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76A0FD7" w14:textId="77777777" w:rsidR="00145162" w:rsidRDefault="00176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E767B" w14:textId="645921FC" w:rsidR="00145162" w:rsidRDefault="00765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44428D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8B8A6F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3A06D31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C89D80E" w14:textId="77777777" w:rsidR="00145162" w:rsidRDefault="0017677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501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837C611" w14:textId="77777777" w:rsidR="00145162" w:rsidRDefault="0017677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6651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5151B8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62E57E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EE9D7CC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08A25F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249FA9F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204CA6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29608F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B6A4037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DEDF6D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AEEC4D4" w14:textId="77777777" w:rsidR="00145162" w:rsidRDefault="00176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501F4B8" w14:textId="77777777" w:rsidR="00145162" w:rsidRDefault="0017677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1632D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9A9A046" w14:textId="77777777" w:rsidR="00145162" w:rsidRDefault="0017677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6776C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D0237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6702A8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23185B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66A1FEB" w14:textId="77777777" w:rsidR="00145162" w:rsidRDefault="0017677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75171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0DC1213" w14:textId="77777777" w:rsidR="00145162" w:rsidRDefault="0017677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E3B52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267927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579CA06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F8E775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6D45BCE" w14:textId="77777777" w:rsidR="00145162" w:rsidRDefault="0017677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2C1AE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F5D13DE" w14:textId="77777777" w:rsidR="00145162" w:rsidRDefault="0017677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573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0839C1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76A0D2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C2F3BA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80CEBA8" w14:textId="77777777" w:rsidR="00145162" w:rsidRDefault="0017677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B951A3" w14:textId="4A79B3DC" w:rsidR="00145162" w:rsidRDefault="00765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7DD09A" w14:textId="77777777" w:rsidR="00145162" w:rsidRDefault="0017677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87D7C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B2DA35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6C1D4FC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A8677B7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3AB8152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8CF875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C24A042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424D246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73A3C083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1D685DF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8B9988" w14:textId="77777777" w:rsidR="00145162" w:rsidRDefault="00176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58DCE72" w14:textId="77777777" w:rsidR="00145162" w:rsidRDefault="0017677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5D5A9" w14:textId="72FA08EA" w:rsidR="00145162" w:rsidRDefault="00033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852A41E" w14:textId="77777777" w:rsidR="00145162" w:rsidRDefault="0017677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EBFB5" w14:textId="03AACE6D" w:rsidR="00145162" w:rsidRDefault="00033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BD4E0E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45006B7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EA396E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FAA033B" w14:textId="77777777" w:rsidR="00145162" w:rsidRDefault="0017677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4AD935" w14:textId="713AAC89" w:rsidR="00145162" w:rsidRDefault="00033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A7B99F3" w14:textId="77777777" w:rsidR="00145162" w:rsidRDefault="0017677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CDD4FE" w14:textId="4ABDDFAC" w:rsidR="00145162" w:rsidRDefault="00033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710CB0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4A1C3A2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C26AE09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EF5CE5" w14:textId="77777777" w:rsidR="00145162" w:rsidRDefault="0017677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B9DED" w14:textId="0F2FE9A7" w:rsidR="00145162" w:rsidRDefault="005C7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57653AE" w14:textId="77777777" w:rsidR="00145162" w:rsidRDefault="0014516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75181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2A416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78894F5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7F0B2CE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808563D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E12DFC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73AE15DA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4FE3016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6B4D1D5" w14:textId="77777777" w:rsidR="00145162" w:rsidRDefault="00176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1E2B884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CD5528" w14:textId="77777777" w:rsidR="00145162" w:rsidRDefault="0017677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744A781" w14:textId="2E565A1A" w:rsidR="00145162" w:rsidRDefault="00967EEF">
            <w:pPr>
              <w:pStyle w:val="CRCoverPage"/>
              <w:spacing w:after="0"/>
              <w:rPr>
                <w:b/>
                <w:caps/>
              </w:rPr>
            </w:pPr>
            <w:bookmarkStart w:id="2" w:name="_GoBack"/>
            <w:bookmarkEnd w:id="2"/>
            <w:r>
              <w:rPr>
                <w:b/>
                <w:caps/>
              </w:rPr>
              <w:t>339</w:t>
            </w:r>
            <w:r w:rsidR="0076591C">
              <w:rPr>
                <w:b/>
                <w:caps/>
              </w:rPr>
              <w:t xml:space="preserve"> Combinations as listed below</w:t>
            </w:r>
          </w:p>
          <w:tbl>
            <w:tblPr>
              <w:tblW w:w="5511" w:type="dxa"/>
              <w:tblLayout w:type="fixed"/>
              <w:tblLook w:val="04A0" w:firstRow="1" w:lastRow="0" w:firstColumn="1" w:lastColumn="0" w:noHBand="0" w:noVBand="1"/>
            </w:tblPr>
            <w:tblGrid>
              <w:gridCol w:w="2818"/>
              <w:gridCol w:w="2693"/>
            </w:tblGrid>
            <w:tr w:rsidR="0076591C" w:rsidRPr="0076591C" w14:paraId="53610531" w14:textId="77777777" w:rsidTr="00C2283A">
              <w:trPr>
                <w:trHeight w:val="542"/>
              </w:trPr>
              <w:tc>
                <w:tcPr>
                  <w:tcW w:w="2818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2C88A19D" w14:textId="77777777" w:rsidR="0076591C" w:rsidRPr="0076591C" w:rsidRDefault="0076591C" w:rsidP="0076591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/>
                    </w:rPr>
                  </w:pPr>
                  <w:r w:rsidRPr="0076591C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/>
                    </w:rPr>
                    <w:t>Configuration</w:t>
                  </w:r>
                </w:p>
              </w:tc>
              <w:tc>
                <w:tcPr>
                  <w:tcW w:w="2693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10ACE1D9" w14:textId="77777777" w:rsidR="0076591C" w:rsidRPr="0076591C" w:rsidRDefault="0076591C" w:rsidP="0076591C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/>
                    </w:rPr>
                  </w:pPr>
                  <w:r w:rsidRPr="0076591C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/>
                    </w:rPr>
                    <w:t>Uplink</w:t>
                  </w:r>
                  <w:r w:rsidRPr="0076591C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/>
                    </w:rPr>
                    <w:br/>
                    <w:t>configuration</w:t>
                  </w:r>
                </w:p>
              </w:tc>
            </w:tr>
            <w:tr w:rsidR="00C2283A" w:rsidRPr="00C2283A" w14:paraId="000C9B13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FE8BE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49B0B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14CC44C9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EA5C5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893AFC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CA_n1A-n77A</w:t>
                  </w:r>
                </w:p>
              </w:tc>
            </w:tr>
            <w:tr w:rsidR="00C2283A" w:rsidRPr="00C2283A" w14:paraId="25740B67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77896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CA_n1A-n77(2A)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DFA2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25FB3E36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FE62BD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CA_n1A-n77(2A)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C2D6EA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CA_n1A-n77A</w:t>
                  </w:r>
                </w:p>
              </w:tc>
            </w:tr>
            <w:tr w:rsidR="00C2283A" w:rsidRPr="00C2283A" w14:paraId="33A6FEA9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8E57F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D24B7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69BAB39D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88463B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9F2913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CA_n1A-n77A</w:t>
                  </w:r>
                </w:p>
              </w:tc>
            </w:tr>
            <w:tr w:rsidR="00C2283A" w:rsidRPr="00C2283A" w14:paraId="053F6DB4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8981F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4B210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5C1C92E5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D60498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1F200F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</w:t>
                  </w:r>
                </w:p>
              </w:tc>
            </w:tr>
            <w:tr w:rsidR="00C2283A" w:rsidRPr="00C2283A" w14:paraId="0C8ECA26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3C42B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D94DE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4394C14A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CEDD9D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BCBC6C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</w:t>
                  </w:r>
                </w:p>
              </w:tc>
            </w:tr>
            <w:tr w:rsidR="00C2283A" w:rsidRPr="00C2283A" w14:paraId="61D72375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C8124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729BF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</w:t>
                  </w:r>
                </w:p>
              </w:tc>
            </w:tr>
            <w:tr w:rsidR="00C2283A" w:rsidRPr="00C2283A" w14:paraId="19C07692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578249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D20433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CA_n71A-n77A</w:t>
                  </w:r>
                </w:p>
              </w:tc>
            </w:tr>
            <w:tr w:rsidR="00C2283A" w:rsidRPr="00C2283A" w14:paraId="6DE33F70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9178B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CA_n3A-n71A-n77(2A)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D198E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01FE7A51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205990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CA_n3A-n71A-n77(2A)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BCBBC2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</w:t>
                  </w:r>
                </w:p>
              </w:tc>
            </w:tr>
            <w:tr w:rsidR="00C2283A" w:rsidRPr="00C2283A" w14:paraId="7E536CCF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A72E0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CA_n3A-n71A-n77(2A)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9C6EC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</w:t>
                  </w:r>
                </w:p>
              </w:tc>
            </w:tr>
            <w:tr w:rsidR="00C2283A" w:rsidRPr="00C2283A" w14:paraId="6FD94A9E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182463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CA_n3A-n71A-n77(2A)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DCBD5E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CA_n71A-n77A</w:t>
                  </w:r>
                </w:p>
              </w:tc>
            </w:tr>
            <w:tr w:rsidR="00C2283A" w:rsidRPr="00C2283A" w14:paraId="063096B1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10717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 BCS1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DE4CA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4A2A15C2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111B1D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lastRenderedPageBreak/>
                    <w:t>CA_n3A-n77A BCS1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EE1092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</w:t>
                  </w:r>
                </w:p>
              </w:tc>
            </w:tr>
            <w:tr w:rsidR="00C2283A" w:rsidRPr="00C2283A" w14:paraId="22F96A69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918A9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7FB2C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268FDC5D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573FEE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E05FB8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</w:t>
                  </w:r>
                </w:p>
              </w:tc>
            </w:tr>
            <w:tr w:rsidR="00C2283A" w:rsidRPr="00C2283A" w14:paraId="46E9ABA5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059F9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CA_n3A-n77(2A) BCS1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C872D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1955C3A4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D6AAC1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CA_n3A-n77(2A) BCS1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0599FD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</w:t>
                  </w:r>
                </w:p>
              </w:tc>
            </w:tr>
            <w:tr w:rsidR="00C2283A" w:rsidRPr="00C2283A" w14:paraId="44D1157D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3F177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73DC2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4C3A1033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432300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46971A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sz w:val="16"/>
                      <w:szCs w:val="16"/>
                      <w:lang w:val="en-US" w:eastAsia="zh-CN"/>
                    </w:rPr>
                    <w:t>CA_n3A-n77A</w:t>
                  </w:r>
                </w:p>
              </w:tc>
            </w:tr>
            <w:tr w:rsidR="00C2283A" w:rsidRPr="00C2283A" w14:paraId="66077D05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8C4A0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CA_n8A-n77A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00855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45866174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85407A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CA_n8A-n77A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AB7500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CA_n8A-n77A</w:t>
                  </w:r>
                </w:p>
              </w:tc>
            </w:tr>
            <w:tr w:rsidR="00C2283A" w:rsidRPr="00C2283A" w14:paraId="6E094D44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55867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CA_n8A-n77(2A)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146F9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71D6549B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5E614F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CA_n8A-n77(2A)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6C07F0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09C645D6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78C46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CA_n8A-n77(2A)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148F3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CA_n8A-n77A</w:t>
                  </w:r>
                </w:p>
              </w:tc>
            </w:tr>
            <w:tr w:rsidR="00C2283A" w:rsidRPr="00C2283A" w14:paraId="6BE6DCA0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671DFF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 BCS1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9A9A33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5414206D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AAE50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 BCS1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22188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</w:t>
                  </w:r>
                </w:p>
              </w:tc>
            </w:tr>
            <w:tr w:rsidR="00C2283A" w:rsidRPr="00C2283A" w14:paraId="46481E19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32CDB9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AF0786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1504968A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B789A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2802E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</w:t>
                  </w:r>
                </w:p>
              </w:tc>
            </w:tr>
            <w:tr w:rsidR="00C2283A" w:rsidRPr="00C2283A" w14:paraId="74F92542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C0FE33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88C2F2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42177415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17432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76D6B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</w:t>
                  </w:r>
                </w:p>
              </w:tc>
            </w:tr>
            <w:tr w:rsidR="00C2283A" w:rsidRPr="00C2283A" w14:paraId="7EC44ADF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8CD286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1943BB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</w:t>
                  </w:r>
                </w:p>
              </w:tc>
            </w:tr>
            <w:tr w:rsidR="00C2283A" w:rsidRPr="00C2283A" w14:paraId="3744EAAA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795A5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CA_n28A-n40A-n71A-n77A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8B122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4EE8404A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9EB5CF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559539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</w:t>
                  </w:r>
                </w:p>
              </w:tc>
            </w:tr>
            <w:tr w:rsidR="00C2283A" w:rsidRPr="00C2283A" w14:paraId="7D3A2C7A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F7237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CA_n28A-n40A-n71A-n77A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1831C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</w:t>
                  </w:r>
                </w:p>
              </w:tc>
            </w:tr>
            <w:tr w:rsidR="00C2283A" w:rsidRPr="00C2283A" w14:paraId="380889B5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BC9435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3289C7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</w:t>
                  </w:r>
                </w:p>
              </w:tc>
            </w:tr>
            <w:tr w:rsidR="00C2283A" w:rsidRPr="00C2283A" w14:paraId="1E5375ED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97A8D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CA_n28A-n40A-n71A-n77A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36046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CA_n40A-n77A</w:t>
                  </w:r>
                </w:p>
              </w:tc>
            </w:tr>
            <w:tr w:rsidR="00C2283A" w:rsidRPr="00C2283A" w14:paraId="2B473CDC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2DFD9C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CA_n28A-n40A-n71A-n77A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0B217C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CA_n71A-n77A</w:t>
                  </w:r>
                </w:p>
              </w:tc>
            </w:tr>
            <w:tr w:rsidR="00C2283A" w:rsidRPr="00C2283A" w14:paraId="20568D15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F68F4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E44C7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73F8C596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36F314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BC231A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5C024514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C1027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CA_n28A-n71A-n77A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88ED3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</w:t>
                  </w:r>
                </w:p>
              </w:tc>
            </w:tr>
            <w:tr w:rsidR="00C2283A" w:rsidRPr="00C2283A" w14:paraId="02112F16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E20FD4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2A1BE6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CA_n71A-n77A</w:t>
                  </w:r>
                </w:p>
              </w:tc>
            </w:tr>
            <w:tr w:rsidR="00C2283A" w:rsidRPr="00C2283A" w14:paraId="0D5D830E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481A0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CA_n28A-n71A-n77(2A)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1BAA3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6011C1E6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77974B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CA_n28A-n71A-n77(2A)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97F9F5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</w:t>
                  </w:r>
                </w:p>
              </w:tc>
            </w:tr>
            <w:tr w:rsidR="00C2283A" w:rsidRPr="00C2283A" w14:paraId="7D34BAE3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486BD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CA_n28A-n71A-n77(2A)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5E2E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CA_n71A-n77A</w:t>
                  </w:r>
                </w:p>
              </w:tc>
            </w:tr>
            <w:tr w:rsidR="00C2283A" w:rsidRPr="00C2283A" w14:paraId="35933182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AF2A4A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 BCS1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9A477C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3B584DCD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DF0E9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 BCS1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3F597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</w:t>
                  </w:r>
                </w:p>
              </w:tc>
            </w:tr>
            <w:tr w:rsidR="00C2283A" w:rsidRPr="00C2283A" w14:paraId="223DA77A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5AD78F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lastRenderedPageBreak/>
                    <w:t>CA_n28A-n77A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B060D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07D6A5FE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4EB27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221D9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CA_n28A-n77A</w:t>
                  </w:r>
                </w:p>
              </w:tc>
            </w:tr>
            <w:tr w:rsidR="00C2283A" w:rsidRPr="00C2283A" w14:paraId="7BA2F544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0AABD3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129CCC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77C8B30D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A82A4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6A303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</w:t>
                  </w:r>
                </w:p>
              </w:tc>
            </w:tr>
            <w:tr w:rsidR="00C2283A" w:rsidRPr="00C2283A" w14:paraId="104D9792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989EA5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AEFE5B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01CFB008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BC851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CA_n40A-n71A-n77A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4AC76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</w:t>
                  </w:r>
                </w:p>
              </w:tc>
            </w:tr>
            <w:tr w:rsidR="00C2283A" w:rsidRPr="00C2283A" w14:paraId="5F777E44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7A0C39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CA_n40A-n71A-n77A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D7BBFB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CA_n40A-n77A</w:t>
                  </w:r>
                </w:p>
              </w:tc>
            </w:tr>
            <w:tr w:rsidR="00C2283A" w:rsidRPr="00C2283A" w14:paraId="6B8EFA76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33D0E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CA_n40A-n71A-n77A BCS4and5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E2958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CA_n71A-n77A</w:t>
                  </w:r>
                </w:p>
              </w:tc>
            </w:tr>
            <w:tr w:rsidR="00C2283A" w:rsidRPr="00C2283A" w14:paraId="1BF64818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72B775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98DB21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-</w:t>
                  </w:r>
                </w:p>
              </w:tc>
            </w:tr>
            <w:tr w:rsidR="00C2283A" w:rsidRPr="00C2283A" w14:paraId="625A8833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38807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A5DEA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</w:t>
                  </w:r>
                </w:p>
              </w:tc>
            </w:tr>
            <w:tr w:rsidR="00C2283A" w:rsidRPr="00C2283A" w14:paraId="7E731BF2" w14:textId="77777777" w:rsidTr="00C2283A">
              <w:trPr>
                <w:trHeight w:val="40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627F1D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CA_n40A-n71A-n77(2A) BCS4and5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575420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CA_n40A-n77A</w:t>
                  </w:r>
                </w:p>
              </w:tc>
            </w:tr>
            <w:tr w:rsidR="00C2283A" w:rsidRPr="00C2283A" w14:paraId="547E1E9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1041A7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577EAF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465623F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6828F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F7BE8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07C9BF7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1AF183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540F37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47783AF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C3869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0EE51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3F9D4F2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A7BD14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B17802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7382295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F39C3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BB964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18D009F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379DEE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5682E9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49E1463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1AD13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DC_1A-3A-8A-28A_n40A-n71A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D8592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0819C4C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250CAA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07A8A5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09A407D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9F07B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F705B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4A56D4F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4CD976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E360B2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2FE4A1F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352D5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188CF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4C4CC42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1267ED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CDBEE2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2C14E41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0E18F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E0547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1E21153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87F538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7B3F74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544E823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38877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B1FD4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1763814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2E5F70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B41D3B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3B4329D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632EF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0CF5E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5AAC4A4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AA7EAB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6E3C29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758EA5F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AB886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DC_1A-3A-8A-28A_n71A-n77A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9D7B4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37B18E5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C829CE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9CAE4A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5480561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AE6CA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DC_1A-3A-8A_n40A-n71A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8A523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1E3F6A8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A73182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C7276A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23D1D5B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E729F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DC_1A-3A-8A_n40A-n71A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41CFE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4CD3A20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3FFD30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85054D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24E8AA2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FB01C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DC_1A-3A-8A_n40A-n71A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7F8A4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43B0C62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CD349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0B465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1EC154D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AE979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FB4CE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CBEE9D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9E094A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7B458C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31625CD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1CC5C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DB33E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5ED8BF3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59061A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EFDEF7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661B7B6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2C54A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B97DC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624DA0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75A3A7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lastRenderedPageBreak/>
                    <w:t>DC_1A-3A-8A_n71A-n77A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B82DB5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6C38B54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CD983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DC_1A-3A-8A_n71A-n77A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551CA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6D3F1DD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68FBF6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3AFE05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1A03BBC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69651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586AB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53D717F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C46FF4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ABC460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75CFEE2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C02D8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9EC3F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3F50F94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4F06D2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698CF2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5663603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77929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3EE85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7E977EE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D6FE4D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8AA0BE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0551235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ED140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271B5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525BE96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4C66E3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B7E2B9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5A123E2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15ACD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94BC8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29C3D6C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8E6F1E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ED9EF7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4603A66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13A5D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CE64F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41C07AE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5148FD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0E0238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31D6A0A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3840A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15BBE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0EF8FA2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1DEEE2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06432A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5DB2E89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A0915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F3954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64920B0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391AA6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642325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593AF23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BEA44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B1E8C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630B365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56B8B2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9C699E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29B3EBE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30985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525C8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10B7CF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66EB0D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F8449A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2ABD5B7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C6DB8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E0161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4132521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D6A7A2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8DE3F6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25165A6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832A3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F8851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280838E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5982C1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9DF568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4C82388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7C2CB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CD56A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32241A8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ABEA60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EF4030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23FC188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1971E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325BE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09C8932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946306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4BB200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3B87AE0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C0D94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5CBB3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23DC1C2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F2D576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97E0D9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79F8EE6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316DF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53ABF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25DE40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DDEF72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DBC783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1A834CD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00A90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61EB0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2317195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A274BA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08D984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783AD0C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33A74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A5EB2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8892ED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368DA3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888F0C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05E734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D6212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C2C07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4B53024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278CFF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FCF35E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382E89A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8C570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F4A36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6B87FB2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C63AB9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6BA13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4F30E1B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BB476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B04AC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3248AFB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150499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024792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14C662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893A6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9222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3E0E098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AF80C2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8F65B0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0588583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8F996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lastRenderedPageBreak/>
                    <w:t>DC_1A-3C-8A-28A_n71A-n77A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FC710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7367B89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AACB41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E865B4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50FDED0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21228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35FB7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6F5E7F2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87A569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857E7A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456A666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40EFA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37D16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7F0081E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DE6E6B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E2DD2E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3981676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84EF5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DE7D7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3ADC931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46799A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57D817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4AC57B0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04940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B0B2B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C23E48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50CFC1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E2F6AE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1DFA3DE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02B7A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4C6CE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457F7F7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425569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777442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00A5833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48C6A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F9BBC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389EE0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8A8424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A03817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14754C5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7E10F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5D759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4990505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2FDA22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743A7F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29BE330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6681E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93520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0BC11A4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0B869A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DB960B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772568A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1A4FD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75C57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665D59E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12DBE1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2E355C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508C863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4FB54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E9A5D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22F13D9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A05ED0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062375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01A1007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D402C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7A4B2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4460E14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89C8A8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87B7C6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76CA3D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AE94F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95A87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13192EA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DD5409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91C05D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0F81272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1E6CF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472C7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193DEDE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8C6A6F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7FFBE8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9178D1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DBB59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D24E6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3F9A4B7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78C1E2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56E32A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58FE9FF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4E1EC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FF662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6F3874D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B4A95C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75FBF3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6B11063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E7CC6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9952F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2B43216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727DA6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EF1547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5174DFF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65CFD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E2B63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FFA505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BC05F2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E0FD20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0BC56C7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E8A0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5F3D7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09CA0C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FDF35E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124820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42A7E43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D0DD8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CEE80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195A8AC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DEA774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6EFD21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0A9A16E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8ABB6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DC_1A-3C_n71A-n77A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44205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06EE882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46D7F9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7C40B3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622E3BA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EA3E3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60F1E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647BBCA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2B29F9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9A0AF8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2E2E601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01BD0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BE2F6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7D58181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429E12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5AF338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6C9EA23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A0C24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4935B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4F9B48D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CC2180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lastRenderedPageBreak/>
                    <w:t>DC_1A-8A-28A_n71A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D20D51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5B952E1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47360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EF978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7C30834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515577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EC8109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65F9F57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2A587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90EDA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2B09C03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14A88E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37217D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7E1F7D9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1EE1E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CD4D6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2110F73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922493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35FE64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3C7449C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E9149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C8626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152ED14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43E7BB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C1D901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1BF6ACF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1F465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DB591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0786264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1573EA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B0A5C5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4101E1F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76C77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CEBBA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50CEEB0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045A01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A1B350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11A1BC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1B08F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345E8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7563356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1A7B15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94BA0C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04E0301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038A3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DAB1B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05D5C9A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7A2AD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6F0FAE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382281B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A5064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EF5F2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2228A44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ED7DAF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9F8357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6746739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32DD3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5C200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50134D7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4CDD5D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790FBA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525730D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8FF4F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B4C78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3CDBEBC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5F903F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D1AEBF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1F585E6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F010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B2D9C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6A35BE8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C2ABCC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E9A22C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30A5ED4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DB39C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436C7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1E217DB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88C658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D20CB3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0926050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DF881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752C0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73432A6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29C596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31DA4A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68737E4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BFB6E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D84FA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74E07EE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1C0126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08EE47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</w:t>
                  </w:r>
                </w:p>
              </w:tc>
            </w:tr>
            <w:tr w:rsidR="00C2283A" w:rsidRPr="00C2283A" w14:paraId="69B2B45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1488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F8FA9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128F138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7BC877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6A63D6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7A213B3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EC095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2F216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</w:t>
                  </w:r>
                </w:p>
              </w:tc>
            </w:tr>
            <w:tr w:rsidR="00C2283A" w:rsidRPr="00C2283A" w14:paraId="534DFCF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7EA96A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DA2A2D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DC_1A_n77A</w:t>
                  </w:r>
                </w:p>
              </w:tc>
            </w:tr>
            <w:tr w:rsidR="00C2283A" w:rsidRPr="00C2283A" w14:paraId="1429055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EDF73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325D1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2E4415F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4BF460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8EE6FC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60E89C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0A8BC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A21BB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46A85D8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6C7B37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63DA9D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1A36E4B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18595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27FD8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124B01B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6F1EA5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9B7267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64870F3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8E821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2131F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3DBF60C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C5EE70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FD1C6A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0F46600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F0267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00158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1E4E50A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9DE44F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F092E9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5950E1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789D7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3E8C3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36B4810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24A5D7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9F0D1F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0B271E3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C679C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lastRenderedPageBreak/>
                    <w:t>DC_3A-8A-28A_n71A-n77A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3B974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643228A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6BDF56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07C1B5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4D3191A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4F851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B169B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5932CC0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1AEB84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6DF224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5E646EC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C9BE9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A0D05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D399B6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DFA500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6DC51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7CC2950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0B980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D44E0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1F94794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FDBD44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F6BA48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E495BE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FCB01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FD524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23C0EC0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F57BA6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396301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06F35EC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2BAF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F584C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261EBB7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1887AC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BDBB0E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6B4C4E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0A1EB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48461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226D36C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FF1C93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9C26A1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4ABFADA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DBF14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C4CB7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51DA2C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67532A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9246AA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45E9BAC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F97E2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69BFA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4E292ED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2AEB01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2A5653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13C55C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F801E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6D82B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292643E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2B2E4F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407C53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37F41B6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08864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135D6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108EE47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ACD15F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8D077C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358BD35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E0137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57420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3687256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03691A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87FB67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07BB273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B1DEA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B722B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3BF3258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1DD0C7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83387F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0F0556C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F3AB5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01401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A102CD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ADFCE2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6F4027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0E54FAC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95B74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A52A4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45DA3EA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D259B9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6CE5D3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7717B8E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A341D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21005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0E922E6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41DCDA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666BDF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30A52DC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0A18E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6B263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04EB56B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BDAB89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0E8254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25C79E6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6A3AE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620E3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6A688CA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614DA7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90EDE0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71DBCA5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E9DCC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C6C76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75583E4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7EDB62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572EF6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704DF9A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5B0D0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0FA58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53FDB7E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A6FF5D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437993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5A5A09B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8532D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FB7F9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451C9F9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B3366C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DF9D99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7309DA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24214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1C7E9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26BAD5E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F1CD7B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08DB08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7B97F9B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ADFAF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DC_3C-8A-28A_n71A-n77A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81474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7A1504E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05468D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1475F0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1FF59A7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69F3B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B6F58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20623B0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C3405C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lastRenderedPageBreak/>
                    <w:t>DC_3C-8A_n40A-n71A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2CE536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588C8D0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80817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F3BC5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62AF013A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30A127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473346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2EA7FBA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CF00C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5DFC6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19CD292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D6E8E3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552853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1AC80B6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AFBFE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614CB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3B8D31A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76B285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4F87AD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0975074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B7435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A0233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072CC33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9A4C4A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119D5D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37D5B29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4ACF0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F43D0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7C1A3D7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C32546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1DBE62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6BCDC97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B5C8E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E89CA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2D30EA3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0B6D98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1C427A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2755664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95DF3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A1841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01A3B39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240CE2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B30FE9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36764718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2D34F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55DF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4414263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2922C7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CC1061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73F16A0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0B78F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2CFCF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237E3CA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F7D16F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DC_3C_n40A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CE5B5D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3783786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EA491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037A9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DC_3A_n40A</w:t>
                  </w:r>
                </w:p>
              </w:tc>
            </w:tr>
            <w:tr w:rsidR="00C2283A" w:rsidRPr="00C2283A" w14:paraId="350CD41E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9AFF1E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DE0D30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6554B7D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32404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D8417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DC_3A_n71A</w:t>
                  </w:r>
                </w:p>
              </w:tc>
            </w:tr>
            <w:tr w:rsidR="00C2283A" w:rsidRPr="00C2283A" w14:paraId="3DC14B9B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7E1CA63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DC_3C_n71A-n77A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C225FC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DC_3A_n77A</w:t>
                  </w:r>
                </w:p>
              </w:tc>
            </w:tr>
            <w:tr w:rsidR="00C2283A" w:rsidRPr="00C2283A" w14:paraId="4E12C45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7E4BE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31D70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71737D4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10227A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AB8DFE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35A80D0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9937F9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0533F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49C0F429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B07E41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DC_8A-28A_n40A-n71A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8C5079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195A18A2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63AD9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07A53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00CF927D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306FB6A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DC_8A-28A_n71A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8BFCAB0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2BFCF0C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33830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357CAD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39E3347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1AF07B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2C710FA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271E9C6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5FA2E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FA29B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6EBDB186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C64111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DC_8A_28A-n71A-n77A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5F04C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  <w:tr w:rsidR="00C2283A" w:rsidRPr="00C2283A" w14:paraId="4F177CC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5055F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FEE15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3953B73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31AC4B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4F9AC4C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</w:t>
                  </w:r>
                </w:p>
              </w:tc>
            </w:tr>
            <w:tr w:rsidR="00C2283A" w:rsidRPr="00C2283A" w14:paraId="38894CC4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A8065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07A672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BFE0FD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652BD8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F3D414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578B339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B29D2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437FD1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</w:t>
                  </w:r>
                </w:p>
              </w:tc>
            </w:tr>
            <w:tr w:rsidR="00C2283A" w:rsidRPr="00C2283A" w14:paraId="4FC52BD3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24615D3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25BFF27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DC_8A_n77A</w:t>
                  </w:r>
                </w:p>
              </w:tc>
            </w:tr>
            <w:tr w:rsidR="00C2283A" w:rsidRPr="00C2283A" w14:paraId="7DD48151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2F15C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62F16B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64AC19AC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C71EC6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1986D52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</w:t>
                  </w:r>
                </w:p>
              </w:tc>
            </w:tr>
            <w:tr w:rsidR="00C2283A" w:rsidRPr="00C2283A" w14:paraId="24910CB0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61D9E4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DC_28A_n40A-n71A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F0C3B6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0099BB15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6BA0813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078B2867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45D3315F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AAC8EE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EB240F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</w:t>
                  </w:r>
                </w:p>
              </w:tc>
            </w:tr>
            <w:tr w:rsidR="00C2283A" w:rsidRPr="00C2283A" w14:paraId="3748CC27" w14:textId="77777777" w:rsidTr="00C2283A">
              <w:trPr>
                <w:trHeight w:val="288"/>
              </w:trPr>
              <w:tc>
                <w:tcPr>
                  <w:tcW w:w="2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5219EA78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DC_28A_n71A-n77A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D9E1F2" w:fill="D9E1F2"/>
                  <w:noWrap/>
                  <w:hideMark/>
                </w:tcPr>
                <w:p w14:paraId="4744D915" w14:textId="77777777" w:rsidR="00C2283A" w:rsidRPr="00C2283A" w:rsidRDefault="00C2283A" w:rsidP="008D340C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C2283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 w:eastAsia="zh-CN"/>
                    </w:rPr>
                    <w:t>DC_28A_n77A</w:t>
                  </w:r>
                </w:p>
              </w:tc>
            </w:tr>
          </w:tbl>
          <w:p w14:paraId="0D4891A9" w14:textId="3FB627F8" w:rsidR="0076591C" w:rsidRDefault="0076591C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408C7BA" w14:textId="77777777" w:rsidR="00145162" w:rsidRDefault="00145162">
            <w:pPr>
              <w:pStyle w:val="CRCoverPage"/>
              <w:spacing w:after="0"/>
            </w:pPr>
          </w:p>
        </w:tc>
      </w:tr>
      <w:tr w:rsidR="00145162" w14:paraId="27E2C0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2BA06FD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5AAFCB0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BACD18A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EF80A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227B1F4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5882757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0F8EC18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8863A8C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4080E0EE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41DCA9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8BAFCD7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5162" w14:paraId="37DDC17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E1E46D" w14:textId="77777777" w:rsidR="00145162" w:rsidRDefault="0017677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804DCED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D9C33D6" w14:textId="77777777" w:rsidR="00145162" w:rsidRDefault="00176770">
            <w:pPr>
              <w:pStyle w:val="CRCoverPage"/>
              <w:spacing w:after="0"/>
              <w:jc w:val="right"/>
            </w:pPr>
            <w:r>
              <w:lastRenderedPageBreak/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7D5402" w14:textId="77777777" w:rsidR="00145162" w:rsidRDefault="0017677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lastRenderedPageBreak/>
              <w:t xml:space="preserve">Work plan showing 100% </w:t>
            </w:r>
            <w:r>
              <w:rPr>
                <w:lang w:val="en-US"/>
              </w:rPr>
              <w:t>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F0CC491" w14:textId="77777777" w:rsidR="00145162" w:rsidRDefault="00145162">
            <w:pPr>
              <w:pStyle w:val="CRCoverPage"/>
              <w:spacing w:after="0"/>
            </w:pPr>
          </w:p>
        </w:tc>
      </w:tr>
      <w:tr w:rsidR="00145162" w14:paraId="7E5F2E7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1540DC8" w14:textId="77777777" w:rsidR="00145162" w:rsidRDefault="0014516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20A18ECB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EFD31E" w14:textId="77777777" w:rsidR="00145162" w:rsidRDefault="0014516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8309C7" w14:textId="77777777" w:rsidR="00145162" w:rsidRDefault="0014516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D1AF614" w14:textId="77777777" w:rsidR="00145162" w:rsidRDefault="001451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2487475B" w14:textId="51D00CCF" w:rsidR="00145162" w:rsidRDefault="00145162">
      <w:pPr>
        <w:pStyle w:val="CRCoverPage"/>
        <w:rPr>
          <w:lang w:val="en-US"/>
        </w:rPr>
      </w:pPr>
    </w:p>
    <w:p w14:paraId="35884EBF" w14:textId="4941BE4B" w:rsidR="00C2283A" w:rsidRDefault="00C2283A">
      <w:pPr>
        <w:pStyle w:val="CRCoverPage"/>
        <w:rPr>
          <w:lang w:val="en-US"/>
        </w:rPr>
      </w:pPr>
    </w:p>
    <w:p w14:paraId="7A2E12F7" w14:textId="549A981F" w:rsidR="00C2283A" w:rsidRDefault="00C2283A">
      <w:pPr>
        <w:pStyle w:val="CRCoverPage"/>
        <w:rPr>
          <w:lang w:val="en-US"/>
        </w:rPr>
      </w:pPr>
    </w:p>
    <w:sectPr w:rsidR="00C2283A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52119" w14:textId="77777777" w:rsidR="00176770" w:rsidRDefault="00176770">
      <w:pPr>
        <w:spacing w:after="0"/>
      </w:pPr>
      <w:r>
        <w:separator/>
      </w:r>
    </w:p>
  </w:endnote>
  <w:endnote w:type="continuationSeparator" w:id="0">
    <w:p w14:paraId="0BC0325A" w14:textId="77777777" w:rsidR="00176770" w:rsidRDefault="00176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E6D" w14:textId="77777777" w:rsidR="00145162" w:rsidRDefault="0017677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EC39C" w14:textId="77777777" w:rsidR="00176770" w:rsidRDefault="00176770">
      <w:pPr>
        <w:spacing w:after="0"/>
      </w:pPr>
      <w:r>
        <w:separator/>
      </w:r>
    </w:p>
  </w:footnote>
  <w:footnote w:type="continuationSeparator" w:id="0">
    <w:p w14:paraId="0995F79B" w14:textId="77777777" w:rsidR="00176770" w:rsidRDefault="001767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0779" w14:textId="77777777" w:rsidR="00145162" w:rsidRDefault="00145162">
    <w:pPr>
      <w:pStyle w:val="afe"/>
    </w:pPr>
  </w:p>
  <w:p w14:paraId="6A39922F" w14:textId="77777777" w:rsidR="00145162" w:rsidRDefault="00145162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3B9A"/>
    <w:rsid w:val="000346D7"/>
    <w:rsid w:val="00034A12"/>
    <w:rsid w:val="00036E0C"/>
    <w:rsid w:val="00037FEB"/>
    <w:rsid w:val="00040095"/>
    <w:rsid w:val="000406C6"/>
    <w:rsid w:val="00041781"/>
    <w:rsid w:val="00042FC8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5162"/>
    <w:rsid w:val="00157F7B"/>
    <w:rsid w:val="00160D2B"/>
    <w:rsid w:val="00160D5B"/>
    <w:rsid w:val="00166637"/>
    <w:rsid w:val="00167D79"/>
    <w:rsid w:val="00171115"/>
    <w:rsid w:val="00176770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27497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00C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C7A6A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91C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3396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67EEF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54EE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83A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3183"/>
    <w:rsid w:val="00D15DBB"/>
    <w:rsid w:val="00D16F4F"/>
    <w:rsid w:val="00D21A8C"/>
    <w:rsid w:val="00D22EC8"/>
    <w:rsid w:val="00D24A1D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3A8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0D9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556C45"/>
  <w15:docId w15:val="{51773E00-2728-4818-9361-C9B48751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C2283A"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042FC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4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4A2802-B8FF-4CC9-8CF5-6719D29F8D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1692</Words>
  <Characters>9649</Characters>
  <Application>Microsoft Office Word</Application>
  <DocSecurity>0</DocSecurity>
  <Lines>80</Lines>
  <Paragraphs>22</Paragraphs>
  <ScaleCrop>false</ScaleCrop>
  <Company>ETSI</Company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Huawei-Chunying Gu</cp:lastModifiedBy>
  <cp:revision>7</cp:revision>
  <cp:lastPrinted>2020-02-05T15:54:00Z</cp:lastPrinted>
  <dcterms:created xsi:type="dcterms:W3CDTF">2025-11-21T11:20:00Z</dcterms:created>
  <dcterms:modified xsi:type="dcterms:W3CDTF">2025-11-26T16:21:00Z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1764173665</vt:lpwstr>
  </property>
</Properties>
</file>