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4A4D7" w14:textId="3499FDE7" w:rsidR="008A3A6E" w:rsidRDefault="008A3A6E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</w:t>
      </w:r>
      <w:r>
        <w:rPr>
          <w:rFonts w:hint="eastAsia"/>
          <w:b/>
          <w:sz w:val="24"/>
          <w:lang w:val="en-US" w:eastAsia="zh-CN"/>
        </w:rPr>
        <w:t>10</w:t>
      </w:r>
      <w:r w:rsidR="00482631">
        <w:rPr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R5-2</w:t>
      </w:r>
      <w:r w:rsidR="001F715E">
        <w:rPr>
          <w:b/>
          <w:sz w:val="24"/>
        </w:rPr>
        <w:t>4</w:t>
      </w:r>
      <w:r w:rsidR="00F575D9">
        <w:rPr>
          <w:b/>
          <w:sz w:val="24"/>
        </w:rPr>
        <w:t>3453</w:t>
      </w:r>
    </w:p>
    <w:p w14:paraId="42855B4C" w14:textId="77777777" w:rsidR="006638EB" w:rsidRDefault="006638EB" w:rsidP="006638E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it-IT"/>
        </w:rPr>
        <w:t>Fukuoka, Japan</w:t>
      </w:r>
      <w:r>
        <w:rPr>
          <w:b/>
          <w:sz w:val="24"/>
        </w:rPr>
        <w:t xml:space="preserve">, </w:t>
      </w:r>
      <w:r>
        <w:rPr>
          <w:b/>
          <w:sz w:val="24"/>
          <w:lang w:val="en-US" w:eastAsia="zh-CN"/>
        </w:rPr>
        <w:t>20</w:t>
      </w:r>
      <w:r w:rsidRPr="004C6780">
        <w:rPr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  <w:lang w:val="en-US" w:eastAsia="zh-CN"/>
        </w:rPr>
        <w:t xml:space="preserve"> – 24</w:t>
      </w:r>
      <w:r w:rsidRPr="004C6780">
        <w:rPr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  <w:lang w:val="en-US" w:eastAsia="zh-CN"/>
        </w:rPr>
        <w:t xml:space="preserve"> May</w:t>
      </w:r>
      <w:r>
        <w:rPr>
          <w:b/>
          <w:sz w:val="24"/>
        </w:rPr>
        <w:t>, 2024</w:t>
      </w:r>
    </w:p>
    <w:p w14:paraId="06BE905D" w14:textId="77777777" w:rsidR="008A3A6E" w:rsidRPr="006638EB" w:rsidRDefault="008A3A6E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p w14:paraId="57B4E732" w14:textId="61731E07" w:rsidR="008A3A6E" w:rsidRDefault="008A3A6E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</w:t>
      </w:r>
      <w:r w:rsidR="001B292D"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  <w:lang w:val="en-US" w:eastAsia="zh-CN"/>
        </w:rPr>
        <w:tab/>
        <w:t>RP-2</w:t>
      </w:r>
      <w:r w:rsidR="001F715E">
        <w:rPr>
          <w:b/>
          <w:sz w:val="24"/>
          <w:lang w:val="en-US" w:eastAsia="zh-CN"/>
        </w:rPr>
        <w:t>4</w:t>
      </w:r>
      <w:r>
        <w:rPr>
          <w:b/>
          <w:sz w:val="24"/>
          <w:lang w:val="en-US" w:eastAsia="zh-CN"/>
        </w:rPr>
        <w:t>xxxx</w:t>
      </w:r>
    </w:p>
    <w:p w14:paraId="521657D5" w14:textId="7070E6BB" w:rsidR="008A3A6E" w:rsidRDefault="00A44748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Shanghai</w:t>
      </w:r>
      <w:r w:rsidR="008A3A6E">
        <w:rPr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China</w:t>
      </w:r>
      <w:r w:rsidR="008A3A6E">
        <w:rPr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June</w:t>
      </w:r>
      <w:r w:rsidR="008A3A6E">
        <w:rPr>
          <w:b/>
          <w:sz w:val="24"/>
          <w:lang w:val="en-US" w:eastAsia="zh-CN"/>
        </w:rPr>
        <w:t xml:space="preserve"> 1</w:t>
      </w:r>
      <w:r>
        <w:rPr>
          <w:b/>
          <w:sz w:val="24"/>
          <w:lang w:val="en-US" w:eastAsia="zh-CN"/>
        </w:rPr>
        <w:t>7</w:t>
      </w:r>
      <w:r w:rsidR="008A3A6E">
        <w:rPr>
          <w:b/>
          <w:sz w:val="24"/>
          <w:lang w:val="en-US" w:eastAsia="zh-CN"/>
        </w:rPr>
        <w:t>-</w:t>
      </w:r>
      <w:r w:rsidR="001F715E">
        <w:rPr>
          <w:b/>
          <w:sz w:val="24"/>
          <w:lang w:val="en-US" w:eastAsia="zh-CN"/>
        </w:rPr>
        <w:t>2</w:t>
      </w:r>
      <w:r>
        <w:rPr>
          <w:b/>
          <w:sz w:val="24"/>
          <w:lang w:val="en-US" w:eastAsia="zh-CN"/>
        </w:rPr>
        <w:t>0</w:t>
      </w:r>
      <w:r w:rsidR="008A3A6E">
        <w:rPr>
          <w:b/>
          <w:sz w:val="24"/>
          <w:lang w:val="en-US" w:eastAsia="zh-CN"/>
        </w:rPr>
        <w:t>, 202</w:t>
      </w:r>
      <w:r w:rsidR="001F715E">
        <w:rPr>
          <w:b/>
          <w:sz w:val="24"/>
          <w:lang w:val="en-US" w:eastAsia="zh-CN"/>
        </w:rPr>
        <w:t>4</w:t>
      </w:r>
      <w:r w:rsidR="008A3A6E">
        <w:rPr>
          <w:b/>
          <w:sz w:val="24"/>
          <w:lang w:val="en-US" w:eastAsia="zh-CN"/>
        </w:rPr>
        <w:tab/>
      </w:r>
    </w:p>
    <w:p w14:paraId="3E346B15" w14:textId="77777777" w:rsidR="008A3A6E" w:rsidRDefault="008A3A6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7BFCE343" w14:textId="2D6971FC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</w:r>
      <w:r w:rsidR="00516D40">
        <w:rPr>
          <w:rFonts w:ascii="Arial" w:eastAsia="Batang" w:hAnsi="Arial"/>
          <w:b/>
          <w:sz w:val="24"/>
          <w:szCs w:val="24"/>
          <w:lang w:val="en-US"/>
        </w:rPr>
        <w:t>MediaTek Inc.</w:t>
      </w:r>
      <w:r w:rsidR="00B61CE1">
        <w:rPr>
          <w:rFonts w:ascii="Arial" w:eastAsia="Batang" w:hAnsi="Arial"/>
          <w:b/>
          <w:sz w:val="24"/>
          <w:szCs w:val="24"/>
          <w:lang w:val="en-US"/>
        </w:rPr>
        <w:t xml:space="preserve">, </w:t>
      </w:r>
      <w:r w:rsidR="0068734C">
        <w:rPr>
          <w:rFonts w:ascii="Arial" w:eastAsia="Batang" w:hAnsi="Arial"/>
          <w:b/>
          <w:sz w:val="24"/>
          <w:szCs w:val="24"/>
          <w:lang w:val="en-US"/>
        </w:rPr>
        <w:t>Inmarsat</w:t>
      </w:r>
    </w:p>
    <w:p w14:paraId="2FA76AFD" w14:textId="04779199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  <w:t>New WID on UE Conformance -</w:t>
      </w:r>
      <w:r w:rsidR="00496AC4">
        <w:rPr>
          <w:rFonts w:ascii="Arial" w:eastAsia="Batang" w:hAnsi="Arial" w:cs="Arial"/>
          <w:b/>
          <w:sz w:val="24"/>
          <w:szCs w:val="24"/>
        </w:rPr>
        <w:t xml:space="preserve"> </w:t>
      </w:r>
      <w:r w:rsidR="00496AC4" w:rsidRPr="00496AC4">
        <w:rPr>
          <w:rFonts w:ascii="Arial" w:eastAsia="Batang" w:hAnsi="Arial" w:cs="Arial"/>
          <w:b/>
          <w:sz w:val="24"/>
          <w:szCs w:val="24"/>
        </w:rPr>
        <w:t>Introduction of the Extended L-band (UL 1668-1675MHz, DL 1518-1525MHz) for IoT NTN</w:t>
      </w:r>
    </w:p>
    <w:p w14:paraId="44C04A3F" w14:textId="77777777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  <w:t>Endorsement</w:t>
      </w:r>
    </w:p>
    <w:p w14:paraId="1FED20AA" w14:textId="3BE5F101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</w:r>
      <w:r w:rsidR="0078652C">
        <w:rPr>
          <w:rFonts w:ascii="Arial" w:eastAsia="Batang" w:hAnsi="Arial"/>
          <w:b/>
          <w:sz w:val="24"/>
          <w:szCs w:val="24"/>
        </w:rPr>
        <w:t>7.5.1</w:t>
      </w:r>
    </w:p>
    <w:p w14:paraId="670AE210" w14:textId="77777777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278F6485" w14:textId="77777777" w:rsidR="008A3A6E" w:rsidRDefault="008A3A6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30FFA96" w14:textId="77777777" w:rsidR="008A3A6E" w:rsidRDefault="008A3A6E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7" w:history="1">
        <w:r>
          <w:rPr>
            <w:rStyle w:val="af2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8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2"/>
          </w:rPr>
          <w:t xml:space="preserve">3GPP </w:t>
        </w:r>
        <w:bookmarkStart w:id="0" w:name="_Hlt515348423"/>
        <w:bookmarkStart w:id="1" w:name="_Hlt515348424"/>
        <w:r>
          <w:rPr>
            <w:rStyle w:val="af2"/>
          </w:rPr>
          <w:t>T</w:t>
        </w:r>
        <w:bookmarkEnd w:id="0"/>
        <w:bookmarkEnd w:id="1"/>
        <w:r>
          <w:rPr>
            <w:rStyle w:val="af2"/>
          </w:rPr>
          <w:t>R 21.900</w:t>
        </w:r>
      </w:hyperlink>
    </w:p>
    <w:p w14:paraId="570D3624" w14:textId="03FECB1B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 UE Conformance - </w:t>
      </w:r>
      <w:r w:rsidR="00901AC9" w:rsidRPr="00901AC9">
        <w:rPr>
          <w:sz w:val="32"/>
          <w:szCs w:val="32"/>
        </w:rPr>
        <w:t>Introduction of the Extended L-band (UL 1668-1675MHz, DL 1518-1525MHz) for IoT NTN</w:t>
      </w:r>
    </w:p>
    <w:p w14:paraId="30E2E144" w14:textId="26F95B65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 w:rsidR="009256F7" w:rsidRPr="009256F7">
        <w:rPr>
          <w:sz w:val="32"/>
          <w:szCs w:val="32"/>
        </w:rPr>
        <w:t>I</w:t>
      </w:r>
      <w:r w:rsidR="00457541" w:rsidRPr="00457541">
        <w:rPr>
          <w:sz w:val="32"/>
          <w:szCs w:val="32"/>
        </w:rPr>
        <w:t>oT_NTN_extLband</w:t>
      </w:r>
      <w:r>
        <w:rPr>
          <w:sz w:val="32"/>
          <w:szCs w:val="32"/>
        </w:rPr>
        <w:t>-UEConTest</w:t>
      </w:r>
    </w:p>
    <w:p w14:paraId="0AE8AD8C" w14:textId="7777777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8A3A6E" w14:paraId="6BBE02F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B567E0C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02E4FF3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5EDFEC5C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843722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2441428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C5FF4C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5CC735A9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F7B7909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EDF3286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3A219DE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A3A6E" w14:paraId="2B050873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1627054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87C41DA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F6FAEB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220003" w14:textId="77777777" w:rsidR="008A3A6E" w:rsidRDefault="008A3A6E"/>
    <w:p w14:paraId="626763EE" w14:textId="77777777" w:rsidR="008A3A6E" w:rsidRDefault="008A3A6E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33719095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A3A6E" w14:paraId="5835A3A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C465EB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86AE47" w14:textId="77777777" w:rsidR="008A3A6E" w:rsidRDefault="008A3A6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D8C5B0" w14:textId="77777777" w:rsidR="008A3A6E" w:rsidRDefault="008A3A6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24E05B" w14:textId="77777777" w:rsidR="008A3A6E" w:rsidRDefault="008A3A6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BFE0B9" w14:textId="77777777" w:rsidR="008A3A6E" w:rsidRDefault="008A3A6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1CCEC8" w14:textId="77777777" w:rsidR="008A3A6E" w:rsidRDefault="008A3A6E">
            <w:pPr>
              <w:pStyle w:val="TAH"/>
            </w:pPr>
            <w:r>
              <w:t>Others (specify)</w:t>
            </w:r>
          </w:p>
        </w:tc>
      </w:tr>
      <w:tr w:rsidR="008A3A6E" w14:paraId="3C422074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315AE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8F384E8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3EAA2C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13376C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1F11E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CBDF4C" w14:textId="77777777" w:rsidR="008A3A6E" w:rsidRDefault="008A3A6E">
            <w:pPr>
              <w:pStyle w:val="TAC"/>
            </w:pPr>
          </w:p>
        </w:tc>
      </w:tr>
      <w:tr w:rsidR="008A3A6E" w14:paraId="31E9D5E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E3E4AC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4C86EDA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8518F44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BF1F718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CA15A4B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511AB6A" w14:textId="77777777" w:rsidR="008A3A6E" w:rsidRDefault="008A3A6E">
            <w:pPr>
              <w:pStyle w:val="TAC"/>
            </w:pPr>
          </w:p>
        </w:tc>
      </w:tr>
      <w:tr w:rsidR="008A3A6E" w14:paraId="22D76A5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2BEE071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B548BD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08B42D8A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0343C76D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5A464E3A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5633F8AA" w14:textId="77777777" w:rsidR="008A3A6E" w:rsidRDefault="008A3A6E">
            <w:pPr>
              <w:pStyle w:val="TAC"/>
            </w:pPr>
          </w:p>
        </w:tc>
      </w:tr>
    </w:tbl>
    <w:p w14:paraId="3D16C074" w14:textId="77777777" w:rsidR="008A3A6E" w:rsidRDefault="008A3A6E">
      <w:pPr>
        <w:ind w:right="-99"/>
        <w:rPr>
          <w:b/>
        </w:rPr>
      </w:pPr>
    </w:p>
    <w:p w14:paraId="2CE1F4DD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37B8A23" w14:textId="77777777" w:rsidR="008A3A6E" w:rsidRDefault="008A3A6E">
      <w:pPr>
        <w:pStyle w:val="3"/>
      </w:pPr>
      <w:r>
        <w:t>2.1</w:t>
      </w:r>
      <w:r>
        <w:tab/>
        <w:t>Primary classification</w:t>
      </w:r>
    </w:p>
    <w:p w14:paraId="656F6855" w14:textId="77777777" w:rsidR="008A3A6E" w:rsidRDefault="008A3A6E">
      <w:pPr>
        <w:pStyle w:val="tah0"/>
        <w:spacing w:before="0" w:beforeAutospacing="0" w:after="0" w:afterAutospacing="0"/>
      </w:pPr>
      <w:r>
        <w:t xml:space="preserve">This </w:t>
      </w:r>
      <w:r w:rsidR="00066951">
        <w:t>description</w:t>
      </w:r>
      <w:r>
        <w:t xml:space="preserve"> is a </w:t>
      </w:r>
    </w:p>
    <w:p w14:paraId="7E027C63" w14:textId="77777777" w:rsidR="008A3A6E" w:rsidRDefault="008A3A6E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3A6E" w14:paraId="71F2A53A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406AD74E" w14:textId="77777777" w:rsidR="008A3A6E" w:rsidRDefault="008A3A6E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5DD29032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A3A6E" w14:paraId="2DF993FD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04B9A4D3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F4E4C7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A3A6E" w14:paraId="462C51FF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5AAF27C0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94DE99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A3A6E" w14:paraId="7371147F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2D52893E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67CEB0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A3A6E" w14:paraId="10859F23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542C2ED1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0CEA4F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7136AB4C" w14:textId="77777777" w:rsidR="008A3A6E" w:rsidRDefault="008A3A6E">
      <w:pPr>
        <w:ind w:right="-99"/>
        <w:rPr>
          <w:b/>
        </w:rPr>
      </w:pPr>
    </w:p>
    <w:p w14:paraId="59567B8B" w14:textId="77777777" w:rsidR="008A3A6E" w:rsidRDefault="008A3A6E">
      <w:pPr>
        <w:pStyle w:val="3"/>
      </w:pPr>
      <w:r>
        <w:lastRenderedPageBreak/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1276"/>
        <w:gridCol w:w="6378"/>
      </w:tblGrid>
      <w:tr w:rsidR="008A3A6E" w14:paraId="39DC7289" w14:textId="77777777">
        <w:tc>
          <w:tcPr>
            <w:tcW w:w="10314" w:type="dxa"/>
            <w:gridSpan w:val="4"/>
            <w:shd w:val="clear" w:color="auto" w:fill="E0E0E0"/>
          </w:tcPr>
          <w:p w14:paraId="65CE63ED" w14:textId="77777777" w:rsidR="008A3A6E" w:rsidRDefault="008A3A6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A3A6E" w14:paraId="1DA01363" w14:textId="77777777">
        <w:tc>
          <w:tcPr>
            <w:tcW w:w="1668" w:type="dxa"/>
            <w:shd w:val="clear" w:color="auto" w:fill="E0E0E0"/>
          </w:tcPr>
          <w:p w14:paraId="5922B9C6" w14:textId="77777777" w:rsidR="008A3A6E" w:rsidRDefault="008A3A6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243DD020" w14:textId="77777777" w:rsidR="008A3A6E" w:rsidRDefault="008A3A6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72662461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378" w:type="dxa"/>
            <w:shd w:val="clear" w:color="auto" w:fill="E0E0E0"/>
          </w:tcPr>
          <w:p w14:paraId="538E8563" w14:textId="77777777" w:rsidR="008A3A6E" w:rsidRDefault="008A3A6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B76EA" w14:paraId="7941AB67" w14:textId="77777777">
        <w:tc>
          <w:tcPr>
            <w:tcW w:w="1668" w:type="dxa"/>
          </w:tcPr>
          <w:p w14:paraId="4246251B" w14:textId="77777777" w:rsidR="00BB76EA" w:rsidRPr="00793E0F" w:rsidRDefault="00CD2722">
            <w:pPr>
              <w:pStyle w:val="TAL"/>
            </w:pPr>
            <w:r w:rsidRPr="00CD2722">
              <w:t>IoT_NTN_extLband</w:t>
            </w:r>
          </w:p>
        </w:tc>
        <w:tc>
          <w:tcPr>
            <w:tcW w:w="992" w:type="dxa"/>
          </w:tcPr>
          <w:p w14:paraId="180A5035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5EB3BB19" w14:textId="77777777" w:rsidR="00BB76EA" w:rsidRPr="00700449" w:rsidRDefault="00CD2722" w:rsidP="004877AD">
            <w:pPr>
              <w:pStyle w:val="TAL"/>
            </w:pPr>
            <w:r>
              <w:rPr>
                <w:rFonts w:hint="eastAsia"/>
              </w:rPr>
              <w:t>9</w:t>
            </w:r>
            <w:r>
              <w:t>91041</w:t>
            </w:r>
          </w:p>
        </w:tc>
        <w:tc>
          <w:tcPr>
            <w:tcW w:w="6378" w:type="dxa"/>
          </w:tcPr>
          <w:p w14:paraId="301D909D" w14:textId="77777777" w:rsidR="00BB76EA" w:rsidRPr="007C263E" w:rsidRDefault="00BB76EA">
            <w:pPr>
              <w:pStyle w:val="TAL"/>
            </w:pPr>
            <w:r w:rsidRPr="00BB76EA">
              <w:t>Introduction of the Extended L-band (UL 1668-1675MHz, DL 1518-1525MHz) for IoT NTN</w:t>
            </w:r>
          </w:p>
        </w:tc>
      </w:tr>
      <w:tr w:rsidR="00BB76EA" w14:paraId="53747069" w14:textId="77777777">
        <w:tc>
          <w:tcPr>
            <w:tcW w:w="1668" w:type="dxa"/>
          </w:tcPr>
          <w:p w14:paraId="67597C7C" w14:textId="77777777" w:rsidR="00BB76EA" w:rsidRPr="00793E0F" w:rsidRDefault="00CD2722">
            <w:pPr>
              <w:pStyle w:val="TAL"/>
            </w:pPr>
            <w:r w:rsidRPr="00CD2722">
              <w:t>IoT_NTN_extLband</w:t>
            </w:r>
            <w:r>
              <w:t>-Core</w:t>
            </w:r>
          </w:p>
        </w:tc>
        <w:tc>
          <w:tcPr>
            <w:tcW w:w="992" w:type="dxa"/>
          </w:tcPr>
          <w:p w14:paraId="6F099ACE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5E84B10B" w14:textId="77777777" w:rsidR="00BB76EA" w:rsidRPr="00700449" w:rsidRDefault="00CD2722" w:rsidP="004877AD">
            <w:pPr>
              <w:pStyle w:val="TAL"/>
            </w:pPr>
            <w:r>
              <w:rPr>
                <w:rFonts w:hint="eastAsia"/>
              </w:rPr>
              <w:t>9</w:t>
            </w:r>
            <w:r>
              <w:t>91141</w:t>
            </w:r>
          </w:p>
        </w:tc>
        <w:tc>
          <w:tcPr>
            <w:tcW w:w="6378" w:type="dxa"/>
          </w:tcPr>
          <w:p w14:paraId="2388D587" w14:textId="77777777" w:rsidR="00BB76EA" w:rsidRPr="007C263E" w:rsidRDefault="00BB76EA">
            <w:pPr>
              <w:pStyle w:val="TAL"/>
            </w:pPr>
            <w:r>
              <w:t>Core</w:t>
            </w:r>
            <w:r w:rsidRPr="007C263E">
              <w:t xml:space="preserve"> part: </w:t>
            </w:r>
            <w:r w:rsidRPr="00BB76EA">
              <w:t>Introduction of the Extended L-band (UL 1668-1675MHz, DL 1518-1525MHz) for IoT NTN</w:t>
            </w:r>
          </w:p>
        </w:tc>
      </w:tr>
      <w:tr w:rsidR="00BB76EA" w14:paraId="0331FB11" w14:textId="77777777">
        <w:tc>
          <w:tcPr>
            <w:tcW w:w="1668" w:type="dxa"/>
          </w:tcPr>
          <w:p w14:paraId="35095A37" w14:textId="77777777" w:rsidR="00BB76EA" w:rsidRPr="00793E0F" w:rsidRDefault="00CD2722">
            <w:pPr>
              <w:pStyle w:val="TAL"/>
            </w:pPr>
            <w:r w:rsidRPr="00CD2722">
              <w:t>IoT_NTN_extLband</w:t>
            </w:r>
            <w:r>
              <w:t>-Perf</w:t>
            </w:r>
          </w:p>
        </w:tc>
        <w:tc>
          <w:tcPr>
            <w:tcW w:w="992" w:type="dxa"/>
          </w:tcPr>
          <w:p w14:paraId="42D6C34D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440F3A36" w14:textId="77777777" w:rsidR="00BB76EA" w:rsidRPr="00700449" w:rsidRDefault="00CD2722" w:rsidP="004877AD">
            <w:pPr>
              <w:pStyle w:val="TAL"/>
            </w:pPr>
            <w:r>
              <w:rPr>
                <w:rFonts w:hint="eastAsia"/>
              </w:rPr>
              <w:t>9</w:t>
            </w:r>
            <w:r>
              <w:t>91241</w:t>
            </w:r>
          </w:p>
        </w:tc>
        <w:tc>
          <w:tcPr>
            <w:tcW w:w="6378" w:type="dxa"/>
          </w:tcPr>
          <w:p w14:paraId="17391046" w14:textId="77777777" w:rsidR="00BB76EA" w:rsidRPr="007C263E" w:rsidRDefault="00BB76EA">
            <w:pPr>
              <w:pStyle w:val="TAL"/>
            </w:pPr>
            <w:r w:rsidRPr="007C263E">
              <w:t xml:space="preserve">Perf. part: </w:t>
            </w:r>
            <w:r w:rsidRPr="00BB76EA">
              <w:t>Introduction of the Extended L-band (UL 1668-1675MHz, DL 1518-1525MHz) for IoT NTN</w:t>
            </w:r>
          </w:p>
        </w:tc>
      </w:tr>
    </w:tbl>
    <w:p w14:paraId="2F79600B" w14:textId="77777777" w:rsidR="008A3A6E" w:rsidRDefault="008A3A6E">
      <w:pPr>
        <w:ind w:right="-99"/>
        <w:rPr>
          <w:b/>
        </w:rPr>
      </w:pPr>
    </w:p>
    <w:p w14:paraId="5E66478F" w14:textId="77777777" w:rsidR="008A3A6E" w:rsidRDefault="008A3A6E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A3A6E" w14:paraId="29F53D9F" w14:textId="77777777">
        <w:tc>
          <w:tcPr>
            <w:tcW w:w="10314" w:type="dxa"/>
            <w:gridSpan w:val="4"/>
            <w:shd w:val="clear" w:color="auto" w:fill="E0E0E0"/>
          </w:tcPr>
          <w:p w14:paraId="14D42752" w14:textId="77777777" w:rsidR="008A3A6E" w:rsidRDefault="008A3A6E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A3A6E" w14:paraId="7AF4A84A" w14:textId="77777777">
        <w:tc>
          <w:tcPr>
            <w:tcW w:w="1242" w:type="dxa"/>
            <w:shd w:val="clear" w:color="auto" w:fill="E0E0E0"/>
          </w:tcPr>
          <w:p w14:paraId="4049C584" w14:textId="77777777" w:rsidR="008A3A6E" w:rsidRDefault="008A3A6E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2B411A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3B6D6EB8" w14:textId="77777777" w:rsidR="008A3A6E" w:rsidRDefault="008A3A6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03D4E60" w14:textId="77777777" w:rsidR="008A3A6E" w:rsidRDefault="008A3A6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A3A6E" w14:paraId="79E0991F" w14:textId="77777777">
        <w:tc>
          <w:tcPr>
            <w:tcW w:w="1242" w:type="dxa"/>
          </w:tcPr>
          <w:p w14:paraId="16E922FC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08EFDA05" w14:textId="77777777" w:rsidR="008A3A6E" w:rsidRDefault="008A3A6E">
            <w:pPr>
              <w:pStyle w:val="TAL"/>
            </w:pPr>
          </w:p>
        </w:tc>
        <w:tc>
          <w:tcPr>
            <w:tcW w:w="3402" w:type="dxa"/>
          </w:tcPr>
          <w:p w14:paraId="748B9554" w14:textId="77777777" w:rsidR="008A3A6E" w:rsidRDefault="008A3A6E">
            <w:pPr>
              <w:pStyle w:val="TAL"/>
            </w:pPr>
          </w:p>
        </w:tc>
        <w:tc>
          <w:tcPr>
            <w:tcW w:w="4536" w:type="dxa"/>
          </w:tcPr>
          <w:p w14:paraId="29ECBB77" w14:textId="77777777" w:rsidR="008A3A6E" w:rsidRDefault="008A3A6E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385F32BF" w14:textId="77777777" w:rsidR="008A3A6E" w:rsidRDefault="008A3A6E">
      <w:pPr>
        <w:rPr>
          <w:i/>
        </w:rPr>
      </w:pPr>
    </w:p>
    <w:p w14:paraId="372AA639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7A37B491" w14:textId="77777777" w:rsidR="004A58AF" w:rsidRPr="00E83763" w:rsidRDefault="004A58AF" w:rsidP="004A58AF">
      <w:pPr>
        <w:jc w:val="both"/>
        <w:rPr>
          <w:lang w:val="en-US"/>
        </w:rPr>
      </w:pPr>
      <w:r w:rsidRPr="00E83763">
        <w:rPr>
          <w:lang w:val="en-US"/>
        </w:rPr>
        <w:t>To address various IoT demands and enable IoT operation in an NTN, the ongoing Rel-18 WI on IoT NTN finally adds the missing RAN4 piece by specifying RAN4 core and performance requirements in addition to the related RAN1/2/3 work carried out in Rel-17, and these Rel-18 requirements will be applicable to the Rel-17 specifications for NB-IoT and eMTC operation over NTN in a release dependence manner. The WI specifies two new FDD bands NB-IoT/eMTC NTN operation by leveraging the studies and requirements of NR NTN bands n255 and n256:</w:t>
      </w:r>
    </w:p>
    <w:p w14:paraId="4617130A" w14:textId="77777777" w:rsidR="004A58AF" w:rsidRPr="00E83763" w:rsidRDefault="004A58AF" w:rsidP="004A58AF">
      <w:pPr>
        <w:pStyle w:val="af6"/>
        <w:numPr>
          <w:ilvl w:val="1"/>
          <w:numId w:val="1"/>
        </w:numPr>
        <w:spacing w:before="120"/>
        <w:rPr>
          <w:rFonts w:ascii="Times New Roman" w:eastAsia="Calibri" w:hAnsi="Times New Roman"/>
          <w:sz w:val="20"/>
          <w:szCs w:val="20"/>
        </w:rPr>
      </w:pPr>
      <w:r w:rsidRPr="00E83763">
        <w:rPr>
          <w:rFonts w:ascii="Times New Roman" w:hAnsi="Times New Roman"/>
          <w:sz w:val="20"/>
        </w:rPr>
        <w:t>S-band (</w:t>
      </w:r>
      <w:r w:rsidRPr="00E83763">
        <w:rPr>
          <w:rFonts w:ascii="Times New Roman" w:hAnsi="Times New Roman"/>
          <w:sz w:val="20"/>
          <w:szCs w:val="20"/>
          <w:lang w:eastAsia="en-US"/>
        </w:rPr>
        <w:t>1980-2010 MHz in UL, and 2170-2200 MHz in DL)</w:t>
      </w:r>
    </w:p>
    <w:p w14:paraId="7E4243EA" w14:textId="77777777" w:rsidR="004A58AF" w:rsidRPr="00E83763" w:rsidRDefault="004A58AF" w:rsidP="004A58AF">
      <w:pPr>
        <w:pStyle w:val="af6"/>
        <w:numPr>
          <w:ilvl w:val="1"/>
          <w:numId w:val="1"/>
        </w:numPr>
        <w:spacing w:before="120" w:after="100" w:afterAutospacing="1"/>
        <w:ind w:left="1434" w:hanging="357"/>
        <w:rPr>
          <w:rFonts w:ascii="Times New Roman" w:hAnsi="Times New Roman"/>
          <w:sz w:val="20"/>
          <w:szCs w:val="20"/>
        </w:rPr>
      </w:pPr>
      <w:r w:rsidRPr="00E83763">
        <w:rPr>
          <w:rFonts w:ascii="Times New Roman" w:hAnsi="Times New Roman"/>
          <w:sz w:val="20"/>
          <w:szCs w:val="20"/>
          <w:lang w:eastAsia="en-US"/>
        </w:rPr>
        <w:t>L band (</w:t>
      </w:r>
      <w:r w:rsidRPr="00E83763">
        <w:rPr>
          <w:rFonts w:ascii="Times New Roman" w:hAnsi="Times New Roman"/>
          <w:sz w:val="20"/>
        </w:rPr>
        <w:t>1626.5 MHz – 1660.5 MHz in UL, and 1525 MHz – 1559 MHz in DL)</w:t>
      </w:r>
    </w:p>
    <w:p w14:paraId="4F346DAE" w14:textId="2B45B80F" w:rsidR="004A58AF" w:rsidRPr="004E270B" w:rsidRDefault="004A58AF" w:rsidP="004A58AF">
      <w:pPr>
        <w:rPr>
          <w:iCs/>
          <w:lang w:val="en-US"/>
        </w:rPr>
      </w:pPr>
      <w:r w:rsidRPr="004E270B">
        <w:rPr>
          <w:lang w:val="en-US"/>
        </w:rPr>
        <w:t xml:space="preserve">Recently some demands for new IoT NTN bands are emerging, for example, </w:t>
      </w:r>
      <w:r w:rsidR="00AD780E" w:rsidRPr="00CC385F">
        <w:t xml:space="preserve">a new </w:t>
      </w:r>
      <w:r w:rsidR="00AD780E">
        <w:t>E-UTRA NTN</w:t>
      </w:r>
      <w:r w:rsidR="00AD780E" w:rsidRPr="00CC385F">
        <w:t xml:space="preserve"> FDD band</w:t>
      </w:r>
      <w:r w:rsidR="00AD780E">
        <w:t xml:space="preserve">, with UE transmitting at </w:t>
      </w:r>
      <w:r w:rsidR="00AD780E" w:rsidRPr="00837E41">
        <w:t xml:space="preserve">1668 – 1675 MHz </w:t>
      </w:r>
      <w:r w:rsidR="00AD780E" w:rsidRPr="0094580D">
        <w:t>and</w:t>
      </w:r>
      <w:r w:rsidR="00AD780E">
        <w:t xml:space="preserve"> SAN transmitting at </w:t>
      </w:r>
      <w:r w:rsidR="00AD780E" w:rsidRPr="00441355">
        <w:rPr>
          <w:iCs/>
        </w:rPr>
        <w:t xml:space="preserve">1518 </w:t>
      </w:r>
      <w:r w:rsidR="00AD780E">
        <w:rPr>
          <w:iCs/>
        </w:rPr>
        <w:t>–</w:t>
      </w:r>
      <w:r w:rsidR="00AD780E" w:rsidRPr="00441355">
        <w:rPr>
          <w:iCs/>
        </w:rPr>
        <w:t xml:space="preserve"> 1525</w:t>
      </w:r>
      <w:r w:rsidR="00AD780E">
        <w:rPr>
          <w:iCs/>
        </w:rPr>
        <w:t xml:space="preserve"> </w:t>
      </w:r>
      <w:r w:rsidR="00AD780E" w:rsidRPr="00441355">
        <w:rPr>
          <w:iCs/>
        </w:rPr>
        <w:t>MHz</w:t>
      </w:r>
      <w:r w:rsidRPr="004E270B">
        <w:rPr>
          <w:lang w:val="en-US"/>
        </w:rPr>
        <w:t>.</w:t>
      </w:r>
      <w:r w:rsidR="00B84B1E" w:rsidRPr="00205F42">
        <w:rPr>
          <w:rFonts w:cs="等线"/>
          <w:szCs w:val="24"/>
          <w:lang w:val="en-US"/>
        </w:rPr>
        <w:t xml:space="preserve"> </w:t>
      </w:r>
      <w:r w:rsidR="00B84B1E" w:rsidRPr="00B84B1E">
        <w:rPr>
          <w:rFonts w:cs="等线"/>
          <w:szCs w:val="24"/>
          <w:lang w:val="en-US"/>
        </w:rPr>
        <w:t>Th</w:t>
      </w:r>
      <w:r w:rsidR="003F03AE">
        <w:rPr>
          <w:rFonts w:cs="等线"/>
          <w:szCs w:val="24"/>
          <w:lang w:val="en-US"/>
        </w:rPr>
        <w:t>is</w:t>
      </w:r>
      <w:r w:rsidR="00B84B1E" w:rsidRPr="00B84B1E">
        <w:rPr>
          <w:rFonts w:cs="等线"/>
          <w:szCs w:val="24"/>
          <w:lang w:val="en-US"/>
        </w:rPr>
        <w:t xml:space="preserve"> </w:t>
      </w:r>
      <w:r w:rsidR="00F74E37">
        <w:rPr>
          <w:rFonts w:cs="等线"/>
          <w:szCs w:val="24"/>
          <w:lang w:val="en-US"/>
        </w:rPr>
        <w:t xml:space="preserve">FDD </w:t>
      </w:r>
      <w:r w:rsidR="00B84B1E" w:rsidRPr="00B84B1E">
        <w:rPr>
          <w:rFonts w:cs="等线"/>
          <w:szCs w:val="24"/>
          <w:lang w:val="en-US"/>
        </w:rPr>
        <w:t xml:space="preserve">band </w:t>
      </w:r>
      <w:r w:rsidR="00F74E37">
        <w:rPr>
          <w:rFonts w:cs="等线"/>
          <w:szCs w:val="24"/>
          <w:lang w:val="en-US"/>
        </w:rPr>
        <w:t>25</w:t>
      </w:r>
      <w:r w:rsidR="003F03AE">
        <w:rPr>
          <w:rFonts w:cs="等线"/>
          <w:szCs w:val="24"/>
          <w:lang w:val="en-US"/>
        </w:rPr>
        <w:t>3</w:t>
      </w:r>
      <w:r w:rsidR="00F74E37">
        <w:rPr>
          <w:rFonts w:cs="等线"/>
          <w:szCs w:val="24"/>
          <w:lang w:val="en-US"/>
        </w:rPr>
        <w:t xml:space="preserve"> </w:t>
      </w:r>
      <w:r w:rsidR="008400B5">
        <w:rPr>
          <w:rFonts w:cs="等线"/>
          <w:szCs w:val="24"/>
          <w:lang w:val="en-US"/>
        </w:rPr>
        <w:t>is</w:t>
      </w:r>
      <w:r w:rsidR="00B84B1E" w:rsidRPr="00B84B1E">
        <w:rPr>
          <w:rFonts w:cs="等线"/>
          <w:szCs w:val="24"/>
          <w:lang w:val="en-US"/>
        </w:rPr>
        <w:t xml:space="preserve"> Release-independent from Rel-17 for the </w:t>
      </w:r>
      <w:r w:rsidR="00CB0143">
        <w:rPr>
          <w:rFonts w:cs="等线"/>
          <w:szCs w:val="24"/>
          <w:lang w:val="en-US"/>
        </w:rPr>
        <w:t xml:space="preserve">IoT NTN </w:t>
      </w:r>
      <w:r w:rsidR="00B84B1E" w:rsidRPr="00B84B1E">
        <w:rPr>
          <w:rFonts w:cs="等线"/>
          <w:szCs w:val="24"/>
          <w:lang w:val="en-US"/>
        </w:rPr>
        <w:t>UE</w:t>
      </w:r>
      <w:r w:rsidR="00B84B1E">
        <w:rPr>
          <w:rFonts w:cs="等线"/>
          <w:szCs w:val="24"/>
          <w:lang w:val="en-US"/>
        </w:rPr>
        <w:t>.</w:t>
      </w:r>
    </w:p>
    <w:p w14:paraId="296087DA" w14:textId="38FD063D" w:rsidR="0075328D" w:rsidRDefault="009F4575" w:rsidP="005A76B1">
      <w:pPr>
        <w:jc w:val="both"/>
        <w:rPr>
          <w:i/>
        </w:rPr>
      </w:pPr>
      <w:r w:rsidRPr="00105477">
        <w:rPr>
          <w:color w:val="000000"/>
        </w:rPr>
        <w:t>The Rel</w:t>
      </w:r>
      <w:r w:rsidRPr="00105477">
        <w:t>-</w:t>
      </w:r>
      <w:r w:rsidRPr="00105477">
        <w:rPr>
          <w:color w:val="000000"/>
        </w:rPr>
        <w:t>1</w:t>
      </w:r>
      <w:r>
        <w:rPr>
          <w:color w:val="000000"/>
        </w:rPr>
        <w:t>8</w:t>
      </w:r>
      <w:r w:rsidRPr="00105477">
        <w:rPr>
          <w:color w:val="000000"/>
        </w:rPr>
        <w:t xml:space="preserve"> WI </w:t>
      </w:r>
      <w:r w:rsidR="0086028E" w:rsidRPr="0086028E">
        <w:t>IoT_NTN_extLband</w:t>
      </w:r>
      <w:r w:rsidRPr="00793E0F">
        <w:t>-Core</w:t>
      </w:r>
      <w:r w:rsidRPr="00105477">
        <w:rPr>
          <w:color w:val="000000"/>
        </w:rPr>
        <w:t xml:space="preserve"> has been 100</w:t>
      </w:r>
      <w:r w:rsidRPr="00105477">
        <w:rPr>
          <w:rFonts w:hint="eastAsia"/>
          <w:color w:val="000000"/>
        </w:rPr>
        <w:t xml:space="preserve">% </w:t>
      </w:r>
      <w:r w:rsidRPr="00105477">
        <w:rPr>
          <w:color w:val="000000"/>
        </w:rPr>
        <w:t>completed</w:t>
      </w:r>
      <w:r w:rsidRPr="00105477">
        <w:rPr>
          <w:rFonts w:hint="eastAsia"/>
          <w:color w:val="000000"/>
        </w:rPr>
        <w:t xml:space="preserve"> </w:t>
      </w:r>
      <w:r w:rsidRPr="00105477">
        <w:t>at</w:t>
      </w:r>
      <w:r w:rsidRPr="00105477">
        <w:rPr>
          <w:rFonts w:hint="eastAsia"/>
        </w:rPr>
        <w:t xml:space="preserve"> </w:t>
      </w:r>
      <w:r w:rsidRPr="00105477">
        <w:rPr>
          <w:bCs/>
        </w:rPr>
        <w:t>RAN#</w:t>
      </w:r>
      <w:r>
        <w:rPr>
          <w:bCs/>
        </w:rPr>
        <w:t>102</w:t>
      </w:r>
      <w:r w:rsidRPr="00105477">
        <w:rPr>
          <w:rFonts w:hint="eastAsia"/>
          <w:bCs/>
        </w:rPr>
        <w:t xml:space="preserve"> </w:t>
      </w:r>
      <w:r w:rsidRPr="00105477">
        <w:rPr>
          <w:bCs/>
        </w:rPr>
        <w:t>meeting</w:t>
      </w:r>
      <w:r>
        <w:rPr>
          <w:bCs/>
        </w:rPr>
        <w:t xml:space="preserve"> (Dec. 2023)</w:t>
      </w:r>
      <w:r w:rsidRPr="00105477">
        <w:rPr>
          <w:rFonts w:hint="eastAsia"/>
          <w:color w:val="000000"/>
        </w:rPr>
        <w:t xml:space="preserve"> and</w:t>
      </w:r>
      <w:r w:rsidRPr="00105477">
        <w:t xml:space="preserve"> </w:t>
      </w:r>
      <w:r>
        <w:t xml:space="preserve">the </w:t>
      </w:r>
      <w:r w:rsidR="00456FD2" w:rsidRPr="0086028E">
        <w:t>IoT_NTN_extLband</w:t>
      </w:r>
      <w:r w:rsidRPr="001E33D9">
        <w:rPr>
          <w:color w:val="000000"/>
        </w:rPr>
        <w:t>-Perf</w:t>
      </w:r>
      <w:r w:rsidRPr="00105477">
        <w:rPr>
          <w:rFonts w:hint="eastAsia"/>
        </w:rPr>
        <w:t xml:space="preserve"> </w:t>
      </w:r>
      <w:r>
        <w:t xml:space="preserve">will be completed by Jun. 2024. </w:t>
      </w:r>
      <w:r w:rsidR="0075328D" w:rsidRPr="00105477">
        <w:t xml:space="preserve">According to the requirements of </w:t>
      </w:r>
      <w:r w:rsidR="00205F1A">
        <w:t xml:space="preserve"> </w:t>
      </w:r>
      <w:r w:rsidR="005A76B1">
        <w:t>IoT NTN band</w:t>
      </w:r>
      <w:r w:rsidR="00205F1A">
        <w:t>s</w:t>
      </w:r>
      <w:r w:rsidR="0075328D" w:rsidRPr="00105477">
        <w:t xml:space="preserve">, it is justified now to start the work on the corresponding UE conformance test specifications for </w:t>
      </w:r>
      <w:r w:rsidR="009F0DA4">
        <w:t xml:space="preserve">Extended-L </w:t>
      </w:r>
      <w:r w:rsidR="005A76B1" w:rsidRPr="005A76B1">
        <w:t>band for IoT NTN operation</w:t>
      </w:r>
      <w:r w:rsidR="0075328D" w:rsidRPr="005A76B1">
        <w:t xml:space="preserve"> </w:t>
      </w:r>
      <w:r w:rsidR="0075328D" w:rsidRPr="00105477">
        <w:t>in 3GPP RAN WG5</w:t>
      </w:r>
      <w:r w:rsidR="005A76B1">
        <w:t>.</w:t>
      </w:r>
    </w:p>
    <w:p w14:paraId="77486F4A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30E25375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5A886CB" w14:textId="54A690FC" w:rsidR="00BE6AFF" w:rsidRPr="00105477" w:rsidRDefault="00BE6AFF" w:rsidP="00BE6AFF">
      <w:pPr>
        <w:spacing w:after="0"/>
      </w:pPr>
      <w:r w:rsidRPr="00105477">
        <w:t>The objective of this work item is to define the UE conformance requirements corresponding to</w:t>
      </w:r>
      <w:r w:rsidR="00B11C92">
        <w:t xml:space="preserve"> </w:t>
      </w:r>
      <w:r w:rsidR="00B11C92" w:rsidRPr="0086028E">
        <w:t>IoT_NTN_extLband</w:t>
      </w:r>
      <w:r>
        <w:t xml:space="preserve">, by analysing the test case impact, applicability and test environment, and updating the relevant conformance specifications. </w:t>
      </w:r>
      <w:r w:rsidRPr="00105477">
        <w:t xml:space="preserve">This work item will cover </w:t>
      </w:r>
      <w:r w:rsidR="00E372E8">
        <w:t>Signalling</w:t>
      </w:r>
      <w:r>
        <w:t xml:space="preserve">, </w:t>
      </w:r>
      <w:r w:rsidR="00547C46">
        <w:t xml:space="preserve">RF, </w:t>
      </w:r>
      <w:r w:rsidRPr="00105477">
        <w:rPr>
          <w:rFonts w:hint="eastAsia"/>
        </w:rPr>
        <w:t>Demod and RRM</w:t>
      </w:r>
      <w:r w:rsidRPr="00105477">
        <w:t xml:space="preserve"> conformance test specifications </w:t>
      </w:r>
      <w:r>
        <w:t>for</w:t>
      </w:r>
      <w:r w:rsidRPr="00105477">
        <w:rPr>
          <w:bCs/>
        </w:rPr>
        <w:t xml:space="preserve"> </w:t>
      </w:r>
      <w:r w:rsidR="00F74E37">
        <w:rPr>
          <w:bCs/>
        </w:rPr>
        <w:t xml:space="preserve">FDD </w:t>
      </w:r>
      <w:r w:rsidR="00FB52A6">
        <w:rPr>
          <w:bCs/>
        </w:rPr>
        <w:t xml:space="preserve">IoT </w:t>
      </w:r>
      <w:r w:rsidR="00F74E37">
        <w:rPr>
          <w:bCs/>
        </w:rPr>
        <w:t>NTN band 25</w:t>
      </w:r>
      <w:r w:rsidR="00205F1A">
        <w:rPr>
          <w:bCs/>
        </w:rPr>
        <w:t>3</w:t>
      </w:r>
      <w:r w:rsidRPr="00105477">
        <w:t>.</w:t>
      </w:r>
    </w:p>
    <w:p w14:paraId="5D480B09" w14:textId="77777777" w:rsidR="008A3A6E" w:rsidRDefault="008A3A6E">
      <w:pPr>
        <w:spacing w:after="0"/>
        <w:rPr>
          <w:bCs/>
        </w:rPr>
      </w:pPr>
    </w:p>
    <w:p w14:paraId="2FDC4AB0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12A036D" w14:textId="77777777" w:rsidR="008A3A6E" w:rsidRDefault="008A3A6E">
      <w:pPr>
        <w:spacing w:after="0"/>
      </w:pPr>
      <w:r>
        <w:rPr>
          <w:rFonts w:hint="eastAsia"/>
        </w:rPr>
        <w:t>N</w:t>
      </w:r>
      <w:r>
        <w:t>/A</w:t>
      </w:r>
    </w:p>
    <w:p w14:paraId="33D23CFF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37AD8A8" w14:textId="77777777" w:rsidR="008A3A6E" w:rsidRDefault="008A3A6E">
      <w:r>
        <w:rPr>
          <w:rFonts w:hint="eastAsia"/>
        </w:rPr>
        <w:t>N</w:t>
      </w:r>
      <w:r>
        <w:t>/A</w:t>
      </w:r>
    </w:p>
    <w:p w14:paraId="3AD66C97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8A3A6E" w14:paraId="4C2CDFA4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10A23D" w14:textId="77777777" w:rsidR="008A3A6E" w:rsidRDefault="008A3A6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5F2882CD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C7C7A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9055B8" w14:textId="77777777" w:rsidR="008A3A6E" w:rsidRDefault="008A3A6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35685C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F15634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84FF5A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450047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A3A6E" w14:paraId="25411564" w14:textId="77777777">
        <w:tc>
          <w:tcPr>
            <w:tcW w:w="1617" w:type="dxa"/>
          </w:tcPr>
          <w:p w14:paraId="302ED89A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10385587" w14:textId="77777777" w:rsidR="008A3A6E" w:rsidRDefault="008A3A6E">
            <w:pPr>
              <w:pStyle w:val="TAL"/>
            </w:pPr>
          </w:p>
        </w:tc>
        <w:tc>
          <w:tcPr>
            <w:tcW w:w="2409" w:type="dxa"/>
          </w:tcPr>
          <w:p w14:paraId="5C35DDC1" w14:textId="77777777" w:rsidR="008A3A6E" w:rsidRDefault="008A3A6E">
            <w:pPr>
              <w:pStyle w:val="TAL"/>
            </w:pPr>
          </w:p>
        </w:tc>
        <w:tc>
          <w:tcPr>
            <w:tcW w:w="993" w:type="dxa"/>
          </w:tcPr>
          <w:p w14:paraId="19891A6B" w14:textId="77777777" w:rsidR="008A3A6E" w:rsidRDefault="008A3A6E">
            <w:pPr>
              <w:pStyle w:val="TAL"/>
            </w:pPr>
          </w:p>
        </w:tc>
        <w:tc>
          <w:tcPr>
            <w:tcW w:w="1074" w:type="dxa"/>
          </w:tcPr>
          <w:p w14:paraId="3BC74487" w14:textId="77777777" w:rsidR="008A3A6E" w:rsidRDefault="008A3A6E">
            <w:pPr>
              <w:pStyle w:val="TAL"/>
            </w:pPr>
          </w:p>
        </w:tc>
        <w:tc>
          <w:tcPr>
            <w:tcW w:w="2186" w:type="dxa"/>
          </w:tcPr>
          <w:p w14:paraId="669CB7B9" w14:textId="77777777" w:rsidR="008A3A6E" w:rsidRDefault="008A3A6E">
            <w:pPr>
              <w:pStyle w:val="TAL"/>
            </w:pPr>
          </w:p>
        </w:tc>
      </w:tr>
    </w:tbl>
    <w:p w14:paraId="4CDE675B" w14:textId="77777777" w:rsidR="008A3A6E" w:rsidRDefault="008A3A6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A3A6E" w14:paraId="4A8695B5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2FF996" w14:textId="77777777" w:rsidR="008A3A6E" w:rsidRDefault="008A3A6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698D9207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A0CA8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3462F1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C4B68E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C3AEE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B7545" w14:paraId="2661C0A0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0103" w14:textId="77777777" w:rsidR="006B7545" w:rsidRDefault="006B7545" w:rsidP="006B754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</w:t>
            </w:r>
            <w:r w:rsidR="002B59CE">
              <w:rPr>
                <w:rFonts w:cs="Tahoma"/>
                <w:sz w:val="16"/>
                <w:szCs w:val="16"/>
              </w:rPr>
              <w:t>6</w:t>
            </w:r>
            <w:r>
              <w:rPr>
                <w:rFonts w:cs="Tahoma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D490" w14:textId="35DF3906" w:rsidR="006B7545" w:rsidRPr="006B7545" w:rsidRDefault="00AF3907" w:rsidP="006B7545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255E8C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for </w:t>
            </w:r>
            <w:r>
              <w:rPr>
                <w:rFonts w:cs="Arial"/>
                <w:sz w:val="16"/>
                <w:szCs w:val="16"/>
              </w:rPr>
              <w:t>the common test environment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778C" w14:textId="12EB2E64" w:rsidR="006B7545" w:rsidRDefault="00AF3907" w:rsidP="006B7545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 w:rsidR="00255E8C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255E8C">
              <w:rPr>
                <w:rFonts w:ascii="Arial" w:hAnsi="Arial" w:cs="Arial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 w:rsidR="00B61CE1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0A87" w14:textId="77777777" w:rsidR="006B7545" w:rsidRDefault="006B7545" w:rsidP="006B7545">
            <w:pPr>
              <w:pStyle w:val="TAL"/>
            </w:pPr>
          </w:p>
        </w:tc>
      </w:tr>
      <w:tr w:rsidR="00255E8C" w14:paraId="224DED4F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7D0A" w14:textId="7777777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A3F9" w14:textId="15FCBF7F" w:rsidR="00255E8C" w:rsidRDefault="00255E8C" w:rsidP="00255E8C">
            <w:pPr>
              <w:pStyle w:val="TAL"/>
              <w:rPr>
                <w:rFonts w:cs="Arial"/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 w:rsidRPr="009E39E0">
              <w:rPr>
                <w:rFonts w:cs="Arial"/>
                <w:sz w:val="16"/>
                <w:szCs w:val="16"/>
              </w:rPr>
              <w:t>physical implementation capabilities 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FDD band 253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8243" w14:textId="522634DF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RAN#108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(Jun-25)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3974" w14:textId="77777777" w:rsidR="00255E8C" w:rsidRDefault="00255E8C" w:rsidP="00255E8C">
            <w:pPr>
              <w:pStyle w:val="TAL"/>
            </w:pPr>
          </w:p>
        </w:tc>
      </w:tr>
      <w:tr w:rsidR="00255E8C" w14:paraId="068392F7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C532" w14:textId="7777777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C4E" w14:textId="0B046623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253 for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AE92" w14:textId="59F57F2D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RAN#108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(Jun-25)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CF89" w14:textId="77777777" w:rsidR="00255E8C" w:rsidRDefault="00255E8C" w:rsidP="00255E8C">
            <w:pPr>
              <w:pStyle w:val="TAL"/>
            </w:pPr>
          </w:p>
        </w:tc>
      </w:tr>
      <w:tr w:rsidR="00255E8C" w14:paraId="6D4695AB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B931" w14:textId="7777777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DC4" w14:textId="1D9A0332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253 for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1E30" w14:textId="7CC720C7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RAN#108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(Jun-25)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EF71" w14:textId="77777777" w:rsidR="00255E8C" w:rsidRDefault="00255E8C" w:rsidP="00255E8C">
            <w:pPr>
              <w:pStyle w:val="TAL"/>
            </w:pPr>
          </w:p>
        </w:tc>
      </w:tr>
      <w:tr w:rsidR="00255E8C" w14:paraId="4552560D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B63C" w14:textId="7777777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F20A" w14:textId="20FE4094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 xml:space="preserve">FDD band 253 for </w:t>
            </w:r>
            <w:r w:rsidRPr="006B7545">
              <w:rPr>
                <w:rFonts w:hint="eastAsia"/>
                <w:sz w:val="16"/>
                <w:szCs w:val="16"/>
              </w:rPr>
              <w:t xml:space="preserve">protocol </w:t>
            </w:r>
            <w:r>
              <w:rPr>
                <w:sz w:val="16"/>
                <w:szCs w:val="16"/>
              </w:rPr>
              <w:t>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4618" w14:textId="2D7C5EC9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RAN#108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(Jun-25)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61A" w14:textId="77777777" w:rsidR="00255E8C" w:rsidRDefault="00255E8C" w:rsidP="00255E8C">
            <w:pPr>
              <w:pStyle w:val="TAL"/>
            </w:pPr>
          </w:p>
        </w:tc>
      </w:tr>
      <w:tr w:rsidR="00255E8C" w14:paraId="261BFBEF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C10" w14:textId="7777777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567" w14:textId="03AE7AAE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PICS for FDD band 253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DC1" w14:textId="01DCCFAC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RAN#108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(Jun-25)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4B78" w14:textId="77777777" w:rsidR="00255E8C" w:rsidRDefault="00255E8C" w:rsidP="00255E8C">
            <w:pPr>
              <w:pStyle w:val="TAL"/>
            </w:pPr>
          </w:p>
        </w:tc>
      </w:tr>
    </w:tbl>
    <w:p w14:paraId="1A9CC24A" w14:textId="77777777" w:rsidR="008A3A6E" w:rsidRDefault="008A3A6E" w:rsidP="00DD7199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AD65FC9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D255FC2" w14:textId="0182BCA3" w:rsidR="00BE6AFF" w:rsidRDefault="00547C46">
      <w:pPr>
        <w:rPr>
          <w:color w:val="0000FF"/>
          <w:u w:val="single"/>
        </w:rPr>
      </w:pPr>
      <w:r>
        <w:t>Daiwei Zhou</w:t>
      </w:r>
      <w:r w:rsidR="001E32AE" w:rsidRPr="00FA32DD">
        <w:t>,</w:t>
      </w:r>
      <w:r w:rsidR="003F4259" w:rsidRPr="00FA32DD">
        <w:t xml:space="preserve"> </w:t>
      </w:r>
      <w:r>
        <w:t>MediaTek Inc</w:t>
      </w:r>
      <w:r w:rsidR="003C0A68">
        <w:t xml:space="preserve">, </w:t>
      </w:r>
      <w:hyperlink r:id="rId10" w:history="1">
        <w:r w:rsidR="00D365D7" w:rsidRPr="001F6BF0">
          <w:rPr>
            <w:rStyle w:val="af2"/>
          </w:rPr>
          <w:t>daiwei.zhou@mediatek.com</w:t>
        </w:r>
      </w:hyperlink>
    </w:p>
    <w:p w14:paraId="7DD78916" w14:textId="675661BF" w:rsidR="007C17E8" w:rsidRPr="007C17E8" w:rsidRDefault="00E4061C">
      <w:pPr>
        <w:rPr>
          <w:rStyle w:val="af2"/>
        </w:rPr>
      </w:pPr>
      <w:r>
        <w:t>Alexander Rhodes</w:t>
      </w:r>
      <w:r w:rsidR="007C17E8" w:rsidRPr="00FA32DD">
        <w:t xml:space="preserve">, </w:t>
      </w:r>
      <w:r>
        <w:t>Inmarsat</w:t>
      </w:r>
      <w:r w:rsidR="003C0A68">
        <w:t xml:space="preserve">, </w:t>
      </w:r>
      <w:r w:rsidRPr="00E4061C">
        <w:rPr>
          <w:rStyle w:val="af2"/>
        </w:rPr>
        <w:t>alexander.rhodes@inmarsat.com</w:t>
      </w:r>
    </w:p>
    <w:p w14:paraId="50B31B9C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02370B03" w14:textId="77777777" w:rsidR="008A3A6E" w:rsidRDefault="008A3A6E">
      <w:r>
        <w:rPr>
          <w:rFonts w:hint="eastAsia"/>
        </w:rPr>
        <w:t>R</w:t>
      </w:r>
      <w:r>
        <w:t>AN5</w:t>
      </w:r>
    </w:p>
    <w:p w14:paraId="14AE35AE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7A4E018B" w14:textId="77777777" w:rsidR="008A3A6E" w:rsidRDefault="008A3A6E">
      <w:r>
        <w:rPr>
          <w:rFonts w:hint="eastAsia"/>
        </w:rPr>
        <w:t>N</w:t>
      </w:r>
      <w:r>
        <w:t>one</w:t>
      </w:r>
    </w:p>
    <w:p w14:paraId="1D9E1E38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8A3A6E" w14:paraId="75C70DB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55FA1366" w14:textId="77777777" w:rsidR="008A3A6E" w:rsidRDefault="008A3A6E">
            <w:pPr>
              <w:pStyle w:val="TAH"/>
            </w:pPr>
            <w:r>
              <w:t>Supporting IM name</w:t>
            </w:r>
          </w:p>
        </w:tc>
      </w:tr>
      <w:tr w:rsidR="008A3A6E" w14:paraId="144B7B2D" w14:textId="77777777">
        <w:trPr>
          <w:jc w:val="center"/>
        </w:trPr>
        <w:tc>
          <w:tcPr>
            <w:tcW w:w="0" w:type="auto"/>
          </w:tcPr>
          <w:p w14:paraId="70660144" w14:textId="77777777" w:rsidR="008A3A6E" w:rsidRDefault="006758C6">
            <w:pPr>
              <w:pStyle w:val="TAL"/>
            </w:pPr>
            <w:r>
              <w:rPr>
                <w:rFonts w:hint="eastAsia"/>
              </w:rPr>
              <w:t>M</w:t>
            </w:r>
            <w:r>
              <w:t>ediaTek</w:t>
            </w:r>
          </w:p>
        </w:tc>
      </w:tr>
      <w:tr w:rsidR="00934677" w14:paraId="4442B73C" w14:textId="77777777">
        <w:trPr>
          <w:jc w:val="center"/>
        </w:trPr>
        <w:tc>
          <w:tcPr>
            <w:tcW w:w="0" w:type="auto"/>
          </w:tcPr>
          <w:p w14:paraId="2EC12F5C" w14:textId="0CBDF1DA" w:rsidR="00934677" w:rsidRDefault="00A64895">
            <w:pPr>
              <w:pStyle w:val="TAL"/>
            </w:pPr>
            <w:r>
              <w:rPr>
                <w:rFonts w:hint="eastAsia"/>
              </w:rPr>
              <w:t>I</w:t>
            </w:r>
            <w:r>
              <w:t>nmarsat</w:t>
            </w:r>
          </w:p>
        </w:tc>
      </w:tr>
      <w:tr w:rsidR="00934677" w14:paraId="13557F10" w14:textId="77777777">
        <w:trPr>
          <w:jc w:val="center"/>
        </w:trPr>
        <w:tc>
          <w:tcPr>
            <w:tcW w:w="0" w:type="auto"/>
          </w:tcPr>
          <w:p w14:paraId="4E7C5854" w14:textId="77777777" w:rsidR="00934677" w:rsidRDefault="006758C6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934677" w14:paraId="3A2B0032" w14:textId="77777777">
        <w:trPr>
          <w:jc w:val="center"/>
        </w:trPr>
        <w:tc>
          <w:tcPr>
            <w:tcW w:w="0" w:type="auto"/>
          </w:tcPr>
          <w:p w14:paraId="51F8358B" w14:textId="77777777" w:rsidR="00934677" w:rsidRDefault="006758C6">
            <w:pPr>
              <w:pStyle w:val="TAL"/>
            </w:pPr>
            <w:r>
              <w:rPr>
                <w:rFonts w:hint="eastAsia"/>
              </w:rPr>
              <w:t>C</w:t>
            </w:r>
            <w:r>
              <w:t>AICT</w:t>
            </w:r>
          </w:p>
        </w:tc>
      </w:tr>
      <w:tr w:rsidR="00934677" w14:paraId="5F4A06CB" w14:textId="77777777">
        <w:trPr>
          <w:jc w:val="center"/>
        </w:trPr>
        <w:tc>
          <w:tcPr>
            <w:tcW w:w="0" w:type="auto"/>
          </w:tcPr>
          <w:p w14:paraId="1EB34AD1" w14:textId="77777777" w:rsidR="00934677" w:rsidRDefault="006758C6">
            <w:pPr>
              <w:pStyle w:val="TAL"/>
            </w:pPr>
            <w:r>
              <w:rPr>
                <w:rFonts w:hint="eastAsia"/>
              </w:rPr>
              <w:t>S</w:t>
            </w:r>
            <w:r>
              <w:t>RTC</w:t>
            </w:r>
          </w:p>
        </w:tc>
      </w:tr>
      <w:tr w:rsidR="00934677" w:rsidRPr="00016C09" w14:paraId="5CCA97EE" w14:textId="77777777">
        <w:trPr>
          <w:jc w:val="center"/>
        </w:trPr>
        <w:tc>
          <w:tcPr>
            <w:tcW w:w="0" w:type="auto"/>
          </w:tcPr>
          <w:p w14:paraId="35F395E7" w14:textId="77777777" w:rsidR="00934677" w:rsidRDefault="006758C6">
            <w:pPr>
              <w:pStyle w:val="TAL"/>
            </w:pPr>
            <w:r>
              <w:rPr>
                <w:rFonts w:hint="eastAsia"/>
              </w:rPr>
              <w:t>T</w:t>
            </w:r>
            <w:r>
              <w:t>ejet</w:t>
            </w:r>
          </w:p>
        </w:tc>
      </w:tr>
      <w:tr w:rsidR="00934677" w14:paraId="49652A66" w14:textId="77777777">
        <w:trPr>
          <w:jc w:val="center"/>
        </w:trPr>
        <w:tc>
          <w:tcPr>
            <w:tcW w:w="0" w:type="auto"/>
          </w:tcPr>
          <w:p w14:paraId="63337D92" w14:textId="77777777" w:rsidR="00934677" w:rsidRDefault="006758C6">
            <w:pPr>
              <w:pStyle w:val="TAL"/>
            </w:pPr>
            <w:r>
              <w:rPr>
                <w:rFonts w:hint="eastAsia"/>
              </w:rPr>
              <w:t>S</w:t>
            </w:r>
            <w:r>
              <w:t>porton</w:t>
            </w:r>
          </w:p>
        </w:tc>
      </w:tr>
      <w:tr w:rsidR="007C17E8" w14:paraId="4587D206" w14:textId="77777777">
        <w:trPr>
          <w:jc w:val="center"/>
        </w:trPr>
        <w:tc>
          <w:tcPr>
            <w:tcW w:w="0" w:type="auto"/>
          </w:tcPr>
          <w:p w14:paraId="49185529" w14:textId="77777777" w:rsidR="007C17E8" w:rsidRDefault="008D5A9D">
            <w:pPr>
              <w:pStyle w:val="TAL"/>
            </w:pPr>
            <w:r>
              <w:rPr>
                <w:rFonts w:hint="eastAsia"/>
              </w:rPr>
              <w:t>K</w:t>
            </w:r>
            <w:r>
              <w:t>eysight</w:t>
            </w:r>
          </w:p>
        </w:tc>
      </w:tr>
      <w:tr w:rsidR="007C17E8" w14:paraId="029F517F" w14:textId="77777777">
        <w:trPr>
          <w:jc w:val="center"/>
        </w:trPr>
        <w:tc>
          <w:tcPr>
            <w:tcW w:w="0" w:type="auto"/>
          </w:tcPr>
          <w:p w14:paraId="0690F8A4" w14:textId="6DF3E839" w:rsidR="007C17E8" w:rsidRDefault="007C17E8">
            <w:pPr>
              <w:pStyle w:val="TAL"/>
            </w:pPr>
          </w:p>
        </w:tc>
      </w:tr>
    </w:tbl>
    <w:p w14:paraId="3506252B" w14:textId="77777777" w:rsidR="008A3A6E" w:rsidRDefault="008A3A6E"/>
    <w:sectPr w:rsidR="008A3A6E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1E3A1" w14:textId="77777777" w:rsidR="00E27E3A" w:rsidRDefault="00E27E3A">
      <w:pPr>
        <w:spacing w:after="0"/>
      </w:pPr>
      <w:r>
        <w:separator/>
      </w:r>
    </w:p>
  </w:endnote>
  <w:endnote w:type="continuationSeparator" w:id="0">
    <w:p w14:paraId="487BB88D" w14:textId="77777777" w:rsidR="00E27E3A" w:rsidRDefault="00E27E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A02DB" w14:textId="77777777" w:rsidR="008A3A6E" w:rsidRDefault="008A3A6E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93467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4B4B9" w14:textId="77777777" w:rsidR="00E27E3A" w:rsidRDefault="00E27E3A">
      <w:pPr>
        <w:spacing w:after="0"/>
      </w:pPr>
      <w:r>
        <w:separator/>
      </w:r>
    </w:p>
  </w:footnote>
  <w:footnote w:type="continuationSeparator" w:id="0">
    <w:p w14:paraId="74AEB767" w14:textId="77777777" w:rsidR="00E27E3A" w:rsidRDefault="00E27E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5733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945"/>
    <w:rsid w:val="00003B9A"/>
    <w:rsid w:val="00005179"/>
    <w:rsid w:val="00006EF7"/>
    <w:rsid w:val="00011074"/>
    <w:rsid w:val="00011CD2"/>
    <w:rsid w:val="0001220A"/>
    <w:rsid w:val="000132D1"/>
    <w:rsid w:val="00016C09"/>
    <w:rsid w:val="000205C5"/>
    <w:rsid w:val="00025316"/>
    <w:rsid w:val="00037C06"/>
    <w:rsid w:val="00044DAE"/>
    <w:rsid w:val="000458E9"/>
    <w:rsid w:val="00052BF8"/>
    <w:rsid w:val="00057116"/>
    <w:rsid w:val="00064CB2"/>
    <w:rsid w:val="00066951"/>
    <w:rsid w:val="00066954"/>
    <w:rsid w:val="00067741"/>
    <w:rsid w:val="00067EE7"/>
    <w:rsid w:val="00072A56"/>
    <w:rsid w:val="00075FF4"/>
    <w:rsid w:val="00082CCB"/>
    <w:rsid w:val="00086DD5"/>
    <w:rsid w:val="00095E1D"/>
    <w:rsid w:val="000A0531"/>
    <w:rsid w:val="000A3125"/>
    <w:rsid w:val="000B0519"/>
    <w:rsid w:val="000B1ABD"/>
    <w:rsid w:val="000B61FD"/>
    <w:rsid w:val="000C0BF7"/>
    <w:rsid w:val="000C1568"/>
    <w:rsid w:val="000C588D"/>
    <w:rsid w:val="000C5FE3"/>
    <w:rsid w:val="000D122A"/>
    <w:rsid w:val="000D5D45"/>
    <w:rsid w:val="000E55AD"/>
    <w:rsid w:val="000E630D"/>
    <w:rsid w:val="000E6782"/>
    <w:rsid w:val="000F3D39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77436"/>
    <w:rsid w:val="001808F9"/>
    <w:rsid w:val="00196F40"/>
    <w:rsid w:val="001A4192"/>
    <w:rsid w:val="001A5A26"/>
    <w:rsid w:val="001B292D"/>
    <w:rsid w:val="001C5C86"/>
    <w:rsid w:val="001C6B14"/>
    <w:rsid w:val="001C718D"/>
    <w:rsid w:val="001E018A"/>
    <w:rsid w:val="001E14C4"/>
    <w:rsid w:val="001E1DFA"/>
    <w:rsid w:val="001E32AE"/>
    <w:rsid w:val="001E33D9"/>
    <w:rsid w:val="001E3CB9"/>
    <w:rsid w:val="001F715E"/>
    <w:rsid w:val="001F7EB4"/>
    <w:rsid w:val="002000C2"/>
    <w:rsid w:val="00205F1A"/>
    <w:rsid w:val="00205F25"/>
    <w:rsid w:val="00205F42"/>
    <w:rsid w:val="00217C63"/>
    <w:rsid w:val="00221B1E"/>
    <w:rsid w:val="00240DCD"/>
    <w:rsid w:val="002419BD"/>
    <w:rsid w:val="0024550B"/>
    <w:rsid w:val="0024786B"/>
    <w:rsid w:val="00250CB1"/>
    <w:rsid w:val="00251D80"/>
    <w:rsid w:val="0025473A"/>
    <w:rsid w:val="00254FB5"/>
    <w:rsid w:val="00255E8C"/>
    <w:rsid w:val="002640E5"/>
    <w:rsid w:val="0026436F"/>
    <w:rsid w:val="0026606E"/>
    <w:rsid w:val="0026785E"/>
    <w:rsid w:val="00270BDC"/>
    <w:rsid w:val="0027433E"/>
    <w:rsid w:val="0027474F"/>
    <w:rsid w:val="00276403"/>
    <w:rsid w:val="002847C3"/>
    <w:rsid w:val="00285FAE"/>
    <w:rsid w:val="00293106"/>
    <w:rsid w:val="002A2DF2"/>
    <w:rsid w:val="002B59CE"/>
    <w:rsid w:val="002C1C50"/>
    <w:rsid w:val="002D1D1C"/>
    <w:rsid w:val="002D55CE"/>
    <w:rsid w:val="002D5886"/>
    <w:rsid w:val="002E6A7D"/>
    <w:rsid w:val="002E7A9E"/>
    <w:rsid w:val="002F3C41"/>
    <w:rsid w:val="002F6C5C"/>
    <w:rsid w:val="0030045C"/>
    <w:rsid w:val="00306A92"/>
    <w:rsid w:val="003205AD"/>
    <w:rsid w:val="00325F20"/>
    <w:rsid w:val="0033027D"/>
    <w:rsid w:val="00331B65"/>
    <w:rsid w:val="00335FB2"/>
    <w:rsid w:val="00344158"/>
    <w:rsid w:val="00347B74"/>
    <w:rsid w:val="00347CAA"/>
    <w:rsid w:val="00355CB6"/>
    <w:rsid w:val="0035787E"/>
    <w:rsid w:val="00366257"/>
    <w:rsid w:val="0037586C"/>
    <w:rsid w:val="003819D0"/>
    <w:rsid w:val="0038516D"/>
    <w:rsid w:val="003869D7"/>
    <w:rsid w:val="003A08AA"/>
    <w:rsid w:val="003A1EB0"/>
    <w:rsid w:val="003A6A5C"/>
    <w:rsid w:val="003B3A93"/>
    <w:rsid w:val="003B5443"/>
    <w:rsid w:val="003C0A68"/>
    <w:rsid w:val="003C0F14"/>
    <w:rsid w:val="003C2DA6"/>
    <w:rsid w:val="003C6DA6"/>
    <w:rsid w:val="003C7F84"/>
    <w:rsid w:val="003D2781"/>
    <w:rsid w:val="003D62A9"/>
    <w:rsid w:val="003E1DD1"/>
    <w:rsid w:val="003F03AE"/>
    <w:rsid w:val="003F04C7"/>
    <w:rsid w:val="003F268E"/>
    <w:rsid w:val="003F4259"/>
    <w:rsid w:val="003F7142"/>
    <w:rsid w:val="003F79E3"/>
    <w:rsid w:val="003F7B3D"/>
    <w:rsid w:val="0040240E"/>
    <w:rsid w:val="00403557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021"/>
    <w:rsid w:val="00454609"/>
    <w:rsid w:val="00455DE4"/>
    <w:rsid w:val="00456FD2"/>
    <w:rsid w:val="00457541"/>
    <w:rsid w:val="00464084"/>
    <w:rsid w:val="00464BFD"/>
    <w:rsid w:val="00475CAE"/>
    <w:rsid w:val="00482631"/>
    <w:rsid w:val="0048267C"/>
    <w:rsid w:val="004876B9"/>
    <w:rsid w:val="004877AD"/>
    <w:rsid w:val="00493A79"/>
    <w:rsid w:val="00495840"/>
    <w:rsid w:val="00496AC4"/>
    <w:rsid w:val="004A40BE"/>
    <w:rsid w:val="004A58AF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16D40"/>
    <w:rsid w:val="005366F0"/>
    <w:rsid w:val="00547C46"/>
    <w:rsid w:val="0055216E"/>
    <w:rsid w:val="00552C2C"/>
    <w:rsid w:val="005555B7"/>
    <w:rsid w:val="005562A8"/>
    <w:rsid w:val="005573BB"/>
    <w:rsid w:val="00557B2E"/>
    <w:rsid w:val="00560ED0"/>
    <w:rsid w:val="00561267"/>
    <w:rsid w:val="00566283"/>
    <w:rsid w:val="00571E3F"/>
    <w:rsid w:val="00574059"/>
    <w:rsid w:val="00586951"/>
    <w:rsid w:val="00590087"/>
    <w:rsid w:val="00590867"/>
    <w:rsid w:val="0059176B"/>
    <w:rsid w:val="005973B2"/>
    <w:rsid w:val="005A032D"/>
    <w:rsid w:val="005A76B1"/>
    <w:rsid w:val="005C29F7"/>
    <w:rsid w:val="005C4626"/>
    <w:rsid w:val="005C4F58"/>
    <w:rsid w:val="005C5E8D"/>
    <w:rsid w:val="005C78F2"/>
    <w:rsid w:val="005D057C"/>
    <w:rsid w:val="005D3FEC"/>
    <w:rsid w:val="005D44BE"/>
    <w:rsid w:val="005E076F"/>
    <w:rsid w:val="005E088B"/>
    <w:rsid w:val="005F4013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378E8"/>
    <w:rsid w:val="006418C6"/>
    <w:rsid w:val="00641ED8"/>
    <w:rsid w:val="00654893"/>
    <w:rsid w:val="006633A4"/>
    <w:rsid w:val="006638EB"/>
    <w:rsid w:val="00667DD2"/>
    <w:rsid w:val="00671BBB"/>
    <w:rsid w:val="00671DBC"/>
    <w:rsid w:val="006758C6"/>
    <w:rsid w:val="00682237"/>
    <w:rsid w:val="0068366F"/>
    <w:rsid w:val="00686B65"/>
    <w:rsid w:val="0068734C"/>
    <w:rsid w:val="006970BA"/>
    <w:rsid w:val="006971DB"/>
    <w:rsid w:val="006A0EF8"/>
    <w:rsid w:val="006A45BA"/>
    <w:rsid w:val="006B17DC"/>
    <w:rsid w:val="006B3170"/>
    <w:rsid w:val="006B4280"/>
    <w:rsid w:val="006B4B1C"/>
    <w:rsid w:val="006B6EAA"/>
    <w:rsid w:val="006B7545"/>
    <w:rsid w:val="006C4991"/>
    <w:rsid w:val="006E0F19"/>
    <w:rsid w:val="006E1FDA"/>
    <w:rsid w:val="006E5E87"/>
    <w:rsid w:val="006F2155"/>
    <w:rsid w:val="00700449"/>
    <w:rsid w:val="00706A1A"/>
    <w:rsid w:val="00707673"/>
    <w:rsid w:val="007135E8"/>
    <w:rsid w:val="007162BE"/>
    <w:rsid w:val="00722267"/>
    <w:rsid w:val="007338EE"/>
    <w:rsid w:val="00746F46"/>
    <w:rsid w:val="0075252A"/>
    <w:rsid w:val="0075328D"/>
    <w:rsid w:val="0076388B"/>
    <w:rsid w:val="00764B84"/>
    <w:rsid w:val="00765028"/>
    <w:rsid w:val="0078034D"/>
    <w:rsid w:val="00782FF1"/>
    <w:rsid w:val="0078652C"/>
    <w:rsid w:val="00790BCC"/>
    <w:rsid w:val="00793E0F"/>
    <w:rsid w:val="00795CEE"/>
    <w:rsid w:val="00796F94"/>
    <w:rsid w:val="007974F5"/>
    <w:rsid w:val="007A3F22"/>
    <w:rsid w:val="007A5AA5"/>
    <w:rsid w:val="007A6136"/>
    <w:rsid w:val="007B0F49"/>
    <w:rsid w:val="007B108F"/>
    <w:rsid w:val="007C17E8"/>
    <w:rsid w:val="007C263E"/>
    <w:rsid w:val="007C3832"/>
    <w:rsid w:val="007C7E14"/>
    <w:rsid w:val="007D03D2"/>
    <w:rsid w:val="007D1AB2"/>
    <w:rsid w:val="007D36CF"/>
    <w:rsid w:val="007F522E"/>
    <w:rsid w:val="007F59B2"/>
    <w:rsid w:val="007F7421"/>
    <w:rsid w:val="00801F7F"/>
    <w:rsid w:val="00813C1F"/>
    <w:rsid w:val="008234C6"/>
    <w:rsid w:val="00826855"/>
    <w:rsid w:val="00834A60"/>
    <w:rsid w:val="00835AB0"/>
    <w:rsid w:val="008400B5"/>
    <w:rsid w:val="00854B95"/>
    <w:rsid w:val="0086028E"/>
    <w:rsid w:val="00863E89"/>
    <w:rsid w:val="00866E4B"/>
    <w:rsid w:val="00872B3B"/>
    <w:rsid w:val="0088222A"/>
    <w:rsid w:val="0088251C"/>
    <w:rsid w:val="00882BB6"/>
    <w:rsid w:val="008835FC"/>
    <w:rsid w:val="0088770C"/>
    <w:rsid w:val="008901F6"/>
    <w:rsid w:val="008950C4"/>
    <w:rsid w:val="00896C03"/>
    <w:rsid w:val="008A05BF"/>
    <w:rsid w:val="008A3A6E"/>
    <w:rsid w:val="008A495D"/>
    <w:rsid w:val="008A6BAA"/>
    <w:rsid w:val="008A76FD"/>
    <w:rsid w:val="008B114B"/>
    <w:rsid w:val="008B2D09"/>
    <w:rsid w:val="008B32FD"/>
    <w:rsid w:val="008B519F"/>
    <w:rsid w:val="008C0E78"/>
    <w:rsid w:val="008C4C36"/>
    <w:rsid w:val="008C537F"/>
    <w:rsid w:val="008D1A09"/>
    <w:rsid w:val="008D52CF"/>
    <w:rsid w:val="008D5A9D"/>
    <w:rsid w:val="008D658B"/>
    <w:rsid w:val="00901AC9"/>
    <w:rsid w:val="00915DDF"/>
    <w:rsid w:val="00922FCB"/>
    <w:rsid w:val="009256F7"/>
    <w:rsid w:val="0093077E"/>
    <w:rsid w:val="009323B9"/>
    <w:rsid w:val="00934677"/>
    <w:rsid w:val="00935CB0"/>
    <w:rsid w:val="009428A9"/>
    <w:rsid w:val="009437A2"/>
    <w:rsid w:val="00944B28"/>
    <w:rsid w:val="00945EDF"/>
    <w:rsid w:val="00947139"/>
    <w:rsid w:val="00950560"/>
    <w:rsid w:val="00953E83"/>
    <w:rsid w:val="00954DF6"/>
    <w:rsid w:val="0095581C"/>
    <w:rsid w:val="00956691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5EE9"/>
    <w:rsid w:val="009A6092"/>
    <w:rsid w:val="009B1936"/>
    <w:rsid w:val="009B314C"/>
    <w:rsid w:val="009B4769"/>
    <w:rsid w:val="009B493F"/>
    <w:rsid w:val="009C2977"/>
    <w:rsid w:val="009C2DCC"/>
    <w:rsid w:val="009D23B2"/>
    <w:rsid w:val="009D3633"/>
    <w:rsid w:val="009D3CFF"/>
    <w:rsid w:val="009E28E4"/>
    <w:rsid w:val="009E6C21"/>
    <w:rsid w:val="009F0DA4"/>
    <w:rsid w:val="009F4575"/>
    <w:rsid w:val="009F7959"/>
    <w:rsid w:val="00A01564"/>
    <w:rsid w:val="00A01CFF"/>
    <w:rsid w:val="00A04B13"/>
    <w:rsid w:val="00A10539"/>
    <w:rsid w:val="00A105E6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0CBB"/>
    <w:rsid w:val="00A42B8C"/>
    <w:rsid w:val="00A44748"/>
    <w:rsid w:val="00A47445"/>
    <w:rsid w:val="00A572DB"/>
    <w:rsid w:val="00A64895"/>
    <w:rsid w:val="00A6656B"/>
    <w:rsid w:val="00A70C39"/>
    <w:rsid w:val="00A70E1E"/>
    <w:rsid w:val="00A73257"/>
    <w:rsid w:val="00A76BE5"/>
    <w:rsid w:val="00A87C14"/>
    <w:rsid w:val="00A9081F"/>
    <w:rsid w:val="00A9188C"/>
    <w:rsid w:val="00A9489E"/>
    <w:rsid w:val="00A97002"/>
    <w:rsid w:val="00A97A52"/>
    <w:rsid w:val="00AA0D6A"/>
    <w:rsid w:val="00AA6B74"/>
    <w:rsid w:val="00AB23FD"/>
    <w:rsid w:val="00AB58BF"/>
    <w:rsid w:val="00AD0751"/>
    <w:rsid w:val="00AD77C4"/>
    <w:rsid w:val="00AD780E"/>
    <w:rsid w:val="00AE25BF"/>
    <w:rsid w:val="00AF0C13"/>
    <w:rsid w:val="00AF3907"/>
    <w:rsid w:val="00B01ACB"/>
    <w:rsid w:val="00B03AF5"/>
    <w:rsid w:val="00B03C01"/>
    <w:rsid w:val="00B078D6"/>
    <w:rsid w:val="00B11C92"/>
    <w:rsid w:val="00B1248D"/>
    <w:rsid w:val="00B132CD"/>
    <w:rsid w:val="00B14709"/>
    <w:rsid w:val="00B2743D"/>
    <w:rsid w:val="00B3015C"/>
    <w:rsid w:val="00B344D8"/>
    <w:rsid w:val="00B43959"/>
    <w:rsid w:val="00B507F8"/>
    <w:rsid w:val="00B52D2D"/>
    <w:rsid w:val="00B55FA0"/>
    <w:rsid w:val="00B567D1"/>
    <w:rsid w:val="00B57B97"/>
    <w:rsid w:val="00B61CE1"/>
    <w:rsid w:val="00B629BC"/>
    <w:rsid w:val="00B73B4C"/>
    <w:rsid w:val="00B73F75"/>
    <w:rsid w:val="00B8314B"/>
    <w:rsid w:val="00B8483E"/>
    <w:rsid w:val="00B84B1E"/>
    <w:rsid w:val="00B946CD"/>
    <w:rsid w:val="00B96481"/>
    <w:rsid w:val="00BA0AC1"/>
    <w:rsid w:val="00BA3A53"/>
    <w:rsid w:val="00BA3C54"/>
    <w:rsid w:val="00BA4095"/>
    <w:rsid w:val="00BA5B43"/>
    <w:rsid w:val="00BA7191"/>
    <w:rsid w:val="00BB2BFA"/>
    <w:rsid w:val="00BB5EBF"/>
    <w:rsid w:val="00BB76EA"/>
    <w:rsid w:val="00BC5590"/>
    <w:rsid w:val="00BC642A"/>
    <w:rsid w:val="00BD269A"/>
    <w:rsid w:val="00BE2A1C"/>
    <w:rsid w:val="00BE6AFF"/>
    <w:rsid w:val="00BF363B"/>
    <w:rsid w:val="00BF7C9D"/>
    <w:rsid w:val="00C01B80"/>
    <w:rsid w:val="00C01E8C"/>
    <w:rsid w:val="00C02DF6"/>
    <w:rsid w:val="00C03E01"/>
    <w:rsid w:val="00C05983"/>
    <w:rsid w:val="00C20220"/>
    <w:rsid w:val="00C23582"/>
    <w:rsid w:val="00C23F7D"/>
    <w:rsid w:val="00C2724D"/>
    <w:rsid w:val="00C27CA9"/>
    <w:rsid w:val="00C317E7"/>
    <w:rsid w:val="00C3799C"/>
    <w:rsid w:val="00C42D65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66D44"/>
    <w:rsid w:val="00C715CA"/>
    <w:rsid w:val="00C7495D"/>
    <w:rsid w:val="00C77CE9"/>
    <w:rsid w:val="00C9685D"/>
    <w:rsid w:val="00CA0968"/>
    <w:rsid w:val="00CA168E"/>
    <w:rsid w:val="00CB0143"/>
    <w:rsid w:val="00CB05BD"/>
    <w:rsid w:val="00CB0647"/>
    <w:rsid w:val="00CB28F0"/>
    <w:rsid w:val="00CB4236"/>
    <w:rsid w:val="00CC5A41"/>
    <w:rsid w:val="00CC72A4"/>
    <w:rsid w:val="00CD2722"/>
    <w:rsid w:val="00CD3153"/>
    <w:rsid w:val="00CD4ACE"/>
    <w:rsid w:val="00CD50F5"/>
    <w:rsid w:val="00CF6810"/>
    <w:rsid w:val="00CF6EE4"/>
    <w:rsid w:val="00D06117"/>
    <w:rsid w:val="00D24760"/>
    <w:rsid w:val="00D270CF"/>
    <w:rsid w:val="00D31CC8"/>
    <w:rsid w:val="00D32678"/>
    <w:rsid w:val="00D365D7"/>
    <w:rsid w:val="00D44300"/>
    <w:rsid w:val="00D4641B"/>
    <w:rsid w:val="00D521C1"/>
    <w:rsid w:val="00D62895"/>
    <w:rsid w:val="00D6749A"/>
    <w:rsid w:val="00D71F40"/>
    <w:rsid w:val="00D72861"/>
    <w:rsid w:val="00D73A68"/>
    <w:rsid w:val="00D77416"/>
    <w:rsid w:val="00D80FC6"/>
    <w:rsid w:val="00D844F3"/>
    <w:rsid w:val="00D8707A"/>
    <w:rsid w:val="00D903CF"/>
    <w:rsid w:val="00D90DEF"/>
    <w:rsid w:val="00D94917"/>
    <w:rsid w:val="00DA60FB"/>
    <w:rsid w:val="00DA74F3"/>
    <w:rsid w:val="00DB0480"/>
    <w:rsid w:val="00DB1C9C"/>
    <w:rsid w:val="00DB69F3"/>
    <w:rsid w:val="00DC0475"/>
    <w:rsid w:val="00DC4907"/>
    <w:rsid w:val="00DD017C"/>
    <w:rsid w:val="00DD397A"/>
    <w:rsid w:val="00DD58B7"/>
    <w:rsid w:val="00DD6699"/>
    <w:rsid w:val="00DD7199"/>
    <w:rsid w:val="00DE5036"/>
    <w:rsid w:val="00DE735C"/>
    <w:rsid w:val="00DF42B1"/>
    <w:rsid w:val="00E007C5"/>
    <w:rsid w:val="00E00DBF"/>
    <w:rsid w:val="00E0213F"/>
    <w:rsid w:val="00E033E0"/>
    <w:rsid w:val="00E10269"/>
    <w:rsid w:val="00E1026B"/>
    <w:rsid w:val="00E13CB2"/>
    <w:rsid w:val="00E20C37"/>
    <w:rsid w:val="00E229D4"/>
    <w:rsid w:val="00E27E3A"/>
    <w:rsid w:val="00E3564C"/>
    <w:rsid w:val="00E35DD1"/>
    <w:rsid w:val="00E372E8"/>
    <w:rsid w:val="00E4061C"/>
    <w:rsid w:val="00E40CE1"/>
    <w:rsid w:val="00E41D61"/>
    <w:rsid w:val="00E52C57"/>
    <w:rsid w:val="00E536B2"/>
    <w:rsid w:val="00E54821"/>
    <w:rsid w:val="00E57E7D"/>
    <w:rsid w:val="00E70355"/>
    <w:rsid w:val="00E84CD8"/>
    <w:rsid w:val="00E90341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407F"/>
    <w:rsid w:val="00ED6B03"/>
    <w:rsid w:val="00ED7A5B"/>
    <w:rsid w:val="00EF6C75"/>
    <w:rsid w:val="00F05377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5D9"/>
    <w:rsid w:val="00F5774F"/>
    <w:rsid w:val="00F61C65"/>
    <w:rsid w:val="00F62688"/>
    <w:rsid w:val="00F64BC1"/>
    <w:rsid w:val="00F65FE2"/>
    <w:rsid w:val="00F73587"/>
    <w:rsid w:val="00F74E37"/>
    <w:rsid w:val="00F76BE5"/>
    <w:rsid w:val="00F80D25"/>
    <w:rsid w:val="00F83D11"/>
    <w:rsid w:val="00F921F1"/>
    <w:rsid w:val="00FA32DD"/>
    <w:rsid w:val="00FB127E"/>
    <w:rsid w:val="00FB52A6"/>
    <w:rsid w:val="00FC0804"/>
    <w:rsid w:val="00FC19FD"/>
    <w:rsid w:val="00FC3B6D"/>
    <w:rsid w:val="00FD3A4E"/>
    <w:rsid w:val="00FF0A8F"/>
    <w:rsid w:val="00FF3F0C"/>
    <w:rsid w:val="00FF7D68"/>
    <w:rsid w:val="01CC22F5"/>
    <w:rsid w:val="02734614"/>
    <w:rsid w:val="04CE70E5"/>
    <w:rsid w:val="05134D42"/>
    <w:rsid w:val="18A37BB8"/>
    <w:rsid w:val="1D4C369E"/>
    <w:rsid w:val="1E2C658F"/>
    <w:rsid w:val="26B67D95"/>
    <w:rsid w:val="2D29396D"/>
    <w:rsid w:val="2D444746"/>
    <w:rsid w:val="2EA4080B"/>
    <w:rsid w:val="36941198"/>
    <w:rsid w:val="3AEC1C91"/>
    <w:rsid w:val="3CF06E89"/>
    <w:rsid w:val="44FA76C2"/>
    <w:rsid w:val="56CA4E10"/>
    <w:rsid w:val="65333E96"/>
    <w:rsid w:val="6E847807"/>
    <w:rsid w:val="728941DF"/>
    <w:rsid w:val="74E1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9A3D36"/>
  <w15:chartTrackingRefBased/>
  <w15:docId w15:val="{EBB57C02-84DC-4A05-9390-DB5088204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17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character" w:customStyle="1" w:styleId="ac">
    <w:name w:val="页脚 字符"/>
    <w:link w:val="aa"/>
    <w:rPr>
      <w:rFonts w:ascii="Arial" w:eastAsia="宋体" w:hAnsi="Arial"/>
      <w:b/>
      <w:i/>
      <w:sz w:val="18"/>
      <w:lang w:val="en-US" w:eastAsia="zh-CN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e">
    <w:name w:val="annotation subject"/>
    <w:basedOn w:val="a6"/>
    <w:next w:val="a6"/>
    <w:semiHidden/>
    <w:rPr>
      <w:b/>
      <w:bCs/>
    </w:rPr>
  </w:style>
  <w:style w:type="table" w:styleId="af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rPr>
      <w:vertAlign w:val="superscript"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semiHidden/>
    <w:rPr>
      <w:sz w:val="16"/>
      <w:szCs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宋体" w:hAnsi="Arial"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styleId="af5">
    <w:name w:val="Unresolved Mention"/>
    <w:uiPriority w:val="99"/>
    <w:unhideWhenUsed/>
    <w:rPr>
      <w:color w:val="605E5C"/>
      <w:shd w:val="clear" w:color="auto" w:fill="E1DFDD"/>
    </w:rPr>
  </w:style>
  <w:style w:type="paragraph" w:styleId="af6">
    <w:name w:val="List Paragraph"/>
    <w:aliases w:val="- Bullets,?? ??,?????,????,Lista1,列出段落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"/>
    <w:basedOn w:val="a"/>
    <w:link w:val="af7"/>
    <w:uiPriority w:val="34"/>
    <w:qFormat/>
    <w:rsid w:val="004A58AF"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="Yu Mincho" w:hAnsi="Calibri"/>
      <w:kern w:val="2"/>
      <w:sz w:val="21"/>
      <w:szCs w:val="22"/>
      <w:lang w:val="en-US"/>
    </w:rPr>
  </w:style>
  <w:style w:type="character" w:customStyle="1" w:styleId="af7">
    <w:name w:val="列表段落 字符"/>
    <w:aliases w:val="- Bullets 字符,?? ?? 字符,????? 字符,???? 字符,Lista1 字符,列出段落 字符,リスト段落 字符,列出段落1 字符,中等深浅网格 1 - 着色 21 字符,목록 단락 字符,¥¡¡¡¡ì¬º¥¹¥È¶ÎÂä 字符,ÁÐ³ö¶ÎÂä 字符,¥ê¥¹¥È¶ÎÂä 字符,列表段落1 字符,—ño’i—Ž 字符,1st level - Bullet List Paragraph 字符,Lettre d'introduction 字符,列表段落11 字符"/>
    <w:link w:val="af6"/>
    <w:uiPriority w:val="34"/>
    <w:qFormat/>
    <w:locked/>
    <w:rsid w:val="004A58AF"/>
    <w:rPr>
      <w:rFonts w:ascii="Calibri" w:eastAsia="Yu Mincho" w:hAnsi="Calibri"/>
      <w:kern w:val="2"/>
      <w:sz w:val="21"/>
      <w:szCs w:val="22"/>
    </w:rPr>
  </w:style>
  <w:style w:type="paragraph" w:styleId="af8">
    <w:name w:val="Revision"/>
    <w:hidden/>
    <w:uiPriority w:val="99"/>
    <w:unhideWhenUsed/>
    <w:rsid w:val="008D5A9D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5657</CharactersWithSpaces>
  <SharedDoc>false</SharedDoc>
  <HLinks>
    <vt:vector size="30" baseType="variant">
      <vt:variant>
        <vt:i4>6357071</vt:i4>
      </vt:variant>
      <vt:variant>
        <vt:i4>12</vt:i4>
      </vt:variant>
      <vt:variant>
        <vt:i4>0</vt:i4>
      </vt:variant>
      <vt:variant>
        <vt:i4>5</vt:i4>
      </vt:variant>
      <vt:variant>
        <vt:lpwstr>mailto:zhaoj16@chinatelecom.cn</vt:lpwstr>
      </vt:variant>
      <vt:variant>
        <vt:lpwstr/>
      </vt:variant>
      <vt:variant>
        <vt:i4>7667728</vt:i4>
      </vt:variant>
      <vt:variant>
        <vt:i4>9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4</cp:revision>
  <cp:lastPrinted>2000-02-29T09:31:00Z</cp:lastPrinted>
  <dcterms:created xsi:type="dcterms:W3CDTF">2024-05-20T02:26:00Z</dcterms:created>
  <dcterms:modified xsi:type="dcterms:W3CDTF">2024-05-23T00:15:00Z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(3)aUY4jdycZXgYCUiP6MY0wgmShKd4Aw3Nr4RU9q5s5MYbMh0SV29+9UE6AIgZoKJXAPzmgh28_x000d_
hWReh9O8OJEUlNJSGKb/zHCeRaZSlxUrWIpd385r5U0sWBRJdty1075wA3+HozrZcnW+OhOx_x000d_
Tb4WhVquHd0cCuOlUyB/T1S/YemiJokdNtJDvcCXGghqvutaAOS9Lqjas/fFvfQv2xnacMiq_x000d_
O7KdIukLcLbUoMxVtx</vt:lpwstr>
  </property>
  <property fmtid="{D5CDD505-2E9C-101B-9397-08002B2CF9AE}" pid="5" name="_2015_ms_pID_7253431">
    <vt:lpwstr>xiJ+gtB1jWu3M/FeUq0AdNwk84fFLtWBd38AzB6953I7Z5Yu3cepeM_x000d_
FNjU2rRbOX20UITiUKN9pH4iuWZbpEaCyHbuqY5mV8ueT9YweT/k9I37/DymrZOR+hRU853p_x000d_
i2hrigv+gSjbnJqpK0+ekC4eyhjzr7kHsllmocCsdYOCS8HF2jPpelGRi+ouyHLUTwPVONrX_x000d_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C59F7CAE030D4C8D898B1816A9FAA3D9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2024-02-29T08:33:00Z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adc210fa-30f4-46a3-88ad-12799a9f2250</vt:lpwstr>
  </property>
  <property fmtid="{D5CDD505-2E9C-101B-9397-08002B2CF9AE}" pid="19" name="MSIP_Label_83bcef13-7cac-433f-ba1d-47a323951816_ContentBits">
    <vt:lpwstr>0</vt:lpwstr>
  </property>
</Properties>
</file>