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C06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381400">
          <w:rPr>
            <w:b/>
            <w:i/>
            <w:noProof/>
            <w:sz w:val="28"/>
          </w:rPr>
          <w:t>1</w:t>
        </w:r>
        <w:r w:rsidR="00A4262B">
          <w:rPr>
            <w:b/>
            <w:i/>
            <w:noProof/>
            <w:sz w:val="28"/>
          </w:rPr>
          <w:t>885</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D11EAB">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7C915" w:rsidR="001E41F3" w:rsidRPr="00410371" w:rsidRDefault="00381400" w:rsidP="00547111">
            <w:pPr>
              <w:pStyle w:val="CRCoverPage"/>
              <w:spacing w:after="0"/>
              <w:rPr>
                <w:noProof/>
              </w:rPr>
            </w:pPr>
            <w: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C21CC" w:rsidR="001E41F3" w:rsidRPr="00410371" w:rsidRDefault="00A426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22D5B" w:rsidR="001E41F3" w:rsidRDefault="004347F0">
            <w:pPr>
              <w:pStyle w:val="CRCoverPage"/>
              <w:spacing w:after="0"/>
              <w:ind w:left="100"/>
              <w:rPr>
                <w:noProof/>
              </w:rPr>
            </w:pPr>
            <w:r w:rsidRPr="004347F0">
              <w:t>Addition of TTs for NR-U Test Cases 10.3.5.</w:t>
            </w:r>
            <w:r w:rsidR="00E322CB">
              <w:t>3</w:t>
            </w:r>
            <w:r w:rsidRPr="004347F0">
              <w:t>.1 and 11.4.5.</w:t>
            </w:r>
            <w:r w:rsidR="00E322CB">
              <w:t>3</w:t>
            </w:r>
            <w:r w:rsidRPr="004347F0">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000000">
            <w:pPr>
              <w:pStyle w:val="CRCoverPage"/>
              <w:spacing w:after="0"/>
              <w:ind w:left="100"/>
              <w:rPr>
                <w:noProof/>
              </w:rPr>
            </w:pPr>
            <w:fldSimple w:instr=" DOCPROPERTY  SourceIfWg  \* MERGEFORMAT ">
              <w:r w:rsidR="002A20BE" w:rsidRPr="002A20BE">
                <w:rPr>
                  <w:noProof/>
                </w:rPr>
                <w:t xml:space="preserve">Qualcomm </w:t>
              </w:r>
              <w:r w:rsidR="00D171E5">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000000">
            <w:pPr>
              <w:pStyle w:val="CRCoverPage"/>
              <w:spacing w:after="0"/>
              <w:ind w:left="100"/>
              <w:rPr>
                <w:noProof/>
              </w:rPr>
            </w:pPr>
            <w:fldSimple w:instr=" DOCPROPERTY  RelatedWis  \* MERGEFORMAT ">
              <w:r w:rsidR="00317DAF" w:rsidRPr="00317DAF">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D7755"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w:t>
            </w:r>
            <w:r w:rsidR="00E322CB">
              <w:rPr>
                <w:lang w:val="en-US" w:eastAsia="zh-CN"/>
              </w:rPr>
              <w:t>3</w:t>
            </w:r>
            <w:r w:rsidR="003E5078">
              <w:rPr>
                <w:lang w:val="en-US" w:eastAsia="zh-CN"/>
              </w:rPr>
              <w:t>.1</w:t>
            </w:r>
            <w:r w:rsidR="001915EF">
              <w:rPr>
                <w:lang w:val="en-US" w:eastAsia="zh-CN"/>
              </w:rPr>
              <w:t xml:space="preserve"> and 1</w:t>
            </w:r>
            <w:r w:rsidR="003E5078">
              <w:rPr>
                <w:lang w:val="en-US" w:eastAsia="zh-CN"/>
              </w:rPr>
              <w:t>1.4.5.</w:t>
            </w:r>
            <w:r w:rsidR="00E322CB">
              <w:rPr>
                <w:lang w:val="en-US" w:eastAsia="zh-CN"/>
              </w:rPr>
              <w:t>3</w:t>
            </w:r>
            <w:r w:rsidR="003E5078">
              <w:rPr>
                <w:lang w:val="en-US" w:eastAsia="zh-CN"/>
              </w:rPr>
              <w:t>.1</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D9651" w:rsidR="00FD2BED" w:rsidRDefault="007A1D7F" w:rsidP="00616BCE">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w:t>
            </w:r>
            <w:r w:rsidR="00E322CB">
              <w:rPr>
                <w:lang w:val="en-US" w:eastAsia="zh-CN"/>
              </w:rPr>
              <w:t>3</w:t>
            </w:r>
            <w:r w:rsidR="003E5078">
              <w:rPr>
                <w:lang w:val="en-US" w:eastAsia="zh-CN"/>
              </w:rPr>
              <w:t>.1 and 11.4.5.</w:t>
            </w:r>
            <w:r w:rsidR="00616BCE">
              <w:rPr>
                <w:lang w:val="en-US" w:eastAsia="zh-CN"/>
              </w:rPr>
              <w:t>3</w:t>
            </w:r>
            <w:r w:rsidR="003E5078">
              <w:rPr>
                <w:lang w:val="en-US"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A4999A" w:rsidR="001E41F3" w:rsidRDefault="001A7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4E2F26" w:rsidR="001E41F3" w:rsidRDefault="00145D43">
            <w:pPr>
              <w:pStyle w:val="CRCoverPage"/>
              <w:spacing w:after="0"/>
              <w:ind w:left="99"/>
              <w:rPr>
                <w:noProof/>
              </w:rPr>
            </w:pPr>
            <w:r>
              <w:rPr>
                <w:noProof/>
              </w:rPr>
              <w:t>TS</w:t>
            </w:r>
            <w:r w:rsidR="001A7DED">
              <w:rPr>
                <w:noProof/>
              </w:rPr>
              <w:t xml:space="preserve"> 38.533</w:t>
            </w:r>
            <w:r>
              <w:rPr>
                <w:noProof/>
              </w:rPr>
              <w:t xml:space="preserve"> CR </w:t>
            </w:r>
            <w:r w:rsidR="00410DA8">
              <w:rPr>
                <w:noProof/>
              </w:rPr>
              <w:t>3042 and 3052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7DA13" w:rsidR="008221FE" w:rsidRDefault="008221FE">
            <w:pPr>
              <w:pStyle w:val="CRCoverPage"/>
              <w:spacing w:after="0"/>
              <w:ind w:left="100"/>
              <w:rPr>
                <w:noProof/>
              </w:rPr>
            </w:pPr>
            <w:r>
              <w:rPr>
                <w:rFonts w:eastAsia="PMingLiU"/>
                <w:noProof/>
                <w:lang w:eastAsia="zh-TW"/>
              </w:rPr>
              <w:t xml:space="preserve">Add file: </w:t>
            </w:r>
            <w:r w:rsidR="00AB28B9" w:rsidRPr="00AB28B9">
              <w:t>38.533 10.3.5.</w:t>
            </w:r>
            <w:r w:rsidR="00616BCE">
              <w:t>3</w:t>
            </w:r>
            <w:r w:rsidR="00AB28B9" w:rsidRPr="00AB28B9">
              <w:t>.1+11.4.5.</w:t>
            </w:r>
            <w:r w:rsidR="00616BCE">
              <w:t>3</w:t>
            </w:r>
            <w:r w:rsidR="00AB28B9" w:rsidRPr="00AB28B9">
              <w:t>.1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1F438" w:rsidR="008863B9" w:rsidRDefault="005E02FA">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C4903">
          <w:headerReference w:type="even" r:id="rId12"/>
          <w:footnotePr>
            <w:numRestart w:val="eachSect"/>
          </w:footnotePr>
          <w:pgSz w:w="11907" w:h="16840" w:code="9"/>
          <w:pgMar w:top="1418" w:right="1134" w:bottom="1134" w:left="1134" w:header="680" w:footer="567" w:gutter="0"/>
          <w:cols w:space="720"/>
        </w:sectPr>
      </w:pPr>
    </w:p>
    <w:p w14:paraId="3A148626" w14:textId="586996E6" w:rsidR="0028423A" w:rsidRDefault="00443B15" w:rsidP="005452A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FCA716" w14:textId="2858DFD3" w:rsidR="005452A0" w:rsidRDefault="005452A0" w:rsidP="005452A0">
      <w:r>
        <w:rPr>
          <w:rFonts w:eastAsia="PMingLiU"/>
          <w:noProof/>
          <w:lang w:eastAsia="zh-TW"/>
        </w:rPr>
        <w:t xml:space="preserve">Add file: </w:t>
      </w:r>
      <w:r w:rsidRPr="00AB28B9">
        <w:t>38.533 10.3.5.</w:t>
      </w:r>
      <w:r>
        <w:t>3</w:t>
      </w:r>
      <w:r w:rsidRPr="00AB28B9">
        <w:t>.1+11.4.5.</w:t>
      </w:r>
      <w:r>
        <w:t>3</w:t>
      </w:r>
      <w:r w:rsidRPr="00AB28B9">
        <w:t>.1 TT</w:t>
      </w:r>
      <w:r w:rsidRPr="009709C5">
        <w:t>.zip</w:t>
      </w:r>
    </w:p>
    <w:p w14:paraId="3E39B130" w14:textId="77777777" w:rsidR="005452A0" w:rsidRDefault="005452A0" w:rsidP="005452A0">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C49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C2ACB" w14:textId="77777777" w:rsidR="000C4903" w:rsidRDefault="000C4903">
      <w:r>
        <w:separator/>
      </w:r>
    </w:p>
  </w:endnote>
  <w:endnote w:type="continuationSeparator" w:id="0">
    <w:p w14:paraId="7E237FA0" w14:textId="77777777" w:rsidR="000C4903" w:rsidRDefault="000C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F7E5E" w14:textId="77777777" w:rsidR="000C4903" w:rsidRDefault="000C4903">
      <w:r>
        <w:separator/>
      </w:r>
    </w:p>
  </w:footnote>
  <w:footnote w:type="continuationSeparator" w:id="0">
    <w:p w14:paraId="5C3980B8" w14:textId="77777777" w:rsidR="000C4903" w:rsidRDefault="000C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4903"/>
    <w:rsid w:val="000C6598"/>
    <w:rsid w:val="000D44B3"/>
    <w:rsid w:val="000E6A71"/>
    <w:rsid w:val="00113D9E"/>
    <w:rsid w:val="00145D43"/>
    <w:rsid w:val="001650A6"/>
    <w:rsid w:val="001915EF"/>
    <w:rsid w:val="00192C46"/>
    <w:rsid w:val="001A08B3"/>
    <w:rsid w:val="001A3A55"/>
    <w:rsid w:val="001A7B60"/>
    <w:rsid w:val="001A7DED"/>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7DAF"/>
    <w:rsid w:val="003244E1"/>
    <w:rsid w:val="0033528E"/>
    <w:rsid w:val="003609EF"/>
    <w:rsid w:val="0036231A"/>
    <w:rsid w:val="00374DD4"/>
    <w:rsid w:val="00374FFC"/>
    <w:rsid w:val="00377013"/>
    <w:rsid w:val="00381400"/>
    <w:rsid w:val="00382AF8"/>
    <w:rsid w:val="00386FC9"/>
    <w:rsid w:val="003A2F24"/>
    <w:rsid w:val="003C1CA0"/>
    <w:rsid w:val="003C7D1D"/>
    <w:rsid w:val="003D131D"/>
    <w:rsid w:val="003D35EE"/>
    <w:rsid w:val="003D6676"/>
    <w:rsid w:val="003E1A36"/>
    <w:rsid w:val="003E5078"/>
    <w:rsid w:val="003E5ECC"/>
    <w:rsid w:val="003F11A8"/>
    <w:rsid w:val="003F6D2B"/>
    <w:rsid w:val="00403C70"/>
    <w:rsid w:val="00410371"/>
    <w:rsid w:val="00410DA8"/>
    <w:rsid w:val="004242F1"/>
    <w:rsid w:val="00426B0F"/>
    <w:rsid w:val="004347F0"/>
    <w:rsid w:val="00442709"/>
    <w:rsid w:val="00443B15"/>
    <w:rsid w:val="004471E7"/>
    <w:rsid w:val="0045287E"/>
    <w:rsid w:val="004553BD"/>
    <w:rsid w:val="004653EB"/>
    <w:rsid w:val="004A2769"/>
    <w:rsid w:val="004B75B7"/>
    <w:rsid w:val="004C3C6F"/>
    <w:rsid w:val="004C6AD4"/>
    <w:rsid w:val="004D0553"/>
    <w:rsid w:val="004F04FB"/>
    <w:rsid w:val="004F3CB7"/>
    <w:rsid w:val="004F75D8"/>
    <w:rsid w:val="00500BF9"/>
    <w:rsid w:val="0051580D"/>
    <w:rsid w:val="00541D04"/>
    <w:rsid w:val="005452A0"/>
    <w:rsid w:val="00547111"/>
    <w:rsid w:val="00565C27"/>
    <w:rsid w:val="00592D74"/>
    <w:rsid w:val="005B0B83"/>
    <w:rsid w:val="005B0BDE"/>
    <w:rsid w:val="005B62B6"/>
    <w:rsid w:val="005D640A"/>
    <w:rsid w:val="005D7AB5"/>
    <w:rsid w:val="005E02FA"/>
    <w:rsid w:val="005E2C44"/>
    <w:rsid w:val="005E30BA"/>
    <w:rsid w:val="00601970"/>
    <w:rsid w:val="006033FE"/>
    <w:rsid w:val="00616BCE"/>
    <w:rsid w:val="00621188"/>
    <w:rsid w:val="006231A2"/>
    <w:rsid w:val="006257ED"/>
    <w:rsid w:val="00665C47"/>
    <w:rsid w:val="00667DA8"/>
    <w:rsid w:val="00695808"/>
    <w:rsid w:val="006A4F8F"/>
    <w:rsid w:val="006B2765"/>
    <w:rsid w:val="006B46FB"/>
    <w:rsid w:val="006B547F"/>
    <w:rsid w:val="006E21FB"/>
    <w:rsid w:val="006F6FC4"/>
    <w:rsid w:val="007176FF"/>
    <w:rsid w:val="007369D0"/>
    <w:rsid w:val="00737EAC"/>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48DE"/>
    <w:rsid w:val="00920C6D"/>
    <w:rsid w:val="009330E5"/>
    <w:rsid w:val="00941E30"/>
    <w:rsid w:val="009717A5"/>
    <w:rsid w:val="00972C95"/>
    <w:rsid w:val="009771B4"/>
    <w:rsid w:val="009777D9"/>
    <w:rsid w:val="00991B88"/>
    <w:rsid w:val="009A027E"/>
    <w:rsid w:val="009A5753"/>
    <w:rsid w:val="009A579D"/>
    <w:rsid w:val="009E3297"/>
    <w:rsid w:val="009E3D6D"/>
    <w:rsid w:val="009F493D"/>
    <w:rsid w:val="009F734F"/>
    <w:rsid w:val="00A17B9A"/>
    <w:rsid w:val="00A246B6"/>
    <w:rsid w:val="00A4262B"/>
    <w:rsid w:val="00A47E70"/>
    <w:rsid w:val="00A50CF0"/>
    <w:rsid w:val="00A5412F"/>
    <w:rsid w:val="00A7671C"/>
    <w:rsid w:val="00A86DBB"/>
    <w:rsid w:val="00AA2CBC"/>
    <w:rsid w:val="00AB28B9"/>
    <w:rsid w:val="00AC5820"/>
    <w:rsid w:val="00AD1CD8"/>
    <w:rsid w:val="00AD5B38"/>
    <w:rsid w:val="00AF5261"/>
    <w:rsid w:val="00AF5972"/>
    <w:rsid w:val="00AF6EF7"/>
    <w:rsid w:val="00B258BB"/>
    <w:rsid w:val="00B341E1"/>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22CB"/>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405C"/>
    <w:rsid w:val="00F5661A"/>
    <w:rsid w:val="00F761CC"/>
    <w:rsid w:val="00F84865"/>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385</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47</cp:revision>
  <cp:lastPrinted>1900-01-01T08:00:00Z</cp:lastPrinted>
  <dcterms:created xsi:type="dcterms:W3CDTF">2023-07-07T21:31:00Z</dcterms:created>
  <dcterms:modified xsi:type="dcterms:W3CDTF">2024-02-29T22:08:00Z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