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B15C7" w14:textId="70F83EEB" w:rsidR="00EE0239" w:rsidRDefault="00581E0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16F06">
        <w:rPr>
          <w:rFonts w:cs="Arial"/>
          <w:b/>
          <w:sz w:val="24"/>
          <w:szCs w:val="24"/>
        </w:rPr>
        <w:t>102</w:t>
      </w:r>
      <w:r>
        <w:rPr>
          <w:b/>
          <w:i/>
          <w:sz w:val="28"/>
        </w:rPr>
        <w:tab/>
        <w:t>R5-2</w:t>
      </w:r>
      <w:r w:rsidR="00C16F06">
        <w:rPr>
          <w:b/>
          <w:i/>
          <w:sz w:val="28"/>
        </w:rPr>
        <w:t>41548</w:t>
      </w:r>
    </w:p>
    <w:p w14:paraId="69DF3DD8" w14:textId="659A7FBC" w:rsidR="00EE0239" w:rsidRPr="00C16F06" w:rsidRDefault="00000000" w:rsidP="00C16F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16F06" w:rsidRPr="00BA51D9">
          <w:rPr>
            <w:b/>
            <w:noProof/>
            <w:sz w:val="24"/>
          </w:rPr>
          <w:t xml:space="preserve"> </w:t>
        </w:r>
        <w:r w:rsidR="00C16F06">
          <w:rPr>
            <w:b/>
            <w:noProof/>
            <w:sz w:val="24"/>
          </w:rPr>
          <w:t>Athens, Greece</w:t>
        </w:r>
      </w:fldSimple>
      <w:r w:rsidR="00C16F06">
        <w:rPr>
          <w:b/>
          <w:noProof/>
          <w:sz w:val="24"/>
        </w:rPr>
        <w:t>, 26</w:t>
      </w:r>
      <w:r w:rsidR="00C16F06" w:rsidRPr="00B5093A">
        <w:rPr>
          <w:b/>
          <w:noProof/>
          <w:sz w:val="24"/>
          <w:vertAlign w:val="superscript"/>
        </w:rPr>
        <w:t>th</w:t>
      </w:r>
      <w:r w:rsidR="00C16F06">
        <w:rPr>
          <w:b/>
          <w:noProof/>
          <w:sz w:val="24"/>
        </w:rPr>
        <w:t xml:space="preserve"> February – 1</w:t>
      </w:r>
      <w:r w:rsidR="00C16F06" w:rsidRPr="00534D7A">
        <w:rPr>
          <w:b/>
          <w:noProof/>
          <w:sz w:val="24"/>
          <w:vertAlign w:val="superscript"/>
        </w:rPr>
        <w:t>st</w:t>
      </w:r>
      <w:r w:rsidR="00C16F06">
        <w:rPr>
          <w:b/>
          <w:noProof/>
          <w:sz w:val="24"/>
        </w:rPr>
        <w:t xml:space="preserve"> March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E0239" w14:paraId="285BD4E0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47D68" w14:textId="77777777" w:rsidR="00EE0239" w:rsidRDefault="00581E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EE0239" w14:paraId="04BF562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3E6" w14:textId="77777777" w:rsidR="00EE0239" w:rsidRDefault="00581E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E0239" w14:paraId="249132E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B5A0491" w14:textId="77777777" w:rsidR="00EE0239" w:rsidRDefault="00EE02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76E110F" w14:textId="77777777" w:rsidR="00EE0239" w:rsidRDefault="00EE02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0239" w14:paraId="1CB646A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9D80C" w14:textId="77777777" w:rsidR="00EE0239" w:rsidRDefault="00581E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23D4C" w14:textId="2C76E25C" w:rsidR="00EE0239" w:rsidRDefault="00C16F06">
            <w:pPr>
              <w:pStyle w:val="CRCoverPage"/>
              <w:spacing w:after="0"/>
              <w:ind w:left="100"/>
            </w:pPr>
            <w:r w:rsidRPr="00C16F06">
              <w:t>PRD.21 CDS: ENDC PC3 8 EN-DC bands</w:t>
            </w:r>
          </w:p>
        </w:tc>
      </w:tr>
      <w:tr w:rsidR="00EE0239" w14:paraId="442B3DE0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7C25249" w14:textId="77777777" w:rsidR="00EE0239" w:rsidRDefault="00EE02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4DB8287" w14:textId="77777777" w:rsidR="00EE0239" w:rsidRDefault="00EE02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0239" w14:paraId="7428F94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18321" w14:textId="77777777" w:rsidR="00EE0239" w:rsidRDefault="00581E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1407123" w14:textId="34B74EB6" w:rsidR="00EE0239" w:rsidRDefault="00C16F06">
            <w:pPr>
              <w:pStyle w:val="CRCoverPage"/>
              <w:spacing w:after="0"/>
              <w:ind w:left="100"/>
            </w:pPr>
            <w:r>
              <w:t>WE Certification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4137FD" w14:textId="77777777" w:rsidR="00EE0239" w:rsidRDefault="00EE02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0DAA71" w14:textId="77777777" w:rsidR="00EE0239" w:rsidRDefault="00581E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0A079" w14:textId="04EB1F7C" w:rsidR="00EE0239" w:rsidRDefault="00C16F06">
            <w:pPr>
              <w:pStyle w:val="CRCoverPage"/>
              <w:spacing w:after="0"/>
              <w:ind w:left="100"/>
            </w:pPr>
            <w:r>
              <w:t>2024-02-28</w:t>
            </w:r>
          </w:p>
        </w:tc>
      </w:tr>
    </w:tbl>
    <w:p w14:paraId="62EF0E66" w14:textId="77777777" w:rsidR="00EE0239" w:rsidRDefault="00EE023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EE0239" w14:paraId="01A002BC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084C87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6C98FB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5A90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6BA25532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B4F7B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15065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4F5B259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2958756" w14:textId="77777777" w:rsidR="00EE0239" w:rsidRDefault="00581E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D75F26A" w14:textId="77777777" w:rsidR="00EE0239" w:rsidRDefault="00581E0A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E1C1C5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FD386BF" w14:textId="77777777" w:rsidR="00EE0239" w:rsidRDefault="00581E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5219C" w14:textId="4B238FB8" w:rsidR="00EE0239" w:rsidRDefault="00C16F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7177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2532FE8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6BEDC10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0D3E76" w14:textId="77777777" w:rsidR="00EE0239" w:rsidRDefault="00581E0A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1F70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EB04A" w14:textId="77777777" w:rsidR="00EE0239" w:rsidRDefault="00581E0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8E04A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6ACE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2D2BB15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5AF295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1915CC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5FA84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4877C4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75D9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3D427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1AF078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03E1AFD" w14:textId="77777777" w:rsidR="00EE0239" w:rsidRDefault="00581E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9E15FA" w14:textId="77777777" w:rsidR="00EE0239" w:rsidRDefault="00581E0A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BE0F41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C2D5E" w14:textId="77777777" w:rsidR="00EE0239" w:rsidRDefault="00581E0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5599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C06D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3689417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641DD8F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DD742A" w14:textId="77777777" w:rsidR="00EE0239" w:rsidRDefault="00581E0A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BE587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45B3D" w14:textId="77777777" w:rsidR="00EE0239" w:rsidRDefault="00581E0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D321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6AC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665FD89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A264C0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FFFBC1" w14:textId="77777777" w:rsidR="00EE0239" w:rsidRDefault="00581E0A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A0B6E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55F84" w14:textId="77777777" w:rsidR="00EE0239" w:rsidRDefault="00581E0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6E1BA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7A133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7D3ECBA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60552D5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547626A" w14:textId="77777777" w:rsidR="00EE0239" w:rsidRDefault="00581E0A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7365A" w14:textId="2E4D5E1C" w:rsidR="00EE0239" w:rsidRDefault="00C16F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CFD3A" w14:textId="77777777" w:rsidR="00EE0239" w:rsidRDefault="00581E0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5B6E84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B8CA2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0976EAC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18F88D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2041C5A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8E8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0287ED3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63DD1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CE5A9B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51C5781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1A123D" w14:textId="77777777" w:rsidR="00EE0239" w:rsidRDefault="00581E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3A733F" w14:textId="77777777" w:rsidR="00EE0239" w:rsidRDefault="00581E0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3FD7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0C129" w14:textId="77777777" w:rsidR="00EE0239" w:rsidRDefault="00581E0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F1B6E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C4D7C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16FF679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F9C2548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4EED5C" w14:textId="77777777" w:rsidR="00EE0239" w:rsidRDefault="00581E0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4B0B9" w14:textId="692030F6" w:rsidR="00EE0239" w:rsidRDefault="00C16F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C7BEE" w14:textId="77777777" w:rsidR="00EE0239" w:rsidRDefault="00581E0A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9B2151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A01B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314E084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F353370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7034301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32E45BE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13675B2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635F156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9F703F" w14:textId="77777777" w:rsidR="00EE0239" w:rsidRDefault="00581E0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4A1D112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EDE4B26" w14:textId="77777777" w:rsidR="00EE0239" w:rsidRDefault="00581E0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0F5BFB4" w14:textId="1C7F35F0" w:rsidR="00EE0239" w:rsidRPr="00C17FFE" w:rsidRDefault="00ED6B4A" w:rsidP="00C17FFE">
            <w:pPr>
              <w:pStyle w:val="CRCoverPage"/>
              <w:spacing w:after="0"/>
              <w:rPr>
                <w:b/>
                <w:caps/>
              </w:rPr>
            </w:pPr>
            <w:r w:rsidRPr="00BD2632">
              <w:rPr>
                <w:lang w:val="en-US"/>
              </w:rPr>
              <w:t>DC_2A_n2A</w:t>
            </w:r>
            <w:r w:rsidRPr="00BD2632">
              <w:rPr>
                <w:lang w:val="en-US"/>
              </w:rPr>
              <w:t xml:space="preserve">, </w:t>
            </w:r>
            <w:r w:rsidR="00F7113B" w:rsidRPr="00BD2632">
              <w:rPr>
                <w:lang w:val="en-US"/>
              </w:rPr>
              <w:t>DC_66A_n66A</w:t>
            </w:r>
            <w:r w:rsidR="00F7113B" w:rsidRPr="00BD2632">
              <w:rPr>
                <w:lang w:val="en-US"/>
              </w:rPr>
              <w:t xml:space="preserve">, </w:t>
            </w:r>
            <w:r w:rsidR="00F7113B" w:rsidRPr="00BD2632">
              <w:rPr>
                <w:lang w:val="en-US"/>
              </w:rPr>
              <w:t>DC_2A_n66A</w:t>
            </w:r>
            <w:r w:rsidR="00F7113B" w:rsidRPr="00BD2632">
              <w:rPr>
                <w:lang w:val="en-US"/>
              </w:rPr>
              <w:t xml:space="preserve">, </w:t>
            </w:r>
            <w:r w:rsidR="00F7113B" w:rsidRPr="00BD2632">
              <w:rPr>
                <w:lang w:val="en-US"/>
              </w:rPr>
              <w:t>DC_30A_n66A</w:t>
            </w:r>
            <w:r w:rsidR="00F7113B" w:rsidRPr="00BD2632">
              <w:rPr>
                <w:lang w:val="en-US"/>
              </w:rPr>
              <w:t xml:space="preserve">, </w:t>
            </w:r>
            <w:r w:rsidR="00C17FFE" w:rsidRPr="00BD2632">
              <w:rPr>
                <w:lang w:val="en-US"/>
              </w:rPr>
              <w:t>DC_2A-14A_n2A</w:t>
            </w:r>
            <w:r w:rsidR="00C17FFE" w:rsidRPr="00BD2632">
              <w:rPr>
                <w:lang w:val="en-US"/>
              </w:rPr>
              <w:t xml:space="preserve"> (with </w:t>
            </w:r>
            <w:r w:rsidR="00C17FFE" w:rsidRPr="00BD2632">
              <w:rPr>
                <w:lang w:val="en-US"/>
              </w:rPr>
              <w:t>DC_2A_n2A</w:t>
            </w:r>
            <w:r w:rsidR="00C17FFE" w:rsidRPr="00BD2632">
              <w:rPr>
                <w:lang w:val="en-US"/>
              </w:rPr>
              <w:t xml:space="preserve"> UL), </w:t>
            </w:r>
            <w:r w:rsidR="00C17FFE" w:rsidRPr="00BD2632">
              <w:rPr>
                <w:lang w:val="en-US"/>
              </w:rPr>
              <w:t>DC_2A-14A_n2A (with DC_</w:t>
            </w:r>
            <w:r w:rsidR="00BD2632" w:rsidRPr="00BD2632">
              <w:rPr>
                <w:lang w:val="en-US"/>
              </w:rPr>
              <w:t>14</w:t>
            </w:r>
            <w:r w:rsidR="00C17FFE" w:rsidRPr="00BD2632">
              <w:rPr>
                <w:lang w:val="en-US"/>
              </w:rPr>
              <w:t>A_n2A UL),</w:t>
            </w:r>
            <w:r w:rsidR="00BD2632" w:rsidRPr="00BD2632">
              <w:rPr>
                <w:lang w:val="en-US"/>
              </w:rPr>
              <w:t xml:space="preserve"> </w:t>
            </w:r>
            <w:r w:rsidR="00BD2632" w:rsidRPr="00BD2632">
              <w:rPr>
                <w:lang w:val="en-US"/>
              </w:rPr>
              <w:t>DC_</w:t>
            </w:r>
            <w:r w:rsidR="00BD2632" w:rsidRPr="00BD2632">
              <w:rPr>
                <w:lang w:val="en-US"/>
              </w:rPr>
              <w:t>14</w:t>
            </w:r>
            <w:r w:rsidR="00BD2632" w:rsidRPr="00BD2632">
              <w:rPr>
                <w:lang w:val="en-US"/>
              </w:rPr>
              <w:t>A-</w:t>
            </w:r>
            <w:r w:rsidR="00BD2632" w:rsidRPr="00BD2632">
              <w:rPr>
                <w:lang w:val="en-US"/>
              </w:rPr>
              <w:t>66</w:t>
            </w:r>
            <w:r w:rsidR="00BD2632" w:rsidRPr="00BD2632">
              <w:rPr>
                <w:lang w:val="en-US"/>
              </w:rPr>
              <w:t>A_n</w:t>
            </w:r>
            <w:r w:rsidR="00BD2632" w:rsidRPr="00BD2632">
              <w:rPr>
                <w:lang w:val="en-US"/>
              </w:rPr>
              <w:t>66</w:t>
            </w:r>
            <w:r w:rsidR="00BD2632" w:rsidRPr="00BD2632">
              <w:rPr>
                <w:lang w:val="en-US"/>
              </w:rPr>
              <w:t>A (with DC_</w:t>
            </w:r>
            <w:r w:rsidR="00BD2632" w:rsidRPr="00BD2632">
              <w:rPr>
                <w:lang w:val="en-US"/>
              </w:rPr>
              <w:t>14</w:t>
            </w:r>
            <w:r w:rsidR="00BD2632" w:rsidRPr="00BD2632">
              <w:rPr>
                <w:lang w:val="en-US"/>
              </w:rPr>
              <w:t>A_n</w:t>
            </w:r>
            <w:r w:rsidR="00BD2632" w:rsidRPr="00BD2632">
              <w:rPr>
                <w:lang w:val="en-US"/>
              </w:rPr>
              <w:t>66</w:t>
            </w:r>
            <w:r w:rsidR="00BD2632" w:rsidRPr="00BD2632">
              <w:rPr>
                <w:lang w:val="en-US"/>
              </w:rPr>
              <w:t>A UL),</w:t>
            </w:r>
            <w:r w:rsidR="00BD2632" w:rsidRPr="00BD2632">
              <w:rPr>
                <w:lang w:val="en-US"/>
              </w:rPr>
              <w:t xml:space="preserve"> </w:t>
            </w:r>
            <w:r w:rsidR="00BD2632" w:rsidRPr="00BD2632">
              <w:rPr>
                <w:lang w:val="en-US"/>
              </w:rPr>
              <w:t>DC_</w:t>
            </w:r>
            <w:r w:rsidR="00BD2632" w:rsidRPr="00BD2632">
              <w:rPr>
                <w:lang w:val="en-US"/>
              </w:rPr>
              <w:t>14</w:t>
            </w:r>
            <w:r w:rsidR="00BD2632" w:rsidRPr="00BD2632">
              <w:rPr>
                <w:lang w:val="en-US"/>
              </w:rPr>
              <w:t>A-</w:t>
            </w:r>
            <w:r w:rsidR="00BD2632" w:rsidRPr="00BD2632">
              <w:rPr>
                <w:lang w:val="en-US"/>
              </w:rPr>
              <w:t>66</w:t>
            </w:r>
            <w:r w:rsidR="00BD2632" w:rsidRPr="00BD2632">
              <w:rPr>
                <w:lang w:val="en-US"/>
              </w:rPr>
              <w:t>A_n</w:t>
            </w:r>
            <w:r w:rsidR="00BD2632" w:rsidRPr="00BD2632">
              <w:rPr>
                <w:lang w:val="en-US"/>
              </w:rPr>
              <w:t>66</w:t>
            </w:r>
            <w:r w:rsidR="00BD2632" w:rsidRPr="00BD2632">
              <w:rPr>
                <w:lang w:val="en-US"/>
              </w:rPr>
              <w:t>A (with DC_</w:t>
            </w:r>
            <w:r w:rsidR="00BD2632" w:rsidRPr="00BD2632">
              <w:rPr>
                <w:lang w:val="en-US"/>
              </w:rPr>
              <w:t>66</w:t>
            </w:r>
            <w:r w:rsidR="00BD2632" w:rsidRPr="00BD2632">
              <w:rPr>
                <w:lang w:val="en-US"/>
              </w:rPr>
              <w:t>A_n</w:t>
            </w:r>
            <w:r w:rsidR="00BD2632" w:rsidRPr="00BD2632">
              <w:rPr>
                <w:lang w:val="en-US"/>
              </w:rPr>
              <w:t>66</w:t>
            </w:r>
            <w:r w:rsidR="00BD2632" w:rsidRPr="00BD2632">
              <w:rPr>
                <w:lang w:val="en-US"/>
              </w:rPr>
              <w:t>A UL)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8407E" w14:textId="77777777" w:rsidR="00EE0239" w:rsidRDefault="00EE0239">
            <w:pPr>
              <w:pStyle w:val="CRCoverPage"/>
              <w:spacing w:after="0"/>
            </w:pPr>
          </w:p>
        </w:tc>
      </w:tr>
      <w:tr w:rsidR="00EE0239" w14:paraId="7BA90C8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1C45B4B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4EF2E66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D3FD50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DA99C1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5D068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4FD2F8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F51B231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1C2DC90F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23871453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37FC2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CE8F385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21DD23D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83EB08" w14:textId="77777777" w:rsidR="00EE0239" w:rsidRDefault="00581E0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EDC94F5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F4B4901" w14:textId="77777777" w:rsidR="00EE0239" w:rsidRDefault="00581E0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C8892" w14:textId="77777777" w:rsidR="00EE0239" w:rsidRDefault="00581E0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047BF" w14:textId="77777777" w:rsidR="00EE0239" w:rsidRDefault="00EE0239">
            <w:pPr>
              <w:pStyle w:val="CRCoverPage"/>
              <w:spacing w:after="0"/>
            </w:pPr>
          </w:p>
        </w:tc>
      </w:tr>
      <w:tr w:rsidR="00EE0239" w14:paraId="38FB8F2F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B56E9D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A613FA6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D38923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0E8A5" w14:textId="77777777" w:rsidR="00EE0239" w:rsidRDefault="00EE023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CF1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25B0DD63" w14:textId="77777777" w:rsidR="00EE0239" w:rsidRDefault="00EE0239">
      <w:pPr>
        <w:pStyle w:val="CRCoverPage"/>
        <w:rPr>
          <w:lang w:val="en-US"/>
        </w:rPr>
      </w:pPr>
    </w:p>
    <w:bookmarkEnd w:id="0"/>
    <w:p w14:paraId="0221B61D" w14:textId="39C2EB0C" w:rsidR="00EE0239" w:rsidRDefault="00EE0239" w:rsidP="004B2707">
      <w:pPr>
        <w:pStyle w:val="CRCoverPage"/>
        <w:rPr>
          <w:i/>
          <w:iCs/>
          <w:color w:val="FF0000"/>
          <w:lang w:val="en-US"/>
        </w:rPr>
      </w:pPr>
    </w:p>
    <w:sectPr w:rsidR="00EE0239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08FD8" w14:textId="77777777" w:rsidR="002D6565" w:rsidRDefault="002D6565">
      <w:pPr>
        <w:spacing w:after="0"/>
      </w:pPr>
      <w:r>
        <w:separator/>
      </w:r>
    </w:p>
  </w:endnote>
  <w:endnote w:type="continuationSeparator" w:id="0">
    <w:p w14:paraId="5E113F18" w14:textId="77777777" w:rsidR="002D6565" w:rsidRDefault="002D65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Microsoft YaHei"/>
    <w:charset w:val="00"/>
    <w:family w:val="auto"/>
    <w:pitch w:val="default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0B9B" w14:textId="77777777" w:rsidR="00EE0239" w:rsidRDefault="00581E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1C869" w14:textId="77777777" w:rsidR="002D6565" w:rsidRDefault="002D6565">
      <w:pPr>
        <w:spacing w:after="0"/>
      </w:pPr>
      <w:r>
        <w:separator/>
      </w:r>
    </w:p>
  </w:footnote>
  <w:footnote w:type="continuationSeparator" w:id="0">
    <w:p w14:paraId="35007DE8" w14:textId="77777777" w:rsidR="002D6565" w:rsidRDefault="002D65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8D988" w14:textId="77777777" w:rsidR="00EE0239" w:rsidRDefault="00EE0239">
    <w:pPr>
      <w:pStyle w:val="Header"/>
    </w:pPr>
  </w:p>
  <w:p w14:paraId="4D3DF605" w14:textId="77777777" w:rsidR="00EE0239" w:rsidRDefault="00EE02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98476503">
    <w:abstractNumId w:val="3"/>
  </w:num>
  <w:num w:numId="2" w16cid:durableId="32047522">
    <w:abstractNumId w:val="5"/>
  </w:num>
  <w:num w:numId="3" w16cid:durableId="2035038004">
    <w:abstractNumId w:val="1"/>
  </w:num>
  <w:num w:numId="4" w16cid:durableId="1398363669">
    <w:abstractNumId w:val="4"/>
  </w:num>
  <w:num w:numId="5" w16cid:durableId="971905026">
    <w:abstractNumId w:val="14"/>
  </w:num>
  <w:num w:numId="6" w16cid:durableId="758717065">
    <w:abstractNumId w:val="2"/>
  </w:num>
  <w:num w:numId="7" w16cid:durableId="1101754512">
    <w:abstractNumId w:val="10"/>
  </w:num>
  <w:num w:numId="8" w16cid:durableId="655496689">
    <w:abstractNumId w:val="7"/>
  </w:num>
  <w:num w:numId="9" w16cid:durableId="1301033035">
    <w:abstractNumId w:val="13"/>
  </w:num>
  <w:num w:numId="10" w16cid:durableId="1631780981">
    <w:abstractNumId w:val="15"/>
  </w:num>
  <w:num w:numId="11" w16cid:durableId="452678801">
    <w:abstractNumId w:val="16"/>
  </w:num>
  <w:num w:numId="12" w16cid:durableId="1590888946">
    <w:abstractNumId w:val="8"/>
  </w:num>
  <w:num w:numId="13" w16cid:durableId="1180974173">
    <w:abstractNumId w:val="9"/>
  </w:num>
  <w:num w:numId="14" w16cid:durableId="1831822075">
    <w:abstractNumId w:val="6"/>
  </w:num>
  <w:num w:numId="15" w16cid:durableId="556626609">
    <w:abstractNumId w:val="12"/>
  </w:num>
  <w:num w:numId="16" w16cid:durableId="325666258">
    <w:abstractNumId w:val="0"/>
  </w:num>
  <w:num w:numId="17" w16cid:durableId="20767352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6565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2707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E0A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2632"/>
    <w:rsid w:val="00BE1E62"/>
    <w:rsid w:val="00BF2FAD"/>
    <w:rsid w:val="00C00E9B"/>
    <w:rsid w:val="00C05FF9"/>
    <w:rsid w:val="00C062D0"/>
    <w:rsid w:val="00C1096E"/>
    <w:rsid w:val="00C1271E"/>
    <w:rsid w:val="00C1570B"/>
    <w:rsid w:val="00C16F06"/>
    <w:rsid w:val="00C17BE3"/>
    <w:rsid w:val="00C17FFE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6B4A"/>
    <w:rsid w:val="00EE0239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113B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1C887D"/>
  <w15:docId w15:val="{4F2F17BB-4765-4382-9D0F-334F0C57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16F0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7</cp:revision>
  <cp:lastPrinted>2020-02-05T15:54:00Z</cp:lastPrinted>
  <dcterms:created xsi:type="dcterms:W3CDTF">2024-02-28T14:58:00Z</dcterms:created>
  <dcterms:modified xsi:type="dcterms:W3CDTF">2024-02-29T09:44:00Z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