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R5-237295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FR1 PDSCH with inter-cell interference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Arriver Software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7A37B" w:rsidR="001E41F3" w:rsidRDefault="003339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321210" w:rsidR="001E41F3" w:rsidRDefault="00CC3605" w:rsidP="00CC3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MU/TT analysis is not factored in the test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74B28" w:rsidR="001E41F3" w:rsidRDefault="00CC3605" w:rsidP="00CC3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MU/TT is factored in the test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92C0D4" w:rsidR="001E41F3" w:rsidRDefault="00CC3605" w:rsidP="00CC3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Inter-cell interference test cases will be incomplete in the specification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F463E" w:rsidR="001E41F3" w:rsidRDefault="00CC3605" w:rsidP="00CC3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5.2.2.1.15, 5.2.2.2.16, 5.2.3.1.15, 5.2.3.2.16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E2CAA" w14:textId="77777777" w:rsidR="00333932" w:rsidRDefault="00333932" w:rsidP="0033393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4619BF5" w14:textId="77777777" w:rsidR="00333932" w:rsidRPr="00774B3D" w:rsidRDefault="00333932" w:rsidP="00333932">
      <w:pPr>
        <w:pStyle w:val="Heading6"/>
      </w:pPr>
      <w:r w:rsidRPr="00774B3D">
        <w:t>5.2.2.1.15_1</w:t>
      </w:r>
      <w:r w:rsidRPr="00774B3D">
        <w:tab/>
        <w:t>2Rx FDD FR1 PDSCH with inter-cell interference - 2x2 MIMO for both SA and NSA</w:t>
      </w:r>
    </w:p>
    <w:p w14:paraId="6FA8F006" w14:textId="77777777" w:rsidR="00333932" w:rsidRPr="00774B3D" w:rsidRDefault="00333932" w:rsidP="00333932">
      <w:pPr>
        <w:pStyle w:val="EditorsNote"/>
      </w:pPr>
      <w:r w:rsidRPr="00774B3D">
        <w:t>Editor's Note: This test case is incomplete in following aspects:</w:t>
      </w:r>
    </w:p>
    <w:p w14:paraId="3F0D1735" w14:textId="77777777" w:rsidR="00333932" w:rsidRPr="00774B3D" w:rsidRDefault="00333932" w:rsidP="00333932">
      <w:pPr>
        <w:pStyle w:val="EditorsNote"/>
      </w:pPr>
      <w:r w:rsidRPr="00774B3D">
        <w:t>-</w:t>
      </w:r>
      <w:r w:rsidRPr="00774B3D">
        <w:tab/>
        <w:t>Test description part is missing.</w:t>
      </w:r>
    </w:p>
    <w:p w14:paraId="74401DFF" w14:textId="77777777" w:rsidR="00333932" w:rsidRPr="00774B3D" w:rsidRDefault="00333932" w:rsidP="00333932">
      <w:pPr>
        <w:pStyle w:val="EditorsNote"/>
      </w:pPr>
      <w:r w:rsidRPr="00774B3D">
        <w:t>-</w:t>
      </w:r>
      <w:r w:rsidRPr="00774B3D">
        <w:tab/>
        <w:t>MU/TT analysis pending.</w:t>
      </w:r>
    </w:p>
    <w:p w14:paraId="5ACBC65B" w14:textId="77777777" w:rsidR="00333932" w:rsidRPr="00774B3D" w:rsidRDefault="00333932" w:rsidP="00333932">
      <w:pPr>
        <w:pStyle w:val="H6"/>
      </w:pPr>
      <w:r w:rsidRPr="00774B3D">
        <w:t>5.2.2.1.15_1.1</w:t>
      </w:r>
      <w:r w:rsidRPr="00774B3D">
        <w:tab/>
        <w:t>Test purpose</w:t>
      </w:r>
    </w:p>
    <w:p w14:paraId="5ACCA3E9" w14:textId="1C8F99E7" w:rsidR="00333932" w:rsidRDefault="00333932" w:rsidP="0033393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Skipped sections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35B0108" w14:textId="77777777" w:rsidR="00333932" w:rsidRPr="00774B3D" w:rsidRDefault="00333932" w:rsidP="00333932">
      <w:pPr>
        <w:pStyle w:val="Heading5"/>
        <w:rPr>
          <w:rFonts w:eastAsia="SimSun"/>
        </w:rPr>
      </w:pPr>
      <w:r w:rsidRPr="00774B3D">
        <w:t>5.2.2.2.16_1</w:t>
      </w:r>
      <w:r w:rsidRPr="00774B3D">
        <w:tab/>
      </w:r>
      <w:r w:rsidRPr="00774B3D">
        <w:rPr>
          <w:rFonts w:eastAsia="SimSun"/>
        </w:rPr>
        <w:t>2Rx TDD FR1 for PDSCH with inter-cell interference performance – 2x2 MIMO for both NSA and SA</w:t>
      </w:r>
    </w:p>
    <w:p w14:paraId="55434EFF" w14:textId="77777777" w:rsidR="00333932" w:rsidRPr="00774B3D" w:rsidRDefault="00333932" w:rsidP="00333932">
      <w:pPr>
        <w:pStyle w:val="EditorsNote"/>
        <w:rPr>
          <w:rFonts w:eastAsia="SimSun"/>
        </w:rPr>
      </w:pPr>
      <w:r w:rsidRPr="00774B3D">
        <w:rPr>
          <w:rFonts w:eastAsia="SimSun"/>
        </w:rPr>
        <w:tab/>
        <w:t>Editor’s Note: This test case is incomplete in following aspects</w:t>
      </w:r>
    </w:p>
    <w:p w14:paraId="123A643B" w14:textId="77777777" w:rsidR="00333932" w:rsidRPr="00774B3D" w:rsidRDefault="00333932" w:rsidP="00333932">
      <w:pPr>
        <w:pStyle w:val="EditorsNote"/>
        <w:rPr>
          <w:rFonts w:eastAsia="SimSun"/>
        </w:rPr>
      </w:pPr>
      <w:r w:rsidRPr="00774B3D">
        <w:rPr>
          <w:rFonts w:eastAsia="SimSun"/>
        </w:rPr>
        <w:tab/>
        <w:t>-</w:t>
      </w:r>
      <w:r w:rsidRPr="00774B3D">
        <w:rPr>
          <w:rFonts w:eastAsia="SimSun"/>
        </w:rPr>
        <w:tab/>
        <w:t>Message exceptions are FFS</w:t>
      </w:r>
    </w:p>
    <w:p w14:paraId="6523EBDF" w14:textId="77777777" w:rsidR="00333932" w:rsidRPr="00774B3D" w:rsidRDefault="00333932" w:rsidP="00333932">
      <w:pPr>
        <w:pStyle w:val="EditorsNote"/>
        <w:rPr>
          <w:rFonts w:eastAsia="SimSun"/>
        </w:rPr>
      </w:pPr>
      <w:r w:rsidRPr="00774B3D">
        <w:rPr>
          <w:rFonts w:eastAsia="SimSun"/>
        </w:rPr>
        <w:tab/>
        <w:t>-</w:t>
      </w:r>
      <w:r w:rsidRPr="00774B3D">
        <w:rPr>
          <w:rFonts w:eastAsia="SimSun"/>
        </w:rPr>
        <w:tab/>
        <w:t>MU/TT analysis is pending</w:t>
      </w:r>
    </w:p>
    <w:p w14:paraId="2E1CABF2" w14:textId="77777777" w:rsidR="00333932" w:rsidRPr="00774B3D" w:rsidRDefault="00333932" w:rsidP="00333932">
      <w:pPr>
        <w:pStyle w:val="H6"/>
      </w:pPr>
      <w:r w:rsidRPr="00774B3D">
        <w:t>5.2.2.2.16_1.1</w:t>
      </w:r>
      <w:r w:rsidRPr="00774B3D">
        <w:tab/>
        <w:t>Test purpose</w:t>
      </w:r>
    </w:p>
    <w:p w14:paraId="6FBDA586" w14:textId="77777777" w:rsidR="00333932" w:rsidRDefault="00333932" w:rsidP="0033393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C488886" w14:textId="77777777" w:rsidR="00333932" w:rsidRPr="00774B3D" w:rsidRDefault="00333932" w:rsidP="00333932">
      <w:pPr>
        <w:pStyle w:val="Heading6"/>
        <w:rPr>
          <w:rFonts w:eastAsiaTheme="minorEastAsia"/>
        </w:rPr>
      </w:pPr>
      <w:r w:rsidRPr="00774B3D">
        <w:rPr>
          <w:rFonts w:eastAsiaTheme="minorEastAsia"/>
        </w:rPr>
        <w:t>5.2.3.1.15_1</w:t>
      </w:r>
      <w:r w:rsidRPr="00774B3D">
        <w:rPr>
          <w:rFonts w:eastAsiaTheme="minorEastAsia"/>
        </w:rPr>
        <w:tab/>
        <w:t>4Rx FDD FR1 PDSCH with inter-cell interference - 2x4 MIMO for both SA and NSA</w:t>
      </w:r>
    </w:p>
    <w:p w14:paraId="75AA4DD3" w14:textId="77777777" w:rsidR="00333932" w:rsidRPr="00774B3D" w:rsidRDefault="00333932" w:rsidP="00333932">
      <w:pPr>
        <w:pStyle w:val="EditorsNote"/>
        <w:rPr>
          <w:rFonts w:eastAsiaTheme="minorEastAsia"/>
        </w:rPr>
      </w:pPr>
      <w:r w:rsidRPr="00774B3D">
        <w:t>Editor's Note: This test case is incomplete in following aspects:</w:t>
      </w:r>
    </w:p>
    <w:p w14:paraId="21788CFE" w14:textId="77777777" w:rsidR="00333932" w:rsidRPr="00774B3D" w:rsidRDefault="00333932" w:rsidP="00333932">
      <w:pPr>
        <w:pStyle w:val="EditorsNote"/>
      </w:pPr>
      <w:r w:rsidRPr="00774B3D">
        <w:t>-</w:t>
      </w:r>
      <w:r w:rsidRPr="00774B3D">
        <w:tab/>
        <w:t>Test description part is missing.</w:t>
      </w:r>
    </w:p>
    <w:p w14:paraId="28C5B122" w14:textId="77777777" w:rsidR="00333932" w:rsidRPr="00774B3D" w:rsidRDefault="00333932" w:rsidP="00333932">
      <w:pPr>
        <w:pStyle w:val="EditorsNote"/>
      </w:pPr>
      <w:r w:rsidRPr="00774B3D">
        <w:t>-</w:t>
      </w:r>
      <w:r w:rsidRPr="00774B3D">
        <w:tab/>
        <w:t>MU/TT analysis pending.</w:t>
      </w:r>
    </w:p>
    <w:p w14:paraId="68C9CD36" w14:textId="4279C5D4" w:rsidR="001E41F3" w:rsidRDefault="00333932" w:rsidP="00333932">
      <w:r w:rsidRPr="00774B3D">
        <w:t>5.2.3.1.15_1.1</w:t>
      </w:r>
      <w:r w:rsidRPr="00774B3D">
        <w:tab/>
        <w:t>Test purpose</w:t>
      </w:r>
    </w:p>
    <w:p w14:paraId="2F0E7D46" w14:textId="77777777" w:rsidR="00333932" w:rsidRDefault="00333932" w:rsidP="0033393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ABFED66" w14:textId="77777777" w:rsidR="00333932" w:rsidRPr="00774B3D" w:rsidRDefault="00333932" w:rsidP="00333932">
      <w:pPr>
        <w:pStyle w:val="Heading5"/>
        <w:rPr>
          <w:rFonts w:eastAsia="SimSun"/>
        </w:rPr>
      </w:pPr>
      <w:r w:rsidRPr="00774B3D">
        <w:t>5.2.3.2.16_1</w:t>
      </w:r>
      <w:r w:rsidRPr="00774B3D">
        <w:tab/>
      </w:r>
      <w:r w:rsidRPr="00774B3D">
        <w:rPr>
          <w:rFonts w:eastAsia="SimSun"/>
        </w:rPr>
        <w:t>4Rx TDD FR1 for PDSCH with inter-cell interference performance – 2x4 MIMO for both NSA and SA</w:t>
      </w:r>
    </w:p>
    <w:p w14:paraId="30034E2D" w14:textId="77777777" w:rsidR="00333932" w:rsidRPr="00774B3D" w:rsidRDefault="00333932" w:rsidP="00333932">
      <w:pPr>
        <w:pStyle w:val="EditorsNote"/>
        <w:rPr>
          <w:rFonts w:eastAsia="SimSun"/>
        </w:rPr>
      </w:pPr>
      <w:r w:rsidRPr="00774B3D">
        <w:rPr>
          <w:rFonts w:eastAsia="SimSun"/>
        </w:rPr>
        <w:tab/>
        <w:t>Editor’s Note: This test case is incomplete in following aspects</w:t>
      </w:r>
    </w:p>
    <w:p w14:paraId="09DAF263" w14:textId="77777777" w:rsidR="00333932" w:rsidRPr="00774B3D" w:rsidRDefault="00333932" w:rsidP="00333932">
      <w:pPr>
        <w:pStyle w:val="EditorsNote"/>
        <w:rPr>
          <w:rFonts w:eastAsia="SimSun"/>
        </w:rPr>
      </w:pPr>
      <w:r w:rsidRPr="00774B3D">
        <w:rPr>
          <w:rFonts w:eastAsia="SimSun"/>
        </w:rPr>
        <w:tab/>
        <w:t>-</w:t>
      </w:r>
      <w:r w:rsidRPr="00774B3D">
        <w:rPr>
          <w:rFonts w:eastAsia="SimSun"/>
        </w:rPr>
        <w:tab/>
        <w:t>Message exceptions are FFS</w:t>
      </w:r>
    </w:p>
    <w:p w14:paraId="2F9171DE" w14:textId="77777777" w:rsidR="00333932" w:rsidRPr="00774B3D" w:rsidRDefault="00333932" w:rsidP="00333932">
      <w:pPr>
        <w:pStyle w:val="EditorsNote"/>
        <w:rPr>
          <w:rFonts w:eastAsia="SimSun"/>
        </w:rPr>
      </w:pPr>
      <w:r w:rsidRPr="00774B3D">
        <w:rPr>
          <w:rFonts w:eastAsia="SimSun"/>
        </w:rPr>
        <w:tab/>
        <w:t>-</w:t>
      </w:r>
      <w:r w:rsidRPr="00774B3D">
        <w:rPr>
          <w:rFonts w:eastAsia="SimSun"/>
        </w:rPr>
        <w:tab/>
        <w:t>MU/TT analysis is pending</w:t>
      </w:r>
    </w:p>
    <w:p w14:paraId="79CA2A6F" w14:textId="77777777" w:rsidR="00333932" w:rsidRPr="00774B3D" w:rsidRDefault="00333932" w:rsidP="00333932">
      <w:pPr>
        <w:pStyle w:val="H6"/>
      </w:pPr>
      <w:r w:rsidRPr="00774B3D">
        <w:t>5.2.3.2.16_1.1</w:t>
      </w:r>
      <w:r w:rsidRPr="00774B3D">
        <w:tab/>
        <w:t>Test purpose</w:t>
      </w:r>
    </w:p>
    <w:p w14:paraId="6F355395" w14:textId="0952F286" w:rsidR="00333932" w:rsidRDefault="00333932" w:rsidP="0033393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End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4A73E51" w14:textId="77777777" w:rsidR="00333932" w:rsidRDefault="00333932" w:rsidP="00333932">
      <w:pPr>
        <w:rPr>
          <w:noProof/>
        </w:rPr>
      </w:pPr>
    </w:p>
    <w:sectPr w:rsidR="003339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93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60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3393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393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409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8</cp:revision>
  <cp:lastPrinted>1900-01-01T08:00:00Z</cp:lastPrinted>
  <dcterms:created xsi:type="dcterms:W3CDTF">2020-02-03T08:32:00Z</dcterms:created>
  <dcterms:modified xsi:type="dcterms:W3CDTF">2023-11-04T07:10:00Z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R5-237295</vt:lpwstr>
  </property>
  <property fmtid="{D5CDD505-2E9C-101B-9397-08002B2CF9AE}" pid="10" name="Spec#">
    <vt:lpwstr>38.521-4</vt:lpwstr>
  </property>
  <property fmtid="{D5CDD505-2E9C-101B-9397-08002B2CF9AE}" pid="11" name="Cr#">
    <vt:lpwstr>0790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FR1 PDSCH with inter-cell interference test cases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