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2AB29" w14:textId="4E51D8DE"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272C72" w:rsidRPr="00272C72">
        <w:rPr>
          <w:b/>
          <w:sz w:val="24"/>
          <w:lang w:val="en-US" w:eastAsia="zh-CN"/>
        </w:rPr>
        <w:t>R5-224</w:t>
      </w:r>
      <w:r w:rsidR="00FF4F8B">
        <w:rPr>
          <w:b/>
          <w:sz w:val="24"/>
          <w:lang w:val="en-US" w:eastAsia="zh-CN"/>
        </w:rPr>
        <w:t>42</w:t>
      </w:r>
      <w:r w:rsidR="00544FF6">
        <w:rPr>
          <w:b/>
          <w:sz w:val="24"/>
          <w:lang w:val="en-US" w:eastAsia="zh-CN"/>
        </w:rPr>
        <w:t>8</w:t>
      </w:r>
    </w:p>
    <w:p w14:paraId="052D24B5" w14:textId="77777777" w:rsidR="00374457" w:rsidRDefault="00374457" w:rsidP="00374457">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2FE5DAF1" w14:textId="77777777" w:rsidR="00374457" w:rsidRDefault="00374457" w:rsidP="00374457">
      <w:pPr>
        <w:pStyle w:val="CRCoverPage"/>
        <w:tabs>
          <w:tab w:val="right" w:pos="9639"/>
        </w:tabs>
        <w:spacing w:after="0"/>
        <w:rPr>
          <w:b/>
          <w:sz w:val="24"/>
          <w:lang w:val="en-US" w:eastAsia="zh-CN"/>
        </w:rPr>
      </w:pPr>
    </w:p>
    <w:p w14:paraId="200D2951" w14:textId="77777777"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33F6D321" w14:textId="77777777" w:rsidR="00374457" w:rsidRDefault="00374457" w:rsidP="00374457">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Pr>
          <w:rFonts w:ascii="Arial" w:eastAsia="宋体" w:hAnsi="Arial"/>
          <w:b/>
          <w:sz w:val="24"/>
        </w:rPr>
        <w:t>September</w:t>
      </w:r>
      <w:r>
        <w:rPr>
          <w:rFonts w:ascii="Arial" w:eastAsia="宋体"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22657F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3A1A95" w:rsidRPr="003A1A95">
        <w:rPr>
          <w:rFonts w:ascii="Arial" w:hAnsi="Arial" w:cs="Arial"/>
          <w:lang w:eastAsia="ja-JP"/>
        </w:rPr>
        <w:t>4</w:t>
      </w:r>
      <w:r w:rsidR="00A06D6B" w:rsidRPr="003A1A95">
        <w:rPr>
          <w:rFonts w:ascii="Arial" w:hAnsi="Arial" w:cs="Arial"/>
          <w:lang w:eastAsia="ja-JP"/>
        </w:rPr>
        <w:t>.</w:t>
      </w:r>
      <w:r w:rsidR="003A1A95" w:rsidRPr="003A1A95">
        <w:rPr>
          <w:rFonts w:ascii="Arial" w:hAnsi="Arial" w:cs="Arial"/>
          <w:lang w:eastAsia="ja-JP"/>
        </w:rPr>
        <w:t>3</w:t>
      </w:r>
      <w:r w:rsidR="00544FF6">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544FF6"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ED7C6A" w:rsidP="00ED7C6A">
            <w:pPr>
              <w:ind w:right="-99"/>
              <w:rPr>
                <w:rFonts w:eastAsiaTheme="minorEastAsia" w:hint="eastAsia"/>
                <w:lang w:eastAsia="zh-CN"/>
              </w:rPr>
            </w:pPr>
            <w:hyperlink r:id="rId11" w:history="1">
              <w:r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hint="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1537CFF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96-e.</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8718E2" w:rsidRDefault="00C17FEA" w:rsidP="0032282E">
      <w:pPr>
        <w:tabs>
          <w:tab w:val="left" w:pos="426"/>
          <w:tab w:val="left" w:pos="1701"/>
        </w:tabs>
        <w:overflowPunct/>
        <w:autoSpaceDE/>
        <w:autoSpaceDN/>
        <w:snapToGrid w:val="0"/>
        <w:spacing w:after="0"/>
        <w:ind w:left="1701" w:hanging="1701"/>
        <w:textAlignment w:val="auto"/>
        <w:rPr>
          <w:rFonts w:ascii="Arial" w:hAnsi="Arial" w:cs="Arial"/>
          <w:b/>
          <w:bC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bookmarkStart w:id="0" w:name="_GoBack"/>
      <w:bookmarkEnd w:id="0"/>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C0E2" w14:textId="77777777" w:rsidR="00AF1382" w:rsidRDefault="00AF1382">
      <w:r>
        <w:separator/>
      </w:r>
    </w:p>
  </w:endnote>
  <w:endnote w:type="continuationSeparator" w:id="0">
    <w:p w14:paraId="7394D43C" w14:textId="77777777" w:rsidR="00AF1382" w:rsidRDefault="00AF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92554" w14:textId="77777777" w:rsidR="000B697A" w:rsidRDefault="000B697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09FCF0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2282E">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2282E">
      <w:rPr>
        <w:rStyle w:val="ae"/>
      </w:rPr>
      <w:t>2</w:t>
    </w:r>
    <w:r>
      <w:rPr>
        <w:rStyle w:val="a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DF563" w14:textId="77777777" w:rsidR="000B697A" w:rsidRDefault="000B69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4174A" w14:textId="77777777" w:rsidR="00AF1382" w:rsidRDefault="00AF1382">
      <w:r>
        <w:separator/>
      </w:r>
    </w:p>
  </w:footnote>
  <w:footnote w:type="continuationSeparator" w:id="0">
    <w:p w14:paraId="5B831576" w14:textId="77777777" w:rsidR="00AF1382" w:rsidRDefault="00AF13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639E3" w14:textId="77777777" w:rsidR="000B697A" w:rsidRDefault="000B697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FEC0D" w14:textId="77777777" w:rsidR="000B697A" w:rsidRDefault="000B69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9C5B" w14:textId="77777777" w:rsidR="000B697A" w:rsidRDefault="000B6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Information/WI_Sheet/RP-221447.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382</Words>
  <Characters>2179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4</cp:revision>
  <dcterms:created xsi:type="dcterms:W3CDTF">2022-09-02T08:57:00Z</dcterms:created>
  <dcterms:modified xsi:type="dcterms:W3CDTF">2022-09-02T09:00:00Z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