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E54634C" w:rsidR="001E41F3" w:rsidRDefault="001E41F3">
      <w:pPr>
        <w:pStyle w:val="CRCoverPage"/>
        <w:tabs>
          <w:tab w:val="right" w:pos="9639"/>
        </w:tabs>
        <w:spacing w:after="0"/>
        <w:rPr>
          <w:b/>
          <w:i/>
          <w:noProof/>
          <w:sz w:val="28"/>
        </w:rPr>
      </w:pPr>
      <w:r>
        <w:rPr>
          <w:b/>
          <w:noProof/>
          <w:sz w:val="24"/>
        </w:rPr>
        <w:t>3GPP TSG-</w:t>
      </w:r>
      <w:r w:rsidR="00015A35">
        <w:fldChar w:fldCharType="begin"/>
      </w:r>
      <w:r w:rsidR="00015A35">
        <w:instrText xml:space="preserve"> DOCPROPERTY  TSG/WGRef  \* MERGEFORMAT </w:instrText>
      </w:r>
      <w:r w:rsidR="00015A35">
        <w:fldChar w:fldCharType="separate"/>
      </w:r>
      <w:r w:rsidR="006E2E7A">
        <w:rPr>
          <w:b/>
          <w:noProof/>
          <w:sz w:val="24"/>
        </w:rPr>
        <w:t>RAN5</w:t>
      </w:r>
      <w:r w:rsidR="00015A35">
        <w:rPr>
          <w:b/>
          <w:noProof/>
          <w:sz w:val="24"/>
        </w:rPr>
        <w:fldChar w:fldCharType="end"/>
      </w:r>
      <w:r w:rsidR="00C66BA2">
        <w:rPr>
          <w:b/>
          <w:noProof/>
          <w:sz w:val="24"/>
        </w:rPr>
        <w:t xml:space="preserve"> </w:t>
      </w:r>
      <w:r>
        <w:rPr>
          <w:b/>
          <w:noProof/>
          <w:sz w:val="24"/>
        </w:rPr>
        <w:t>Meeting #</w:t>
      </w:r>
      <w:r w:rsidR="00015A35">
        <w:fldChar w:fldCharType="begin"/>
      </w:r>
      <w:r w:rsidR="00015A35">
        <w:instrText xml:space="preserve"> DOCPROPERTY  MtgSeq  \* MERGEFORMAT </w:instrText>
      </w:r>
      <w:r w:rsidR="00015A35">
        <w:fldChar w:fldCharType="separate"/>
      </w:r>
      <w:r w:rsidR="00EB09B7" w:rsidRPr="00EB09B7">
        <w:rPr>
          <w:b/>
          <w:noProof/>
          <w:sz w:val="24"/>
        </w:rPr>
        <w:t xml:space="preserve"> </w:t>
      </w:r>
      <w:r w:rsidR="006E2E7A">
        <w:rPr>
          <w:b/>
          <w:noProof/>
          <w:sz w:val="24"/>
        </w:rPr>
        <w:t>9</w:t>
      </w:r>
      <w:r w:rsidR="00506342">
        <w:rPr>
          <w:b/>
          <w:noProof/>
          <w:sz w:val="24"/>
        </w:rPr>
        <w:t>2-e</w:t>
      </w:r>
      <w:r w:rsidR="00015A35">
        <w:rPr>
          <w:b/>
          <w:noProof/>
          <w:sz w:val="24"/>
        </w:rPr>
        <w:fldChar w:fldCharType="end"/>
      </w:r>
      <w:r>
        <w:rPr>
          <w:b/>
          <w:i/>
          <w:noProof/>
          <w:sz w:val="28"/>
        </w:rPr>
        <w:tab/>
      </w:r>
      <w:r w:rsidR="00015A35">
        <w:fldChar w:fldCharType="begin"/>
      </w:r>
      <w:r w:rsidR="00015A35">
        <w:instrText xml:space="preserve"> DOCPROPERTY  Tdoc#  \* MERGEFORMAT </w:instrText>
      </w:r>
      <w:r w:rsidR="00015A35">
        <w:fldChar w:fldCharType="separate"/>
      </w:r>
      <w:r w:rsidR="0015292F" w:rsidRPr="006A126C">
        <w:rPr>
          <w:b/>
          <w:i/>
          <w:noProof/>
          <w:sz w:val="28"/>
        </w:rPr>
        <w:t>R5-21</w:t>
      </w:r>
      <w:r w:rsidR="006A126C" w:rsidRPr="006A126C">
        <w:rPr>
          <w:b/>
          <w:i/>
          <w:noProof/>
          <w:sz w:val="28"/>
        </w:rPr>
        <w:t>5525</w:t>
      </w:r>
      <w:r w:rsidR="00015A35">
        <w:rPr>
          <w:b/>
          <w:i/>
          <w:noProof/>
          <w:sz w:val="28"/>
        </w:rPr>
        <w:fldChar w:fldCharType="end"/>
      </w:r>
      <w:r w:rsidR="002126B4" w:rsidRPr="002126B4">
        <w:rPr>
          <w:b/>
          <w:i/>
          <w:noProof/>
          <w:sz w:val="28"/>
          <w:highlight w:val="yellow"/>
        </w:rPr>
        <w:t>r1</w:t>
      </w:r>
    </w:p>
    <w:p w14:paraId="7CB45193" w14:textId="1DF005D1" w:rsidR="001E41F3" w:rsidRDefault="00015A3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5BB79601" w:rsidR="0039513F" w:rsidRPr="00410371" w:rsidRDefault="00015A35" w:rsidP="0039513F">
            <w:pPr>
              <w:pStyle w:val="CRCoverPage"/>
              <w:spacing w:after="0"/>
              <w:jc w:val="right"/>
              <w:rPr>
                <w:b/>
                <w:noProof/>
                <w:sz w:val="28"/>
              </w:rPr>
            </w:pPr>
            <w:r>
              <w:fldChar w:fldCharType="begin"/>
            </w:r>
            <w:r>
              <w:instrText xml:space="preserve"> DOCPROPERTY  Spec#  \* MERGEFORMAT </w:instrText>
            </w:r>
            <w:r>
              <w:fldChar w:fldCharType="separate"/>
            </w:r>
            <w:r w:rsidR="0039513F" w:rsidRPr="00410371">
              <w:rPr>
                <w:b/>
                <w:noProof/>
                <w:sz w:val="28"/>
              </w:rPr>
              <w:t>38.</w:t>
            </w:r>
            <w:r w:rsidR="0039513F">
              <w:rPr>
                <w:b/>
                <w:noProof/>
                <w:sz w:val="28"/>
              </w:rPr>
              <w:t>521-</w:t>
            </w:r>
            <w:r>
              <w:rPr>
                <w:b/>
                <w:noProof/>
                <w:sz w:val="28"/>
              </w:rPr>
              <w:fldChar w:fldCharType="end"/>
            </w:r>
            <w:r w:rsidR="0039513F">
              <w:rPr>
                <w:b/>
                <w:noProof/>
                <w:sz w:val="28"/>
              </w:rPr>
              <w:t>3</w:t>
            </w:r>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7B5286E5" w:rsidR="0039513F" w:rsidRPr="00410371" w:rsidRDefault="00015A35" w:rsidP="0039513F">
            <w:pPr>
              <w:pStyle w:val="CRCoverPage"/>
              <w:spacing w:after="0"/>
              <w:rPr>
                <w:noProof/>
              </w:rPr>
            </w:pPr>
            <w:r>
              <w:fldChar w:fldCharType="begin"/>
            </w:r>
            <w:r>
              <w:instrText xml:space="preserve"> DOCPROPERTY  Cr#  \* MERGEFORMAT </w:instrText>
            </w:r>
            <w:r>
              <w:fldChar w:fldCharType="separate"/>
            </w:r>
            <w:r w:rsidR="00272170">
              <w:rPr>
                <w:b/>
                <w:noProof/>
                <w:sz w:val="28"/>
              </w:rPr>
              <w:t>1162</w:t>
            </w:r>
            <w:r>
              <w:rPr>
                <w:b/>
                <w:noProof/>
                <w:sz w:val="28"/>
              </w:rPr>
              <w:fldChar w:fldCharType="end"/>
            </w:r>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3573D" w:rsidR="0039513F" w:rsidRPr="00272170" w:rsidRDefault="0039513F" w:rsidP="0039513F">
            <w:pPr>
              <w:pStyle w:val="CRCoverPage"/>
              <w:spacing w:after="0"/>
              <w:jc w:val="center"/>
              <w:rPr>
                <w:b/>
                <w:bCs/>
                <w:noProof/>
              </w:rPr>
            </w:pPr>
            <w:r w:rsidRPr="00272170">
              <w:rPr>
                <w:b/>
                <w:bCs/>
              </w:rPr>
              <w:t>-</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41AA1" w:rsidR="0039513F" w:rsidRPr="00410371" w:rsidRDefault="00015A35" w:rsidP="0039513F">
            <w:pPr>
              <w:pStyle w:val="CRCoverPage"/>
              <w:spacing w:after="0"/>
              <w:jc w:val="center"/>
              <w:rPr>
                <w:noProof/>
                <w:sz w:val="28"/>
              </w:rPr>
            </w:pPr>
            <w:r>
              <w:fldChar w:fldCharType="begin"/>
            </w:r>
            <w:r>
              <w:instrText xml:space="preserve"> DOCPROPERTY  Version  \* MERGEFORMAT </w:instrText>
            </w:r>
            <w:r>
              <w:fldChar w:fldCharType="separate"/>
            </w:r>
            <w:r w:rsidR="0039513F" w:rsidRPr="00410371">
              <w:rPr>
                <w:b/>
                <w:noProof/>
                <w:sz w:val="28"/>
              </w:rPr>
              <w:t>1</w:t>
            </w:r>
            <w:r w:rsidR="0039513F">
              <w:rPr>
                <w:b/>
                <w:noProof/>
                <w:sz w:val="28"/>
              </w:rPr>
              <w:t>7</w:t>
            </w:r>
            <w:r w:rsidR="0039513F" w:rsidRPr="00410371">
              <w:rPr>
                <w:b/>
                <w:noProof/>
                <w:sz w:val="28"/>
              </w:rPr>
              <w:t>.</w:t>
            </w:r>
            <w:r w:rsidR="0039513F">
              <w:rPr>
                <w:b/>
                <w:noProof/>
                <w:sz w:val="28"/>
              </w:rPr>
              <w:t>1</w:t>
            </w:r>
            <w:r w:rsidR="0039513F" w:rsidRPr="00410371">
              <w:rPr>
                <w:b/>
                <w:noProof/>
                <w:sz w:val="28"/>
              </w:rPr>
              <w:t>.0</w:t>
            </w:r>
            <w:r>
              <w:rPr>
                <w:b/>
                <w:noProof/>
                <w:sz w:val="28"/>
              </w:rPr>
              <w:fldChar w:fldCharType="end"/>
            </w:r>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865F0" w:rsidR="0039513F" w:rsidRDefault="003456C0" w:rsidP="0039513F">
            <w:pPr>
              <w:pStyle w:val="CRCoverPage"/>
              <w:spacing w:after="0"/>
              <w:ind w:left="100"/>
              <w:rPr>
                <w:noProof/>
              </w:rPr>
            </w:pPr>
            <w:r>
              <w:rPr>
                <w:noProof/>
                <w:lang w:eastAsia="ko-KR"/>
              </w:rPr>
              <w:t>EN-DC including FR2 DL CA</w:t>
            </w:r>
            <w:r w:rsidR="00A30924">
              <w:rPr>
                <w:noProof/>
                <w:lang w:eastAsia="ko-KR"/>
              </w:rPr>
              <w:t xml:space="preserve"> up to 8 NR CCs REFSENS test cases 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015A35">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015A35"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015A35" w:rsidP="00C85791">
            <w:pPr>
              <w:pStyle w:val="CRCoverPage"/>
              <w:spacing w:after="0"/>
              <w:ind w:left="100"/>
              <w:rPr>
                <w:noProof/>
              </w:rPr>
            </w:pPr>
            <w:r>
              <w:fldChar w:fldCharType="begin"/>
            </w:r>
            <w:r>
              <w:instrText xml:space="preserve"> DOCPROPERTY  RelatedWis  \* MERGEFORMAT </w:instrText>
            </w:r>
            <w:r>
              <w:fldChar w:fldCharType="separate"/>
            </w:r>
            <w:r w:rsidR="00C85791">
              <w:rPr>
                <w:noProof/>
              </w:rPr>
              <w:t>5GS_NR_LTE-UEConTest</w:t>
            </w:r>
            <w:r>
              <w:rPr>
                <w:noProof/>
              </w:rPr>
              <w:fldChar w:fldCharType="end"/>
            </w:r>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1B876"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2021-0</w:t>
            </w:r>
            <w:r>
              <w:rPr>
                <w:noProof/>
              </w:rPr>
              <w:t>7</w:t>
            </w:r>
            <w:r w:rsidRPr="002529FF">
              <w:rPr>
                <w:noProof/>
              </w:rPr>
              <w:t>-</w:t>
            </w:r>
            <w:r w:rsidRPr="001003D5">
              <w:rPr>
                <w:noProof/>
                <w:highlight w:val="yellow"/>
              </w:rPr>
              <w:fldChar w:fldCharType="end"/>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015A35" w:rsidP="0039513F">
            <w:pPr>
              <w:pStyle w:val="CRCoverPage"/>
              <w:spacing w:after="0"/>
              <w:ind w:left="100" w:right="-609"/>
              <w:rPr>
                <w:b/>
                <w:noProof/>
              </w:rPr>
            </w:pPr>
            <w:r>
              <w:fldChar w:fldCharType="begin"/>
            </w:r>
            <w:r>
              <w:instrText xml:space="preserve"> DOCPROPERTY  Cat  \* MERGEFORMAT </w:instrText>
            </w:r>
            <w:r>
              <w:fldChar w:fldCharType="separate"/>
            </w:r>
            <w:r w:rsidR="0039513F">
              <w:rPr>
                <w:b/>
                <w:noProof/>
              </w:rPr>
              <w:t>F</w:t>
            </w:r>
            <w:r>
              <w:rPr>
                <w:b/>
                <w:noProof/>
              </w:rPr>
              <w:fldChar w:fldCharType="end"/>
            </w:r>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17C49" w:rsidR="0039513F" w:rsidRDefault="00015A35" w:rsidP="0039513F">
            <w:pPr>
              <w:pStyle w:val="CRCoverPage"/>
              <w:spacing w:after="0"/>
              <w:ind w:left="100"/>
              <w:rPr>
                <w:noProof/>
              </w:rPr>
            </w:pPr>
            <w:r>
              <w:fldChar w:fldCharType="begin"/>
            </w:r>
            <w:r>
              <w:instrText xml:space="preserve"> DOCPROPERTY  Release  \* MERGEFORMAT </w:instrText>
            </w:r>
            <w:r>
              <w:fldChar w:fldCharType="separate"/>
            </w:r>
            <w:r w:rsidR="0039513F">
              <w:rPr>
                <w:noProof/>
              </w:rPr>
              <w:t>Rel-1</w:t>
            </w:r>
            <w:r>
              <w:rPr>
                <w:noProof/>
              </w:rPr>
              <w:fldChar w:fldCharType="end"/>
            </w:r>
            <w:r w:rsidR="003951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F90965" w:rsidR="003D5515" w:rsidRPr="00652A6A" w:rsidRDefault="002D14B7" w:rsidP="00652A6A">
            <w:pPr>
              <w:pStyle w:val="CRCoverPage"/>
              <w:spacing w:after="0"/>
              <w:ind w:left="55"/>
              <w:rPr>
                <w:noProof/>
              </w:rPr>
            </w:pPr>
            <w:r>
              <w:rPr>
                <w:noProof/>
                <w:lang w:eastAsia="ko-KR"/>
              </w:rPr>
              <w:t xml:space="preserve">Test coverage for EN-DC including FR2 </w:t>
            </w:r>
            <w:r w:rsidR="003456C0">
              <w:rPr>
                <w:noProof/>
                <w:lang w:eastAsia="ko-KR"/>
              </w:rPr>
              <w:t xml:space="preserve">DL </w:t>
            </w:r>
            <w:r>
              <w:rPr>
                <w:noProof/>
                <w:lang w:eastAsia="ko-KR"/>
              </w:rPr>
              <w:t>CA is insufficient.</w:t>
            </w:r>
            <w:r w:rsidR="0010192A">
              <w:rPr>
                <w:noProof/>
              </w:rPr>
              <w:t xml:space="preserve"> </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652A6A"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4AFC2A" w:rsidR="00C11071" w:rsidRPr="00652A6A" w:rsidRDefault="002D14B7" w:rsidP="005624FC">
            <w:pPr>
              <w:pStyle w:val="CRCoverPage"/>
              <w:spacing w:after="0"/>
              <w:ind w:left="55"/>
              <w:rPr>
                <w:noProof/>
              </w:rPr>
            </w:pPr>
            <w:r>
              <w:rPr>
                <w:noProof/>
              </w:rPr>
              <w:t xml:space="preserve">Define new </w:t>
            </w:r>
            <w:r w:rsidR="003456C0">
              <w:rPr>
                <w:noProof/>
              </w:rPr>
              <w:t xml:space="preserve">REFSENS </w:t>
            </w:r>
            <w:r>
              <w:rPr>
                <w:noProof/>
              </w:rPr>
              <w:t xml:space="preserve">test cases to </w:t>
            </w:r>
            <w:r w:rsidR="003456C0">
              <w:rPr>
                <w:noProof/>
              </w:rPr>
              <w:t xml:space="preserve">cover </w:t>
            </w:r>
            <w:r w:rsidR="003456C0">
              <w:rPr>
                <w:noProof/>
                <w:lang w:eastAsia="ko-KR"/>
              </w:rPr>
              <w:t xml:space="preserve">EN-DC including FR2 DL CA up to </w:t>
            </w:r>
            <w:r w:rsidR="00A30924">
              <w:rPr>
                <w:noProof/>
                <w:lang w:eastAsia="ko-KR"/>
              </w:rPr>
              <w:t xml:space="preserve">8 </w:t>
            </w:r>
            <w:r w:rsidR="003456C0">
              <w:rPr>
                <w:noProof/>
                <w:lang w:eastAsia="ko-KR"/>
              </w:rPr>
              <w:t>NR CCs.</w:t>
            </w: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A10B7" w:rsidR="0039513F" w:rsidRDefault="0039513F" w:rsidP="0039513F">
            <w:pPr>
              <w:pStyle w:val="CRCoverPage"/>
              <w:spacing w:after="0"/>
              <w:ind w:left="100"/>
              <w:rPr>
                <w:noProof/>
              </w:rPr>
            </w:pPr>
            <w:r w:rsidRPr="007A60CE">
              <w:rPr>
                <w:noProof/>
              </w:rPr>
              <w:t>Sp</w:t>
            </w:r>
            <w:r w:rsidR="002D14B7">
              <w:rPr>
                <w:noProof/>
              </w:rPr>
              <w:t>ecification will remain incomplete.</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ACE1A" w:rsidR="0039513F" w:rsidRPr="00E1017D" w:rsidRDefault="002D14B7" w:rsidP="0039513F">
            <w:pPr>
              <w:pStyle w:val="CRCoverPage"/>
              <w:spacing w:after="0"/>
              <w:ind w:left="100"/>
              <w:rPr>
                <w:noProof/>
              </w:rPr>
            </w:pPr>
            <w:r w:rsidRPr="002D14B7">
              <w:t>7.3B.2.4_1.5</w:t>
            </w:r>
            <w:r>
              <w:t xml:space="preserve"> (New), </w:t>
            </w:r>
            <w:r w:rsidRPr="002D14B7">
              <w:t>7.3B.2.4_1.</w:t>
            </w:r>
            <w:r>
              <w:t xml:space="preserve">6 (New), </w:t>
            </w:r>
            <w:r w:rsidRPr="002D14B7">
              <w:t>7.3B.2.4_1.5</w:t>
            </w:r>
            <w:r>
              <w:t xml:space="preserve"> (New)</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35F8F9" w:rsidR="0039513F" w:rsidRDefault="005624FC" w:rsidP="0039513F">
            <w:pPr>
              <w:pStyle w:val="CRCoverPage"/>
              <w:spacing w:after="0"/>
              <w:ind w:left="100"/>
              <w:rPr>
                <w:noProof/>
              </w:rPr>
            </w:pPr>
            <w:r>
              <w:rPr>
                <w:noProof/>
              </w:rPr>
              <w:t xml:space="preserve">This CR is dependent on </w:t>
            </w:r>
            <w:r w:rsidRPr="00272170">
              <w:rPr>
                <w:noProof/>
              </w:rPr>
              <w:t>R5-21</w:t>
            </w:r>
            <w:r w:rsidR="00272170" w:rsidRPr="00272170">
              <w:rPr>
                <w:noProof/>
              </w:rPr>
              <w:t>5523</w:t>
            </w:r>
            <w:r w:rsidRPr="00272170">
              <w:rPr>
                <w:noProof/>
              </w:rPr>
              <w:t xml:space="preserve"> </w:t>
            </w:r>
            <w:r w:rsidR="00272170" w:rsidRPr="00272170">
              <w:rPr>
                <w:noProof/>
              </w:rPr>
              <w:t>endorsement</w:t>
            </w:r>
            <w:r w:rsidR="00272170">
              <w:rPr>
                <w:noProof/>
              </w:rPr>
              <w:t>.</w:t>
            </w: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8863B9" w:rsidRDefault="0039513F" w:rsidP="0039513F">
            <w:pPr>
              <w:pStyle w:val="CRCoverPage"/>
              <w:spacing w:after="0"/>
              <w:ind w:left="100"/>
              <w:rPr>
                <w:noProof/>
                <w:sz w:val="8"/>
                <w:szCs w:val="8"/>
              </w:rPr>
            </w:pPr>
          </w:p>
        </w:tc>
      </w:tr>
      <w:tr w:rsidR="00395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C7300D" w:rsidR="0039513F" w:rsidRDefault="00611E7C" w:rsidP="0039513F">
            <w:pPr>
              <w:pStyle w:val="CRCoverPage"/>
              <w:spacing w:after="0"/>
              <w:ind w:left="100"/>
              <w:rPr>
                <w:noProof/>
              </w:rPr>
            </w:pPr>
            <w:r w:rsidRPr="008E19AC">
              <w:rPr>
                <w:noProof/>
                <w:highlight w:val="yellow"/>
              </w:rPr>
              <w:t>Revision 1: Title inconsistency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52DEB" w14:textId="77777777" w:rsidR="0039513F" w:rsidRDefault="0039513F" w:rsidP="0039513F">
      <w:pPr>
        <w:pStyle w:val="Heading4"/>
        <w:ind w:left="0" w:firstLine="0"/>
        <w:rPr>
          <w:rFonts w:cs="Arial"/>
          <w:color w:val="FF0000"/>
          <w:sz w:val="32"/>
          <w:szCs w:val="32"/>
        </w:rPr>
      </w:pPr>
      <w:r>
        <w:rPr>
          <w:rFonts w:cs="Arial"/>
          <w:color w:val="FF0000"/>
          <w:sz w:val="32"/>
          <w:szCs w:val="32"/>
        </w:rPr>
        <w:lastRenderedPageBreak/>
        <w:t>&lt;&lt; Start of changes &gt;&gt;</w:t>
      </w:r>
    </w:p>
    <w:p w14:paraId="58EDBA07" w14:textId="77777777" w:rsidR="00A87AD4" w:rsidRPr="008E5A3B" w:rsidRDefault="00A87AD4" w:rsidP="00A87AD4">
      <w:pPr>
        <w:pStyle w:val="Heading4"/>
      </w:pPr>
      <w:bookmarkStart w:id="1" w:name="_Toc27475899"/>
      <w:bookmarkStart w:id="2" w:name="_Toc29495391"/>
      <w:bookmarkStart w:id="3" w:name="_Toc36116439"/>
      <w:bookmarkStart w:id="4" w:name="_Toc36118488"/>
      <w:bookmarkStart w:id="5" w:name="_Toc36560603"/>
      <w:bookmarkStart w:id="6" w:name="_Toc43977131"/>
      <w:bookmarkStart w:id="7" w:name="_Toc52213709"/>
      <w:bookmarkStart w:id="8" w:name="_Toc60743174"/>
      <w:bookmarkStart w:id="9" w:name="_Toc68206352"/>
      <w:bookmarkStart w:id="10" w:name="_Toc75972150"/>
      <w:r w:rsidRPr="008E5A3B">
        <w:t>7.3B.2.4_1</w:t>
      </w:r>
      <w:r w:rsidRPr="008E5A3B">
        <w:tab/>
        <w:t>Reference sensitivity for Inter-band EN-DC including FR2 (&gt;1 NR CC)</w:t>
      </w:r>
      <w:bookmarkEnd w:id="1"/>
      <w:bookmarkEnd w:id="2"/>
      <w:bookmarkEnd w:id="3"/>
      <w:bookmarkEnd w:id="4"/>
      <w:bookmarkEnd w:id="5"/>
      <w:bookmarkEnd w:id="6"/>
      <w:bookmarkEnd w:id="7"/>
      <w:bookmarkEnd w:id="8"/>
      <w:bookmarkEnd w:id="9"/>
      <w:bookmarkEnd w:id="10"/>
    </w:p>
    <w:p w14:paraId="33068B0A" w14:textId="77777777" w:rsidR="00A87AD4" w:rsidRPr="008E5A3B" w:rsidRDefault="00A87AD4" w:rsidP="00A87AD4">
      <w:pPr>
        <w:pStyle w:val="Heading5"/>
      </w:pPr>
      <w:bookmarkStart w:id="11" w:name="_Toc43977132"/>
      <w:bookmarkStart w:id="12" w:name="_Toc52213710"/>
      <w:bookmarkStart w:id="13" w:name="_Toc60743175"/>
      <w:bookmarkStart w:id="14" w:name="_Toc68206353"/>
      <w:bookmarkStart w:id="15" w:name="_Toc75972151"/>
      <w:r w:rsidRPr="008E5A3B">
        <w:t>7.3B.2.4_1.1</w:t>
      </w:r>
      <w:r w:rsidRPr="008E5A3B">
        <w:tab/>
        <w:t>Reference sensitivity for Inter-band EN-DC including FR2 (2 NR CCs)</w:t>
      </w:r>
      <w:bookmarkEnd w:id="11"/>
      <w:bookmarkEnd w:id="12"/>
      <w:bookmarkEnd w:id="13"/>
      <w:bookmarkEnd w:id="14"/>
      <w:bookmarkEnd w:id="15"/>
    </w:p>
    <w:p w14:paraId="1D10D913" w14:textId="77777777" w:rsidR="00A87AD4" w:rsidRPr="008E5A3B" w:rsidRDefault="00A87AD4" w:rsidP="00A87AD4">
      <w:pPr>
        <w:pStyle w:val="EditorsNote"/>
      </w:pPr>
      <w:r w:rsidRPr="008E5A3B">
        <w:t>Editor’s note: This clause is incomplete. The following aspects are either missing or not yet determined:</w:t>
      </w:r>
    </w:p>
    <w:p w14:paraId="2A646A99" w14:textId="77777777" w:rsidR="00A87AD4" w:rsidRPr="008E5A3B" w:rsidRDefault="00A87AD4" w:rsidP="00A87AD4">
      <w:pPr>
        <w:pStyle w:val="ListParagraph"/>
        <w:numPr>
          <w:ilvl w:val="0"/>
          <w:numId w:val="2"/>
        </w:numPr>
        <w:spacing w:after="200" w:line="276" w:lineRule="auto"/>
      </w:pPr>
      <w:r w:rsidRPr="008E5A3B">
        <w:rPr>
          <w:rFonts w:eastAsia="Times New Roman"/>
          <w:color w:val="FF0000"/>
          <w:lang w:eastAsia="en-US"/>
        </w:rPr>
        <w:t>Measurement Uncertainties and Test Tolerances for intra-band contiguous CA supporting aggregated BW &gt; 400MHz and for intra-band non-contiguous CA are TBD.</w:t>
      </w:r>
    </w:p>
    <w:p w14:paraId="695A2800"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Measurement Uncertainties and Test Tolerances are FFS for power class 1, 2 and 4.</w:t>
      </w:r>
    </w:p>
    <w:p w14:paraId="42BD7F96"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AD4736F"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Testing of extreme conditions for FR2 is FFS.</w:t>
      </w:r>
    </w:p>
    <w:p w14:paraId="435D5047" w14:textId="77777777" w:rsidR="00A87AD4" w:rsidRPr="008E5A3B" w:rsidRDefault="00A87AD4" w:rsidP="00A87AD4">
      <w:pPr>
        <w:pStyle w:val="H6"/>
      </w:pPr>
      <w:r w:rsidRPr="008E5A3B">
        <w:t>7.3B.2.4_1.1.1</w:t>
      </w:r>
      <w:r w:rsidRPr="008E5A3B">
        <w:tab/>
        <w:t>Test purpose</w:t>
      </w:r>
    </w:p>
    <w:p w14:paraId="6DDD7D72" w14:textId="77777777" w:rsidR="00A87AD4" w:rsidRPr="008E5A3B" w:rsidRDefault="00A87AD4" w:rsidP="00A87AD4">
      <w:r w:rsidRPr="008E5A3B">
        <w:t>Same test purpose as in clause 7.3B.2.4.1.</w:t>
      </w:r>
    </w:p>
    <w:p w14:paraId="65226D75" w14:textId="77777777" w:rsidR="00A87AD4" w:rsidRPr="008E5A3B" w:rsidRDefault="00A87AD4" w:rsidP="00A87AD4">
      <w:pPr>
        <w:pStyle w:val="H6"/>
        <w:rPr>
          <w:rFonts w:eastAsia="DengXian"/>
        </w:rPr>
      </w:pPr>
      <w:r w:rsidRPr="008E5A3B">
        <w:t>7.3B.2.4_1.1.2</w:t>
      </w:r>
      <w:r w:rsidRPr="008E5A3B">
        <w:tab/>
        <w:t>Test applicability</w:t>
      </w:r>
    </w:p>
    <w:p w14:paraId="74CE02D5" w14:textId="77777777" w:rsidR="00A87AD4" w:rsidRPr="008E5A3B" w:rsidRDefault="00A87AD4" w:rsidP="00A87AD4">
      <w:r w:rsidRPr="008E5A3B">
        <w:t>This test case applies to all types of E-UTRA UE release 15 and forward, supporting inter-band EN-DC including FR2 with 2 NR DL CCs.</w:t>
      </w:r>
    </w:p>
    <w:p w14:paraId="1E4FA3B6" w14:textId="77777777" w:rsidR="00A87AD4" w:rsidRPr="008E5A3B" w:rsidRDefault="00A87AD4" w:rsidP="00A87AD4">
      <w:pPr>
        <w:pStyle w:val="H6"/>
      </w:pPr>
      <w:r w:rsidRPr="008E5A3B">
        <w:t>7.3B.2.4_1.1.3</w:t>
      </w:r>
      <w:r w:rsidRPr="008E5A3B">
        <w:tab/>
        <w:t>Minimum conformance requirements</w:t>
      </w:r>
    </w:p>
    <w:p w14:paraId="70483A2E" w14:textId="77777777" w:rsidR="00A87AD4" w:rsidRPr="008E5A3B" w:rsidRDefault="00A87AD4" w:rsidP="00A87AD4">
      <w:r w:rsidRPr="008E5A3B">
        <w:t>Same minimum conformance requirements as in clause 7.3B.1.</w:t>
      </w:r>
    </w:p>
    <w:p w14:paraId="1DECF857" w14:textId="77777777" w:rsidR="00A87AD4" w:rsidRPr="008E5A3B" w:rsidRDefault="00A87AD4" w:rsidP="00A87AD4">
      <w:r w:rsidRPr="008E5A3B">
        <w:t>No exception requirements applicable to NR or LTE. LTE anchor agnostic approach is applied.</w:t>
      </w:r>
    </w:p>
    <w:p w14:paraId="26FFDE60" w14:textId="77777777" w:rsidR="00A87AD4" w:rsidRPr="008E5A3B" w:rsidRDefault="00A87AD4" w:rsidP="00A87AD4">
      <w:pPr>
        <w:pStyle w:val="H6"/>
      </w:pPr>
      <w:r w:rsidRPr="008E5A3B">
        <w:t>7.3B.2.4_1.1.4</w:t>
      </w:r>
      <w:r w:rsidRPr="008E5A3B">
        <w:tab/>
        <w:t>Test description</w:t>
      </w:r>
    </w:p>
    <w:p w14:paraId="4102C844" w14:textId="77777777" w:rsidR="00A87AD4" w:rsidRPr="008E5A3B" w:rsidRDefault="00A87AD4" w:rsidP="00A87AD4">
      <w:r w:rsidRPr="008E5A3B">
        <w:t xml:space="preserve">For inter-band EN-DC including FR2 UE configured as 2 NR DL CCs and 1 LTE DL CC, </w:t>
      </w:r>
      <w:r w:rsidRPr="00C55BA5">
        <w:t xml:space="preserve">the test description of 2DL FR2 CA for reference sensitivity </w:t>
      </w:r>
      <w:r w:rsidRPr="008E5A3B">
        <w:t>is the same as in corresponding clause of clause 7.3A.2.1.4 in TS 38.521-2 [9] with the exceptions described below.</w:t>
      </w:r>
    </w:p>
    <w:p w14:paraId="22C9A5CE" w14:textId="77777777" w:rsidR="00A87AD4" w:rsidRPr="008E5A3B" w:rsidRDefault="00A87AD4" w:rsidP="00A87AD4">
      <w:pPr>
        <w:pStyle w:val="H6"/>
      </w:pPr>
      <w:r w:rsidRPr="008E5A3B">
        <w:t>7.3B.2.4_1.1.4.1</w:t>
      </w:r>
      <w:r w:rsidRPr="008E5A3B">
        <w:tab/>
        <w:t>Initial conditions</w:t>
      </w:r>
    </w:p>
    <w:p w14:paraId="2CEAA628" w14:textId="77777777" w:rsidR="00A87AD4" w:rsidRPr="008E5A3B" w:rsidRDefault="00A87AD4" w:rsidP="00A87AD4">
      <w:r w:rsidRPr="008E5A3B">
        <w:t>Initial conditions are a set of test configurations the UE needs to be tested in and the steps for the SS to take with the UE to reach the correct measurement state.</w:t>
      </w:r>
    </w:p>
    <w:p w14:paraId="40F50999" w14:textId="77777777" w:rsidR="00A87AD4" w:rsidRPr="008E5A3B" w:rsidRDefault="00A87AD4" w:rsidP="00A87AD4">
      <w:r w:rsidRPr="008E5A3B">
        <w:t>The initial test configurations consist of environmental conditions, test frequencies and channel bandwidths based on EN-DC operating bands specified in clause 5.2B.1, channel bandwidths and sub-carrier spacings for the NR cell specified in TS 38.521-2 [9] clause 5.3A and channel bandwidth for the E-UTRA cell are specified in TS 36.521-1 [10] clause 5.4.2 or clause 5.4.2A. All valid configurations shall be tested with applicable test parameters for inter-band EN-DC including FR2 configuration specified in clause 5.5B.5, and the configuration for NR carrier are shown in TS 38.521-2 [9] Table 7.3A.2.1.4.1-1.</w:t>
      </w:r>
    </w:p>
    <w:p w14:paraId="137E0DD9" w14:textId="77777777" w:rsidR="00A87AD4" w:rsidRPr="008E5A3B" w:rsidRDefault="00A87AD4" w:rsidP="00A87AD4">
      <w:r w:rsidRPr="008E5A3B">
        <w:t>For Initial conditions as in clause 7.3A.2.1.4.1 in TS 38.521-2 [9], the following steps will be added to configure E-UTRA component:</w:t>
      </w:r>
    </w:p>
    <w:p w14:paraId="65E5FA72" w14:textId="77777777" w:rsidR="00A87AD4" w:rsidRPr="008E5A3B" w:rsidRDefault="00A87AD4" w:rsidP="00A87AD4">
      <w:pPr>
        <w:pStyle w:val="B1"/>
      </w:pPr>
      <w:r w:rsidRPr="008E5A3B">
        <w:t>2.1.</w:t>
      </w:r>
      <w:r w:rsidRPr="008E5A3B">
        <w:tab/>
        <w:t>The parameter settings for E-UTRA cell are set up according to TS 36.508 [11] clause 4.4.3.</w:t>
      </w:r>
    </w:p>
    <w:p w14:paraId="42C5E598" w14:textId="77777777" w:rsidR="00A87AD4" w:rsidRPr="008E5A3B" w:rsidRDefault="00A87AD4" w:rsidP="00A87AD4">
      <w:pPr>
        <w:pStyle w:val="B1"/>
      </w:pPr>
      <w:r w:rsidRPr="008E5A3B">
        <w:t>3.1.</w:t>
      </w:r>
      <w:r w:rsidRPr="008E5A3B">
        <w:tab/>
        <w:t>The E-UTRA downlink signal level, uplink signal level are configured as per clause 4.7 with parameters set according to Table 4.7-1 and propagation conditions set according to Annex B.0 of TS 36.521-1 [10].</w:t>
      </w:r>
    </w:p>
    <w:p w14:paraId="3D05CD90" w14:textId="77777777" w:rsidR="00A87AD4" w:rsidRPr="008E5A3B" w:rsidRDefault="00A87AD4" w:rsidP="00A87AD4">
      <w:r w:rsidRPr="008E5A3B">
        <w:t>Step 6 of Initial conditions as in clause 7.3A.2.1.4.1 in TS 38.521-2 [9] is replaced by:</w:t>
      </w:r>
    </w:p>
    <w:p w14:paraId="22ABE2E2" w14:textId="77777777" w:rsidR="00A87AD4" w:rsidRPr="008E5A3B" w:rsidRDefault="00A87AD4" w:rsidP="00A87AD4">
      <w:pPr>
        <w:pStyle w:val="B1"/>
      </w:pPr>
      <w:r w:rsidRPr="008E5A3B">
        <w:t>6.</w:t>
      </w:r>
      <w:r w:rsidRPr="008E5A3B">
        <w:tab/>
        <w:t>Ensure the UE is in state RRC_CONNECTED with generic procedure parameters Connectivity EN-DC, DC bearer MCG and SCG, Connected without release On according to TS 38.508-1 [6] clause 4.5.</w:t>
      </w:r>
    </w:p>
    <w:p w14:paraId="372BBC36" w14:textId="77777777" w:rsidR="00A87AD4" w:rsidRPr="008E5A3B" w:rsidRDefault="00A87AD4" w:rsidP="00A87AD4">
      <w:pPr>
        <w:pStyle w:val="H6"/>
      </w:pPr>
      <w:r w:rsidRPr="008E5A3B">
        <w:t>7.3B.2.4_1.1.4.2</w:t>
      </w:r>
      <w:r w:rsidRPr="008E5A3B">
        <w:tab/>
        <w:t>Test Procedure</w:t>
      </w:r>
    </w:p>
    <w:p w14:paraId="23E041BB" w14:textId="77777777" w:rsidR="00A87AD4" w:rsidRPr="008E5A3B" w:rsidRDefault="00A87AD4" w:rsidP="00A87AD4">
      <w:r w:rsidRPr="008E5A3B">
        <w:t>Same test procedure as in clause 7.3A.2.1.4.2 in TS 38.521-2 [9] with the following steps added for E-UTRA component:</w:t>
      </w:r>
    </w:p>
    <w:p w14:paraId="6D465BCD" w14:textId="77777777" w:rsidR="00A87AD4" w:rsidRPr="008E5A3B" w:rsidRDefault="00A87AD4" w:rsidP="00A87AD4">
      <w:r w:rsidRPr="008E5A3B">
        <w:t>1.1</w:t>
      </w:r>
      <w:r w:rsidRPr="008E5A3B">
        <w:tab/>
        <w:t xml:space="preserve">On the E-UTRA carrier, disable periodic and aperiodic CQI reports, disable SRS, set </w:t>
      </w:r>
      <w:proofErr w:type="spellStart"/>
      <w:r w:rsidRPr="008E5A3B">
        <w:rPr>
          <w:i/>
          <w:iCs/>
        </w:rPr>
        <w:t>TimeAlignmentTimerDedicated</w:t>
      </w:r>
      <w:proofErr w:type="spellEnd"/>
      <w:r w:rsidRPr="008E5A3B">
        <w:t xml:space="preserve"> IE to infinity and disable downlink and uplink scheduling, all as per Table 4.7-1 under clause 4.7.</w:t>
      </w:r>
    </w:p>
    <w:p w14:paraId="3F3CC281" w14:textId="77777777" w:rsidR="00A87AD4" w:rsidRPr="008E5A3B" w:rsidRDefault="00A87AD4" w:rsidP="00A87AD4">
      <w:pPr>
        <w:pStyle w:val="H6"/>
      </w:pPr>
      <w:r w:rsidRPr="008E5A3B">
        <w:t>7.3B.2.4_1.1.4.3</w:t>
      </w:r>
      <w:r w:rsidRPr="008E5A3B">
        <w:tab/>
        <w:t>Message contents</w:t>
      </w:r>
    </w:p>
    <w:p w14:paraId="18FEB298" w14:textId="77777777" w:rsidR="00A87AD4" w:rsidRPr="008E5A3B" w:rsidRDefault="00A87AD4" w:rsidP="00A87AD4">
      <w:r w:rsidRPr="008E5A3B">
        <w:t>Message contents are according to TS 38.508-1 [6] clause 4.6.1.</w:t>
      </w:r>
    </w:p>
    <w:p w14:paraId="7E1641FD" w14:textId="77777777" w:rsidR="00A87AD4" w:rsidRPr="008E5A3B" w:rsidRDefault="00A87AD4" w:rsidP="00A87AD4">
      <w:pPr>
        <w:pStyle w:val="H6"/>
      </w:pPr>
      <w:r w:rsidRPr="008E5A3B">
        <w:t>7.3B.2.4_1.1.5</w:t>
      </w:r>
      <w:r w:rsidRPr="008E5A3B">
        <w:tab/>
        <w:t>Test requirement</w:t>
      </w:r>
    </w:p>
    <w:p w14:paraId="36EE7FC5" w14:textId="77777777" w:rsidR="00A87AD4" w:rsidRPr="008E5A3B" w:rsidRDefault="00A87AD4" w:rsidP="00A87AD4">
      <w:r w:rsidRPr="008E5A3B">
        <w:t>For each NR component carrier, the test requirement is the same as in clause 7.3A.2.1.5 in TS 38.521-2 [9].</w:t>
      </w:r>
    </w:p>
    <w:p w14:paraId="76A881F4" w14:textId="77777777" w:rsidR="00A87AD4" w:rsidRPr="008E5A3B" w:rsidRDefault="00A87AD4" w:rsidP="00A87AD4">
      <w:pPr>
        <w:pStyle w:val="Heading5"/>
      </w:pPr>
      <w:bookmarkStart w:id="16" w:name="_Toc43977133"/>
      <w:bookmarkStart w:id="17" w:name="_Toc52213711"/>
      <w:bookmarkStart w:id="18" w:name="_Toc60743176"/>
      <w:bookmarkStart w:id="19" w:name="_Toc68206354"/>
      <w:bookmarkStart w:id="20" w:name="_Toc75972152"/>
      <w:r w:rsidRPr="008E5A3B">
        <w:t>7.3B.2.4_1.2</w:t>
      </w:r>
      <w:r w:rsidRPr="008E5A3B">
        <w:tab/>
        <w:t>Reference sensitivity for Inter-band EN-DC including FR2 (3 NR CCs)</w:t>
      </w:r>
      <w:bookmarkEnd w:id="16"/>
      <w:bookmarkEnd w:id="17"/>
      <w:bookmarkEnd w:id="18"/>
      <w:bookmarkEnd w:id="19"/>
      <w:bookmarkEnd w:id="20"/>
    </w:p>
    <w:p w14:paraId="398E623B" w14:textId="77777777" w:rsidR="00A87AD4" w:rsidRPr="008E5A3B" w:rsidRDefault="00A87AD4" w:rsidP="00A87AD4">
      <w:pPr>
        <w:pStyle w:val="EditorsNote"/>
      </w:pPr>
      <w:r w:rsidRPr="008E5A3B">
        <w:t>Editor’s note: This clause is incomplete. The following aspects are either missing or not yet determined:</w:t>
      </w:r>
    </w:p>
    <w:p w14:paraId="265B3D30" w14:textId="77777777" w:rsidR="00A87AD4" w:rsidRPr="008E5A3B" w:rsidRDefault="00A87AD4" w:rsidP="00A87AD4">
      <w:pPr>
        <w:pStyle w:val="ListParagraph"/>
        <w:numPr>
          <w:ilvl w:val="0"/>
          <w:numId w:val="2"/>
        </w:numPr>
        <w:spacing w:after="200" w:line="276" w:lineRule="auto"/>
      </w:pPr>
      <w:r w:rsidRPr="008E5A3B">
        <w:rPr>
          <w:rFonts w:eastAsia="Times New Roman"/>
          <w:color w:val="FF0000"/>
          <w:lang w:eastAsia="en-US"/>
        </w:rPr>
        <w:t>Measurement Uncertainties and Test Tolerances for intra-band contiguous CA supporting aggregated BW &gt; 400MHz and for intra-band non-contiguous CA are TBD.</w:t>
      </w:r>
    </w:p>
    <w:p w14:paraId="1547266B"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Measurement Uncertainties and Test Tolerances are FFS for power class 1, 2 and 4.</w:t>
      </w:r>
    </w:p>
    <w:p w14:paraId="65999163"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4F6B7DD9"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Testing of extreme conditions for FR2 is FFS.</w:t>
      </w:r>
    </w:p>
    <w:p w14:paraId="69C7C379" w14:textId="77777777" w:rsidR="00A87AD4" w:rsidRPr="008E5A3B" w:rsidRDefault="00A87AD4" w:rsidP="00A87AD4">
      <w:pPr>
        <w:pStyle w:val="H6"/>
      </w:pPr>
      <w:r w:rsidRPr="008E5A3B">
        <w:t>7.3B.2.4_1.2.1</w:t>
      </w:r>
      <w:r w:rsidRPr="008E5A3B">
        <w:tab/>
        <w:t>Test purpose</w:t>
      </w:r>
    </w:p>
    <w:p w14:paraId="2FA2EA66" w14:textId="77777777" w:rsidR="00A87AD4" w:rsidRPr="008E5A3B" w:rsidRDefault="00A87AD4" w:rsidP="00A87AD4">
      <w:r w:rsidRPr="008E5A3B">
        <w:t>Same test purpose as in clause 7.3B.2.4_1.1.1.</w:t>
      </w:r>
    </w:p>
    <w:p w14:paraId="1807250C" w14:textId="77777777" w:rsidR="00A87AD4" w:rsidRPr="008E5A3B" w:rsidRDefault="00A87AD4" w:rsidP="00A87AD4">
      <w:pPr>
        <w:pStyle w:val="H6"/>
      </w:pPr>
      <w:r w:rsidRPr="008E5A3B">
        <w:t>7.3B.2.4_1.2.2</w:t>
      </w:r>
      <w:r w:rsidRPr="008E5A3B">
        <w:tab/>
        <w:t>Test applicability</w:t>
      </w:r>
    </w:p>
    <w:p w14:paraId="6524F69A" w14:textId="77777777" w:rsidR="00A87AD4" w:rsidRPr="008E5A3B" w:rsidRDefault="00A87AD4" w:rsidP="00A87AD4">
      <w:r w:rsidRPr="008E5A3B">
        <w:t xml:space="preserve">This test case applies to all types of E-UTRA UE release 15 and forward, supporting inter-band EN-DC including FR2 with </w:t>
      </w:r>
      <w:r w:rsidRPr="008E5A3B">
        <w:rPr>
          <w:rFonts w:eastAsia="SimSun"/>
        </w:rPr>
        <w:t>3 NR DL CC</w:t>
      </w:r>
      <w:r w:rsidRPr="008E5A3B">
        <w:t>.</w:t>
      </w:r>
    </w:p>
    <w:p w14:paraId="56156974" w14:textId="77777777" w:rsidR="00A87AD4" w:rsidRPr="008E5A3B" w:rsidRDefault="00A87AD4" w:rsidP="00A87AD4">
      <w:pPr>
        <w:pStyle w:val="H6"/>
      </w:pPr>
      <w:r w:rsidRPr="008E5A3B">
        <w:t>7.3B.2.4_1.2.3</w:t>
      </w:r>
      <w:r w:rsidRPr="008E5A3B">
        <w:tab/>
        <w:t>Minimum conformance requirements</w:t>
      </w:r>
    </w:p>
    <w:p w14:paraId="0E7B7C7B" w14:textId="77777777" w:rsidR="00A87AD4" w:rsidRPr="008E5A3B" w:rsidRDefault="00A87AD4" w:rsidP="00A87AD4">
      <w:r w:rsidRPr="008E5A3B">
        <w:t>Same minimum conformance requirements as in clause 7.3B.2.4_1.1.3.</w:t>
      </w:r>
    </w:p>
    <w:p w14:paraId="32633F65" w14:textId="77777777" w:rsidR="00A87AD4" w:rsidRPr="008E5A3B" w:rsidRDefault="00A87AD4" w:rsidP="00A87AD4">
      <w:r w:rsidRPr="008E5A3B">
        <w:t>No exception requirements applicable to NR or LTE. LTE anchor agnostic approach is applied.</w:t>
      </w:r>
    </w:p>
    <w:p w14:paraId="2483CED3" w14:textId="77777777" w:rsidR="00A87AD4" w:rsidRPr="008E5A3B" w:rsidRDefault="00A87AD4" w:rsidP="00A87AD4">
      <w:pPr>
        <w:pStyle w:val="H6"/>
      </w:pPr>
      <w:r w:rsidRPr="008E5A3B">
        <w:t>7.3B.2.4_1.2.4</w:t>
      </w:r>
      <w:r w:rsidRPr="008E5A3B">
        <w:tab/>
        <w:t>Test description</w:t>
      </w:r>
    </w:p>
    <w:p w14:paraId="6FA232EA" w14:textId="77777777" w:rsidR="00A87AD4" w:rsidRPr="008E5A3B" w:rsidRDefault="00A87AD4" w:rsidP="00A87AD4">
      <w:r w:rsidRPr="008E5A3B">
        <w:t>For inter-band EN-DC including FR2 UE configured as 3 NR DL CCs and 1 LTE DL CC, the test description of 3DL FR2 CA for reference sensitivity is the same as in corresponding clause of clause 7.3A.2.2.4 in TS 38.521-2 [9], with the exceptions described in clause 7.3B.2.4_1.1.4.1 and clause 7.3B.2.4_1.1.4.2.</w:t>
      </w:r>
    </w:p>
    <w:p w14:paraId="3C88390A" w14:textId="77777777" w:rsidR="00A87AD4" w:rsidRPr="008E5A3B" w:rsidRDefault="00A87AD4" w:rsidP="00A87AD4">
      <w:pPr>
        <w:pStyle w:val="H6"/>
      </w:pPr>
      <w:r w:rsidRPr="008E5A3B">
        <w:t>7.3B.2.4_1.2.5</w:t>
      </w:r>
      <w:r w:rsidRPr="008E5A3B">
        <w:tab/>
        <w:t>Test requirement</w:t>
      </w:r>
    </w:p>
    <w:p w14:paraId="5100FC30" w14:textId="77777777" w:rsidR="00A87AD4" w:rsidRPr="008E5A3B" w:rsidRDefault="00A87AD4" w:rsidP="00A87AD4">
      <w:r w:rsidRPr="008E5A3B">
        <w:t>For each NR component carrier, the test requirement is the same as in clause 7.3A.2.1.5 in TS 38.521-2 [9].</w:t>
      </w:r>
    </w:p>
    <w:p w14:paraId="2DD7A930" w14:textId="77777777" w:rsidR="00A87AD4" w:rsidRPr="008E5A3B" w:rsidRDefault="00A87AD4" w:rsidP="00A87AD4">
      <w:pPr>
        <w:pStyle w:val="Heading5"/>
      </w:pPr>
      <w:bookmarkStart w:id="21" w:name="_Toc43977134"/>
      <w:bookmarkStart w:id="22" w:name="_Toc52213712"/>
      <w:bookmarkStart w:id="23" w:name="_Toc60743177"/>
      <w:bookmarkStart w:id="24" w:name="_Toc68206355"/>
      <w:bookmarkStart w:id="25" w:name="_Toc75972153"/>
      <w:r w:rsidRPr="008E5A3B">
        <w:t>7.3B.2.4_1.3</w:t>
      </w:r>
      <w:r w:rsidRPr="008E5A3B">
        <w:tab/>
        <w:t>Reference sensitivity for Inter-band EN-DC including FR2 (4 NR CCs)</w:t>
      </w:r>
      <w:bookmarkEnd w:id="21"/>
      <w:bookmarkEnd w:id="22"/>
      <w:bookmarkEnd w:id="23"/>
      <w:bookmarkEnd w:id="24"/>
      <w:bookmarkEnd w:id="25"/>
    </w:p>
    <w:p w14:paraId="4582518E" w14:textId="77777777" w:rsidR="00A87AD4" w:rsidRPr="008E5A3B" w:rsidRDefault="00A87AD4" w:rsidP="00A87AD4">
      <w:pPr>
        <w:pStyle w:val="EditorsNote"/>
      </w:pPr>
      <w:r w:rsidRPr="008E5A3B">
        <w:t>Editor’s note: This clause is incomplete. The following aspects are either missing or not yet determined:</w:t>
      </w:r>
    </w:p>
    <w:p w14:paraId="337F9A7D" w14:textId="77777777" w:rsidR="00A87AD4" w:rsidRPr="008E5A3B" w:rsidRDefault="00A87AD4" w:rsidP="00A87AD4">
      <w:pPr>
        <w:pStyle w:val="ListParagraph"/>
        <w:numPr>
          <w:ilvl w:val="0"/>
          <w:numId w:val="2"/>
        </w:numPr>
        <w:spacing w:after="200" w:line="276" w:lineRule="auto"/>
      </w:pPr>
      <w:r w:rsidRPr="008E5A3B">
        <w:rPr>
          <w:rFonts w:eastAsia="Times New Roman"/>
          <w:color w:val="FF0000"/>
          <w:lang w:eastAsia="en-US"/>
        </w:rPr>
        <w:t>Measurement Uncertainties and Test Tolerances for intra-band contiguous CA supporting aggregated BW &gt; 400MHz and for intra-band non-contiguous CA are TBD.</w:t>
      </w:r>
    </w:p>
    <w:p w14:paraId="41568873"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Measurement Uncertainties and Test Tolerances are FFS for power class 1, 2 and 4.</w:t>
      </w:r>
    </w:p>
    <w:p w14:paraId="2FBD71DB"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11C59C61"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Testing of extreme conditions for FR2 is FFS.</w:t>
      </w:r>
    </w:p>
    <w:p w14:paraId="650CE318" w14:textId="77777777" w:rsidR="00A87AD4" w:rsidRPr="008E5A3B" w:rsidRDefault="00A87AD4" w:rsidP="00A87AD4">
      <w:pPr>
        <w:pStyle w:val="H6"/>
      </w:pPr>
      <w:r w:rsidRPr="008E5A3B">
        <w:t>7.3B.2.4_1.3.1</w:t>
      </w:r>
      <w:r w:rsidRPr="008E5A3B">
        <w:tab/>
        <w:t>Test purpose</w:t>
      </w:r>
    </w:p>
    <w:p w14:paraId="3A70EFDA" w14:textId="77777777" w:rsidR="00A87AD4" w:rsidRPr="008E5A3B" w:rsidRDefault="00A87AD4" w:rsidP="00A87AD4">
      <w:r w:rsidRPr="008E5A3B">
        <w:t>Same test purpose as in clause 7.3B.2.4_1.1.1.</w:t>
      </w:r>
    </w:p>
    <w:p w14:paraId="19AE59C3" w14:textId="77777777" w:rsidR="00A87AD4" w:rsidRPr="008E5A3B" w:rsidRDefault="00A87AD4" w:rsidP="00A87AD4">
      <w:pPr>
        <w:pStyle w:val="H6"/>
      </w:pPr>
      <w:r w:rsidRPr="008E5A3B">
        <w:t>7.3B.2.4_1.3.2</w:t>
      </w:r>
      <w:r w:rsidRPr="008E5A3B">
        <w:tab/>
        <w:t>Test applicability</w:t>
      </w:r>
    </w:p>
    <w:p w14:paraId="50B63FF7" w14:textId="77777777" w:rsidR="00A87AD4" w:rsidRPr="008E5A3B" w:rsidRDefault="00A87AD4" w:rsidP="00A87AD4">
      <w:r w:rsidRPr="008E5A3B">
        <w:t xml:space="preserve">This test case applies to all types of E-UTRA UE release 15 and forward, supporting inter-band EN-DC including FR2 with </w:t>
      </w:r>
      <w:r w:rsidRPr="008E5A3B">
        <w:rPr>
          <w:rFonts w:eastAsia="SimSun"/>
        </w:rPr>
        <w:t>4 NR DL CCs</w:t>
      </w:r>
      <w:r w:rsidRPr="008E5A3B">
        <w:t>.</w:t>
      </w:r>
    </w:p>
    <w:p w14:paraId="7AC0D46C" w14:textId="77777777" w:rsidR="00A87AD4" w:rsidRPr="008E5A3B" w:rsidRDefault="00A87AD4" w:rsidP="00A87AD4">
      <w:pPr>
        <w:pStyle w:val="H6"/>
      </w:pPr>
      <w:r w:rsidRPr="008E5A3B">
        <w:t>7.3B.2.4_1.3.3</w:t>
      </w:r>
      <w:r w:rsidRPr="008E5A3B">
        <w:tab/>
        <w:t>Minimum conformance requirements</w:t>
      </w:r>
    </w:p>
    <w:p w14:paraId="52A23070" w14:textId="77777777" w:rsidR="00A87AD4" w:rsidRPr="008E5A3B" w:rsidRDefault="00A87AD4" w:rsidP="00A87AD4">
      <w:r w:rsidRPr="008E5A3B">
        <w:t>Same minimum conformance requirements as in clause 7.3B.2.4_1.1.3.</w:t>
      </w:r>
    </w:p>
    <w:p w14:paraId="3329269C" w14:textId="77777777" w:rsidR="00A87AD4" w:rsidRPr="008E5A3B" w:rsidRDefault="00A87AD4" w:rsidP="00A87AD4">
      <w:r w:rsidRPr="008E5A3B">
        <w:t>No exception requirements applicable to NR or LTE. LTE anchor agnostic approach is applied.</w:t>
      </w:r>
    </w:p>
    <w:p w14:paraId="4CBAF40E" w14:textId="77777777" w:rsidR="00A87AD4" w:rsidRPr="008E5A3B" w:rsidRDefault="00A87AD4" w:rsidP="00A87AD4">
      <w:pPr>
        <w:pStyle w:val="H6"/>
      </w:pPr>
      <w:r w:rsidRPr="008E5A3B">
        <w:t>7.3B.2.4_1.3.4</w:t>
      </w:r>
      <w:r w:rsidRPr="008E5A3B">
        <w:tab/>
        <w:t>Test description</w:t>
      </w:r>
    </w:p>
    <w:p w14:paraId="3B319E91" w14:textId="77777777" w:rsidR="00A87AD4" w:rsidRPr="008E5A3B" w:rsidRDefault="00A87AD4" w:rsidP="00A87AD4">
      <w:r w:rsidRPr="00C55BA5">
        <w:t xml:space="preserve">For </w:t>
      </w:r>
      <w:r w:rsidRPr="008E5A3B">
        <w:t xml:space="preserve">inter-band </w:t>
      </w:r>
      <w:r w:rsidRPr="00C55BA5">
        <w:t xml:space="preserve">EN-DC </w:t>
      </w:r>
      <w:r w:rsidRPr="008E5A3B">
        <w:t>including FR2 UE configured as</w:t>
      </w:r>
      <w:r w:rsidRPr="00C55BA5">
        <w:t xml:space="preserve"> 4 NR DL CCs and 1 LTE DL</w:t>
      </w:r>
      <w:r w:rsidRPr="008E5A3B">
        <w:t xml:space="preserve"> CC, the test description of 4DL FR2 CA for reference sensitivity is the same as in corresponding clause of clause 7.3A.2.3.4 in TS 38.521-2 [9], with the exceptions described in clause 7.3B.2.4_1.1.4.1 and clause 7.3B.2.4_1.1.4.2.</w:t>
      </w:r>
    </w:p>
    <w:p w14:paraId="799D0693" w14:textId="77777777" w:rsidR="00A87AD4" w:rsidRPr="008E5A3B" w:rsidRDefault="00A87AD4" w:rsidP="00A87AD4">
      <w:pPr>
        <w:pStyle w:val="H6"/>
      </w:pPr>
      <w:r w:rsidRPr="008E5A3B">
        <w:t>7.3B.2.4_1.3.5</w:t>
      </w:r>
      <w:r w:rsidRPr="008E5A3B">
        <w:tab/>
        <w:t>Test requirement</w:t>
      </w:r>
    </w:p>
    <w:p w14:paraId="181236CE" w14:textId="77777777" w:rsidR="00A87AD4" w:rsidRPr="008E5A3B" w:rsidRDefault="00A87AD4" w:rsidP="00A87AD4">
      <w:r w:rsidRPr="008E5A3B">
        <w:t>For each NR component carrier, the test requirement is the same as in clause 7.3A.2.1.5 in TS 38.521-2 [9].</w:t>
      </w:r>
    </w:p>
    <w:p w14:paraId="0DCD4AFD" w14:textId="77777777" w:rsidR="00A87AD4" w:rsidRPr="008E5A3B" w:rsidRDefault="00A87AD4" w:rsidP="00A87AD4">
      <w:pPr>
        <w:pStyle w:val="Heading5"/>
      </w:pPr>
      <w:bookmarkStart w:id="26" w:name="_Toc43977135"/>
      <w:bookmarkStart w:id="27" w:name="_Toc52213713"/>
      <w:bookmarkStart w:id="28" w:name="_Toc60743178"/>
      <w:bookmarkStart w:id="29" w:name="_Toc68206356"/>
      <w:bookmarkStart w:id="30" w:name="_Toc75972154"/>
      <w:r w:rsidRPr="008E5A3B">
        <w:t>7.3B.2.4_1.4</w:t>
      </w:r>
      <w:r w:rsidRPr="008E5A3B">
        <w:tab/>
        <w:t>Reference sensitivity for Inter-band EN-DC including FR2 (5 NR CCs)</w:t>
      </w:r>
      <w:bookmarkEnd w:id="26"/>
      <w:bookmarkEnd w:id="27"/>
      <w:bookmarkEnd w:id="28"/>
      <w:bookmarkEnd w:id="29"/>
      <w:bookmarkEnd w:id="30"/>
    </w:p>
    <w:p w14:paraId="17C290B2" w14:textId="77777777" w:rsidR="00A87AD4" w:rsidRPr="008E5A3B" w:rsidRDefault="00A87AD4" w:rsidP="00A87AD4">
      <w:pPr>
        <w:pStyle w:val="EditorsNote"/>
      </w:pPr>
      <w:r w:rsidRPr="008E5A3B">
        <w:t>Editor’s note: This clause is incomplete. The following aspects are either missing or not yet determined:</w:t>
      </w:r>
    </w:p>
    <w:p w14:paraId="1E35CCC4"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Measurement Uncertainties and Test Tolerances are FFS.</w:t>
      </w:r>
    </w:p>
    <w:p w14:paraId="10FD355A"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5CF46F5F"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Testing of extreme conditions for FR2 is FFS.</w:t>
      </w:r>
    </w:p>
    <w:p w14:paraId="286179C3" w14:textId="77777777" w:rsidR="00A87AD4" w:rsidRPr="008E5A3B" w:rsidRDefault="00A87AD4" w:rsidP="00A87AD4">
      <w:pPr>
        <w:pStyle w:val="H6"/>
      </w:pPr>
      <w:r w:rsidRPr="008E5A3B">
        <w:t>7.3B.2.4_1.4.1</w:t>
      </w:r>
      <w:r w:rsidRPr="008E5A3B">
        <w:tab/>
        <w:t>Test purpose</w:t>
      </w:r>
    </w:p>
    <w:p w14:paraId="3E88F70C" w14:textId="77777777" w:rsidR="00A87AD4" w:rsidRPr="008E5A3B" w:rsidRDefault="00A87AD4" w:rsidP="00A87AD4">
      <w:r w:rsidRPr="008E5A3B">
        <w:t>Same test purpose as in clause 7.3B.2.4_1.1.1.</w:t>
      </w:r>
    </w:p>
    <w:p w14:paraId="277A4C98" w14:textId="77777777" w:rsidR="00A87AD4" w:rsidRPr="008E5A3B" w:rsidRDefault="00A87AD4" w:rsidP="00A87AD4">
      <w:pPr>
        <w:pStyle w:val="H6"/>
      </w:pPr>
      <w:r w:rsidRPr="008E5A3B">
        <w:t>7.3B.2.4_1.4.2</w:t>
      </w:r>
      <w:r w:rsidRPr="008E5A3B">
        <w:tab/>
        <w:t>Test applicability</w:t>
      </w:r>
    </w:p>
    <w:p w14:paraId="19D936C4" w14:textId="77777777" w:rsidR="00A87AD4" w:rsidRPr="008E5A3B" w:rsidRDefault="00A87AD4" w:rsidP="00A87AD4">
      <w:r w:rsidRPr="008E5A3B">
        <w:t xml:space="preserve">This test case applies to all types of E-UTRA UE release 15 and forward, supporting inter-band EN-DC including FR2 with </w:t>
      </w:r>
      <w:r w:rsidRPr="008E5A3B">
        <w:rPr>
          <w:rFonts w:eastAsia="SimSun"/>
        </w:rPr>
        <w:t xml:space="preserve">5 NR DL </w:t>
      </w:r>
      <w:r w:rsidRPr="008E5A3B">
        <w:t>CCs.</w:t>
      </w:r>
    </w:p>
    <w:p w14:paraId="3D16C4FC" w14:textId="77777777" w:rsidR="00A87AD4" w:rsidRPr="008E5A3B" w:rsidRDefault="00A87AD4" w:rsidP="00A87AD4">
      <w:pPr>
        <w:pStyle w:val="H6"/>
      </w:pPr>
      <w:r w:rsidRPr="008E5A3B">
        <w:t>7.3B.2.4_1.4.3</w:t>
      </w:r>
      <w:r w:rsidRPr="008E5A3B">
        <w:tab/>
        <w:t>Minimum conformance requirements</w:t>
      </w:r>
    </w:p>
    <w:p w14:paraId="2D8FD1D6" w14:textId="77777777" w:rsidR="00A87AD4" w:rsidRPr="008E5A3B" w:rsidRDefault="00A87AD4" w:rsidP="00A87AD4">
      <w:r w:rsidRPr="008E5A3B">
        <w:t>Same minimum conformance requirements as in clause 7.3B.2.4_1.1.3.</w:t>
      </w:r>
    </w:p>
    <w:p w14:paraId="0171D3DD" w14:textId="77777777" w:rsidR="00A87AD4" w:rsidRPr="008E5A3B" w:rsidRDefault="00A87AD4" w:rsidP="00A87AD4">
      <w:r w:rsidRPr="008E5A3B">
        <w:t>No exception requirements applicable to NR or LTE. LTE anchor agnostic approach is applied.</w:t>
      </w:r>
    </w:p>
    <w:p w14:paraId="06D985F4" w14:textId="77777777" w:rsidR="00A87AD4" w:rsidRPr="008E5A3B" w:rsidRDefault="00A87AD4" w:rsidP="00A87AD4">
      <w:pPr>
        <w:pStyle w:val="H6"/>
      </w:pPr>
      <w:r w:rsidRPr="008E5A3B">
        <w:t>7.3B.2.4_1.4.4</w:t>
      </w:r>
      <w:r w:rsidRPr="008E5A3B">
        <w:tab/>
        <w:t>Test description</w:t>
      </w:r>
    </w:p>
    <w:p w14:paraId="61F48BC0" w14:textId="77777777" w:rsidR="00A87AD4" w:rsidRPr="008E5A3B" w:rsidRDefault="00A87AD4" w:rsidP="00A87AD4">
      <w:r w:rsidRPr="008E5A3B">
        <w:t>For inter-band EN-DC including FR2 configured as 5 NR DL CCs and 1LTE DL CC, the test description of 5DL FR2 CA for reference sensitivity is the same as in corresponding clause of clause 7.3A.2.4.4 in TS 38.521-2 [9], with the exceptions described in clause 7.3B.2.4_1.1.4.1 and clause 7.3B.2.4_1.1.4.2.</w:t>
      </w:r>
    </w:p>
    <w:p w14:paraId="7DA22D3C" w14:textId="77777777" w:rsidR="00A87AD4" w:rsidRPr="008E5A3B" w:rsidRDefault="00A87AD4" w:rsidP="00A87AD4">
      <w:pPr>
        <w:pStyle w:val="H6"/>
      </w:pPr>
      <w:r w:rsidRPr="008E5A3B">
        <w:t>7.3B.2.4_1.4.5</w:t>
      </w:r>
      <w:r w:rsidRPr="008E5A3B">
        <w:tab/>
        <w:t>Test requirement</w:t>
      </w:r>
    </w:p>
    <w:p w14:paraId="51AE4F48" w14:textId="2335D5D3" w:rsidR="00A87AD4" w:rsidRDefault="00A87AD4" w:rsidP="00A87AD4">
      <w:pPr>
        <w:rPr>
          <w:ins w:id="31" w:author="Flores Fernandez" w:date="2021-07-23T18:29:00Z"/>
        </w:rPr>
      </w:pPr>
      <w:r w:rsidRPr="008E5A3B">
        <w:t>For each NR component carrier, the test requirement is the same as in clause 7.3A.2.1.5 in TS 38.521-2 [9].</w:t>
      </w:r>
    </w:p>
    <w:p w14:paraId="604C6316" w14:textId="0389B77C" w:rsidR="009D268E" w:rsidRPr="008E5A3B" w:rsidRDefault="009D268E" w:rsidP="009D268E">
      <w:pPr>
        <w:pStyle w:val="Heading5"/>
        <w:rPr>
          <w:ins w:id="32" w:author="Flores Fernandez" w:date="2021-07-23T18:29:00Z"/>
        </w:rPr>
      </w:pPr>
      <w:ins w:id="33" w:author="Flores Fernandez" w:date="2021-07-23T18:29:00Z">
        <w:r w:rsidRPr="008E5A3B">
          <w:t>7.3B.2.4_1.</w:t>
        </w:r>
        <w:r w:rsidR="00623D3B">
          <w:t>5</w:t>
        </w:r>
        <w:r w:rsidRPr="008E5A3B">
          <w:tab/>
          <w:t>Reference sensitivity for Inter-band EN-DC including FR2 (</w:t>
        </w:r>
      </w:ins>
      <w:ins w:id="34" w:author="Flores Fernandez" w:date="2021-07-23T18:30:00Z">
        <w:r w:rsidR="00623D3B">
          <w:t>6</w:t>
        </w:r>
      </w:ins>
      <w:ins w:id="35" w:author="Flores Fernandez" w:date="2021-07-23T18:29:00Z">
        <w:r w:rsidRPr="008E5A3B">
          <w:t xml:space="preserve"> NR CCs)</w:t>
        </w:r>
      </w:ins>
    </w:p>
    <w:p w14:paraId="6D822153" w14:textId="77777777" w:rsidR="009D268E" w:rsidRPr="008E5A3B" w:rsidRDefault="009D268E" w:rsidP="009D268E">
      <w:pPr>
        <w:pStyle w:val="EditorsNote"/>
        <w:rPr>
          <w:ins w:id="36" w:author="Flores Fernandez" w:date="2021-07-23T18:29:00Z"/>
        </w:rPr>
      </w:pPr>
      <w:ins w:id="37" w:author="Flores Fernandez" w:date="2021-07-23T18:29:00Z">
        <w:r w:rsidRPr="008E5A3B">
          <w:t>Editor’s note: This clause is incomplete. The following aspects are either missing or not yet determined:</w:t>
        </w:r>
      </w:ins>
    </w:p>
    <w:p w14:paraId="3445614B" w14:textId="77777777" w:rsidR="009D268E" w:rsidRPr="008E5A3B" w:rsidRDefault="009D268E" w:rsidP="009D268E">
      <w:pPr>
        <w:pStyle w:val="EditorsNote"/>
        <w:numPr>
          <w:ilvl w:val="0"/>
          <w:numId w:val="2"/>
        </w:numPr>
        <w:overflowPunct w:val="0"/>
        <w:autoSpaceDE w:val="0"/>
        <w:autoSpaceDN w:val="0"/>
        <w:adjustRightInd w:val="0"/>
        <w:textAlignment w:val="baseline"/>
        <w:rPr>
          <w:ins w:id="38" w:author="Flores Fernandez" w:date="2021-07-23T18:29:00Z"/>
        </w:rPr>
      </w:pPr>
      <w:ins w:id="39" w:author="Flores Fernandez" w:date="2021-07-23T18:29:00Z">
        <w:r w:rsidRPr="008E5A3B">
          <w:t>Measurement Uncertainties and Test Tolerances are FFS.</w:t>
        </w:r>
      </w:ins>
    </w:p>
    <w:p w14:paraId="64B242B3" w14:textId="77777777" w:rsidR="009D268E" w:rsidRPr="008E5A3B" w:rsidRDefault="009D268E" w:rsidP="009D268E">
      <w:pPr>
        <w:pStyle w:val="EditorsNote"/>
        <w:numPr>
          <w:ilvl w:val="0"/>
          <w:numId w:val="2"/>
        </w:numPr>
        <w:overflowPunct w:val="0"/>
        <w:autoSpaceDE w:val="0"/>
        <w:autoSpaceDN w:val="0"/>
        <w:adjustRightInd w:val="0"/>
        <w:textAlignment w:val="baseline"/>
        <w:rPr>
          <w:ins w:id="40" w:author="Flores Fernandez" w:date="2021-07-23T18:29:00Z"/>
        </w:rPr>
      </w:pPr>
      <w:ins w:id="41" w:author="Flores Fernandez" w:date="2021-07-23T18:29:00Z">
        <w:r w:rsidRPr="008E5A3B">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ins>
    </w:p>
    <w:p w14:paraId="25B5BFAB" w14:textId="77777777" w:rsidR="009D268E" w:rsidRPr="008E5A3B" w:rsidRDefault="009D268E" w:rsidP="009D268E">
      <w:pPr>
        <w:pStyle w:val="EditorsNote"/>
        <w:numPr>
          <w:ilvl w:val="0"/>
          <w:numId w:val="2"/>
        </w:numPr>
        <w:overflowPunct w:val="0"/>
        <w:autoSpaceDE w:val="0"/>
        <w:autoSpaceDN w:val="0"/>
        <w:adjustRightInd w:val="0"/>
        <w:textAlignment w:val="baseline"/>
        <w:rPr>
          <w:ins w:id="42" w:author="Flores Fernandez" w:date="2021-07-23T18:29:00Z"/>
        </w:rPr>
      </w:pPr>
      <w:ins w:id="43" w:author="Flores Fernandez" w:date="2021-07-23T18:29:00Z">
        <w:r w:rsidRPr="008E5A3B">
          <w:t>Testing of extreme conditions for FR2 is FFS.</w:t>
        </w:r>
      </w:ins>
    </w:p>
    <w:p w14:paraId="4886D983" w14:textId="7C582994" w:rsidR="009D268E" w:rsidRPr="008E5A3B" w:rsidRDefault="009D268E" w:rsidP="009D268E">
      <w:pPr>
        <w:pStyle w:val="H6"/>
        <w:rPr>
          <w:ins w:id="44" w:author="Flores Fernandez" w:date="2021-07-23T18:29:00Z"/>
        </w:rPr>
      </w:pPr>
      <w:ins w:id="45" w:author="Flores Fernandez" w:date="2021-07-23T18:29:00Z">
        <w:r w:rsidRPr="008E5A3B">
          <w:t>7.3B.2.4_1.</w:t>
        </w:r>
        <w:r w:rsidR="00623D3B">
          <w:t>5</w:t>
        </w:r>
        <w:r w:rsidRPr="008E5A3B">
          <w:t>.1</w:t>
        </w:r>
        <w:r w:rsidRPr="008E5A3B">
          <w:tab/>
          <w:t>Test purpose</w:t>
        </w:r>
      </w:ins>
    </w:p>
    <w:p w14:paraId="785360FC" w14:textId="77777777" w:rsidR="009D268E" w:rsidRPr="008E5A3B" w:rsidRDefault="009D268E" w:rsidP="009D268E">
      <w:pPr>
        <w:rPr>
          <w:ins w:id="46" w:author="Flores Fernandez" w:date="2021-07-23T18:29:00Z"/>
        </w:rPr>
      </w:pPr>
      <w:ins w:id="47" w:author="Flores Fernandez" w:date="2021-07-23T18:29:00Z">
        <w:r w:rsidRPr="008E5A3B">
          <w:t>Same test purpose as in clause 7.3B.2.4_1.1.1.</w:t>
        </w:r>
      </w:ins>
    </w:p>
    <w:p w14:paraId="31BCA10E" w14:textId="540E7EC0" w:rsidR="009D268E" w:rsidRPr="008E5A3B" w:rsidRDefault="009D268E" w:rsidP="009D268E">
      <w:pPr>
        <w:pStyle w:val="H6"/>
        <w:rPr>
          <w:ins w:id="48" w:author="Flores Fernandez" w:date="2021-07-23T18:29:00Z"/>
        </w:rPr>
      </w:pPr>
      <w:ins w:id="49" w:author="Flores Fernandez" w:date="2021-07-23T18:29:00Z">
        <w:r w:rsidRPr="008E5A3B">
          <w:t>7.3B.2.4_1.</w:t>
        </w:r>
        <w:r w:rsidR="00623D3B">
          <w:t>5</w:t>
        </w:r>
        <w:r w:rsidRPr="008E5A3B">
          <w:t>.2</w:t>
        </w:r>
        <w:r w:rsidRPr="008E5A3B">
          <w:tab/>
          <w:t>Test applicability</w:t>
        </w:r>
      </w:ins>
    </w:p>
    <w:p w14:paraId="2C7B5327" w14:textId="77777777" w:rsidR="009D268E" w:rsidRPr="008E5A3B" w:rsidRDefault="009D268E" w:rsidP="009D268E">
      <w:pPr>
        <w:rPr>
          <w:ins w:id="50" w:author="Flores Fernandez" w:date="2021-07-23T18:29:00Z"/>
        </w:rPr>
      </w:pPr>
      <w:ins w:id="51" w:author="Flores Fernandez" w:date="2021-07-23T18:29:00Z">
        <w:r w:rsidRPr="008E5A3B">
          <w:t xml:space="preserve">This test case applies to all types of E-UTRA UE release 15 and forward, supporting inter-band EN-DC including FR2 with </w:t>
        </w:r>
        <w:r w:rsidRPr="008E5A3B">
          <w:rPr>
            <w:rFonts w:eastAsia="SimSun"/>
          </w:rPr>
          <w:t xml:space="preserve">5 NR DL </w:t>
        </w:r>
        <w:r w:rsidRPr="008E5A3B">
          <w:t>CCs.</w:t>
        </w:r>
      </w:ins>
    </w:p>
    <w:p w14:paraId="1231DA6F" w14:textId="5ADD15A1" w:rsidR="009D268E" w:rsidRPr="008E5A3B" w:rsidRDefault="009D268E" w:rsidP="009D268E">
      <w:pPr>
        <w:pStyle w:val="H6"/>
        <w:rPr>
          <w:ins w:id="52" w:author="Flores Fernandez" w:date="2021-07-23T18:29:00Z"/>
        </w:rPr>
      </w:pPr>
      <w:ins w:id="53" w:author="Flores Fernandez" w:date="2021-07-23T18:29:00Z">
        <w:r w:rsidRPr="008E5A3B">
          <w:t>7.3B.2.4_1.</w:t>
        </w:r>
        <w:r w:rsidR="00623D3B">
          <w:t>5</w:t>
        </w:r>
        <w:r w:rsidRPr="008E5A3B">
          <w:t>.3</w:t>
        </w:r>
        <w:r w:rsidRPr="008E5A3B">
          <w:tab/>
          <w:t>Minimum conformance requirements</w:t>
        </w:r>
      </w:ins>
    </w:p>
    <w:p w14:paraId="1D9590F2" w14:textId="77777777" w:rsidR="009D268E" w:rsidRPr="008E5A3B" w:rsidRDefault="009D268E" w:rsidP="009D268E">
      <w:pPr>
        <w:rPr>
          <w:ins w:id="54" w:author="Flores Fernandez" w:date="2021-07-23T18:29:00Z"/>
        </w:rPr>
      </w:pPr>
      <w:ins w:id="55" w:author="Flores Fernandez" w:date="2021-07-23T18:29:00Z">
        <w:r w:rsidRPr="008E5A3B">
          <w:t>Same minimum conformance requirements as in clause 7.3B.2.4_1.1.3.</w:t>
        </w:r>
      </w:ins>
    </w:p>
    <w:p w14:paraId="0DE6455F" w14:textId="77777777" w:rsidR="009D268E" w:rsidRPr="008E5A3B" w:rsidRDefault="009D268E" w:rsidP="009D268E">
      <w:pPr>
        <w:rPr>
          <w:ins w:id="56" w:author="Flores Fernandez" w:date="2021-07-23T18:29:00Z"/>
        </w:rPr>
      </w:pPr>
      <w:ins w:id="57" w:author="Flores Fernandez" w:date="2021-07-23T18:29:00Z">
        <w:r w:rsidRPr="008E5A3B">
          <w:t>No exception requirements applicable to NR or LTE. LTE anchor agnostic approach is applied.</w:t>
        </w:r>
      </w:ins>
    </w:p>
    <w:p w14:paraId="55FFFC7E" w14:textId="2ED74C16" w:rsidR="009D268E" w:rsidRPr="008E5A3B" w:rsidRDefault="009D268E" w:rsidP="009D268E">
      <w:pPr>
        <w:pStyle w:val="H6"/>
        <w:rPr>
          <w:ins w:id="58" w:author="Flores Fernandez" w:date="2021-07-23T18:29:00Z"/>
        </w:rPr>
      </w:pPr>
      <w:ins w:id="59" w:author="Flores Fernandez" w:date="2021-07-23T18:29:00Z">
        <w:r w:rsidRPr="008E5A3B">
          <w:t>7.3B.2.4_1.</w:t>
        </w:r>
        <w:r w:rsidR="00623D3B">
          <w:t>5</w:t>
        </w:r>
        <w:r w:rsidRPr="008E5A3B">
          <w:t>.4</w:t>
        </w:r>
        <w:r w:rsidRPr="008E5A3B">
          <w:tab/>
          <w:t>Test description</w:t>
        </w:r>
      </w:ins>
    </w:p>
    <w:p w14:paraId="58864357" w14:textId="77777777" w:rsidR="009D268E" w:rsidRPr="008E5A3B" w:rsidRDefault="009D268E" w:rsidP="009D268E">
      <w:pPr>
        <w:rPr>
          <w:ins w:id="60" w:author="Flores Fernandez" w:date="2021-07-23T18:29:00Z"/>
        </w:rPr>
      </w:pPr>
      <w:ins w:id="61" w:author="Flores Fernandez" w:date="2021-07-23T18:29:00Z">
        <w:r w:rsidRPr="008E5A3B">
          <w:t>For inter-band EN-DC including FR2 configured as 5 NR DL CCs and 1LTE DL CC, the test description of 5DL FR2 CA for reference sensitivity is the same as in corresponding clause of clause 7.3A.2.4.4 in TS 38.521-2 [9], with the exceptions described in clause 7.3B.2.4_1.1.4.1 and clause 7.3B.2.4_1.1.4.2.</w:t>
        </w:r>
      </w:ins>
    </w:p>
    <w:p w14:paraId="31D24B14" w14:textId="7F8574BE" w:rsidR="009D268E" w:rsidRPr="008E5A3B" w:rsidRDefault="009D268E" w:rsidP="009D268E">
      <w:pPr>
        <w:pStyle w:val="H6"/>
        <w:rPr>
          <w:ins w:id="62" w:author="Flores Fernandez" w:date="2021-07-23T18:29:00Z"/>
        </w:rPr>
      </w:pPr>
      <w:ins w:id="63" w:author="Flores Fernandez" w:date="2021-07-23T18:29:00Z">
        <w:r w:rsidRPr="008E5A3B">
          <w:t>7.3B.2.4_1.</w:t>
        </w:r>
      </w:ins>
      <w:ins w:id="64" w:author="Flores Fernandez" w:date="2021-07-23T18:30:00Z">
        <w:r w:rsidR="00623D3B">
          <w:t>5</w:t>
        </w:r>
      </w:ins>
      <w:ins w:id="65" w:author="Flores Fernandez" w:date="2021-07-23T18:29:00Z">
        <w:r w:rsidRPr="008E5A3B">
          <w:t>.5</w:t>
        </w:r>
        <w:r w:rsidRPr="008E5A3B">
          <w:tab/>
          <w:t>Test requirement</w:t>
        </w:r>
      </w:ins>
    </w:p>
    <w:p w14:paraId="6B971C60" w14:textId="77777777" w:rsidR="009D268E" w:rsidRPr="008E5A3B" w:rsidRDefault="009D268E" w:rsidP="009D268E">
      <w:pPr>
        <w:rPr>
          <w:ins w:id="66" w:author="Flores Fernandez" w:date="2021-07-23T18:29:00Z"/>
        </w:rPr>
      </w:pPr>
      <w:ins w:id="67" w:author="Flores Fernandez" w:date="2021-07-23T18:29:00Z">
        <w:r w:rsidRPr="008E5A3B">
          <w:t>For each NR component carrier, the test requirement is the same as in clause 7.3A.2.1.5 in TS 38.521-2 [9].</w:t>
        </w:r>
      </w:ins>
    </w:p>
    <w:p w14:paraId="7F396BFB" w14:textId="34D91A2B" w:rsidR="009D268E" w:rsidRPr="008E5A3B" w:rsidRDefault="009D268E" w:rsidP="009D268E">
      <w:pPr>
        <w:pStyle w:val="Heading5"/>
        <w:rPr>
          <w:ins w:id="68" w:author="Flores Fernandez" w:date="2021-07-23T18:29:00Z"/>
        </w:rPr>
      </w:pPr>
      <w:ins w:id="69" w:author="Flores Fernandez" w:date="2021-07-23T18:29:00Z">
        <w:r w:rsidRPr="008E5A3B">
          <w:t>7.3B.2.4_1.</w:t>
        </w:r>
      </w:ins>
      <w:ins w:id="70" w:author="Flores Fernandez" w:date="2021-07-23T18:30:00Z">
        <w:r w:rsidR="00623D3B">
          <w:t>6</w:t>
        </w:r>
      </w:ins>
      <w:ins w:id="71" w:author="Flores Fernandez" w:date="2021-07-23T18:29:00Z">
        <w:r w:rsidRPr="008E5A3B">
          <w:tab/>
          <w:t>Reference sensitivity for Inter-band EN-DC including FR2 (</w:t>
        </w:r>
      </w:ins>
      <w:ins w:id="72" w:author="Flores Fernandez" w:date="2021-07-23T18:31:00Z">
        <w:r w:rsidR="00623D3B">
          <w:t>7</w:t>
        </w:r>
      </w:ins>
      <w:ins w:id="73" w:author="Flores Fernandez" w:date="2021-07-23T18:29:00Z">
        <w:r w:rsidRPr="008E5A3B">
          <w:t xml:space="preserve"> NR CCs)</w:t>
        </w:r>
      </w:ins>
    </w:p>
    <w:p w14:paraId="58F071E5" w14:textId="77777777" w:rsidR="009D268E" w:rsidRPr="008E5A3B" w:rsidRDefault="009D268E" w:rsidP="009D268E">
      <w:pPr>
        <w:pStyle w:val="EditorsNote"/>
        <w:rPr>
          <w:ins w:id="74" w:author="Flores Fernandez" w:date="2021-07-23T18:29:00Z"/>
        </w:rPr>
      </w:pPr>
      <w:ins w:id="75" w:author="Flores Fernandez" w:date="2021-07-23T18:29:00Z">
        <w:r w:rsidRPr="008E5A3B">
          <w:t>Editor’s note: This clause is incomplete. The following aspects are either missing or not yet determined:</w:t>
        </w:r>
      </w:ins>
    </w:p>
    <w:p w14:paraId="1B4E45D2" w14:textId="77777777" w:rsidR="009D268E" w:rsidRPr="008E5A3B" w:rsidRDefault="009D268E" w:rsidP="009D268E">
      <w:pPr>
        <w:pStyle w:val="EditorsNote"/>
        <w:numPr>
          <w:ilvl w:val="0"/>
          <w:numId w:val="2"/>
        </w:numPr>
        <w:overflowPunct w:val="0"/>
        <w:autoSpaceDE w:val="0"/>
        <w:autoSpaceDN w:val="0"/>
        <w:adjustRightInd w:val="0"/>
        <w:textAlignment w:val="baseline"/>
        <w:rPr>
          <w:ins w:id="76" w:author="Flores Fernandez" w:date="2021-07-23T18:29:00Z"/>
        </w:rPr>
      </w:pPr>
      <w:ins w:id="77" w:author="Flores Fernandez" w:date="2021-07-23T18:29:00Z">
        <w:r w:rsidRPr="008E5A3B">
          <w:t>Measurement Uncertainties and Test Tolerances are FFS.</w:t>
        </w:r>
      </w:ins>
    </w:p>
    <w:p w14:paraId="24D944C9" w14:textId="77777777" w:rsidR="009D268E" w:rsidRPr="008E5A3B" w:rsidRDefault="009D268E" w:rsidP="009D268E">
      <w:pPr>
        <w:pStyle w:val="EditorsNote"/>
        <w:numPr>
          <w:ilvl w:val="0"/>
          <w:numId w:val="2"/>
        </w:numPr>
        <w:overflowPunct w:val="0"/>
        <w:autoSpaceDE w:val="0"/>
        <w:autoSpaceDN w:val="0"/>
        <w:adjustRightInd w:val="0"/>
        <w:textAlignment w:val="baseline"/>
        <w:rPr>
          <w:ins w:id="78" w:author="Flores Fernandez" w:date="2021-07-23T18:29:00Z"/>
        </w:rPr>
      </w:pPr>
      <w:ins w:id="79" w:author="Flores Fernandez" w:date="2021-07-23T18:29:00Z">
        <w:r w:rsidRPr="008E5A3B">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ins>
    </w:p>
    <w:p w14:paraId="3E308F0A" w14:textId="77777777" w:rsidR="009D268E" w:rsidRPr="008E5A3B" w:rsidRDefault="009D268E" w:rsidP="009D268E">
      <w:pPr>
        <w:pStyle w:val="EditorsNote"/>
        <w:numPr>
          <w:ilvl w:val="0"/>
          <w:numId w:val="2"/>
        </w:numPr>
        <w:overflowPunct w:val="0"/>
        <w:autoSpaceDE w:val="0"/>
        <w:autoSpaceDN w:val="0"/>
        <w:adjustRightInd w:val="0"/>
        <w:textAlignment w:val="baseline"/>
        <w:rPr>
          <w:ins w:id="80" w:author="Flores Fernandez" w:date="2021-07-23T18:29:00Z"/>
        </w:rPr>
      </w:pPr>
      <w:ins w:id="81" w:author="Flores Fernandez" w:date="2021-07-23T18:29:00Z">
        <w:r w:rsidRPr="008E5A3B">
          <w:t>Testing of extreme conditions for FR2 is FFS.</w:t>
        </w:r>
      </w:ins>
    </w:p>
    <w:p w14:paraId="67EC3910" w14:textId="7D56CAE3" w:rsidR="009D268E" w:rsidRPr="008E5A3B" w:rsidRDefault="009D268E" w:rsidP="009D268E">
      <w:pPr>
        <w:pStyle w:val="H6"/>
        <w:rPr>
          <w:ins w:id="82" w:author="Flores Fernandez" w:date="2021-07-23T18:29:00Z"/>
        </w:rPr>
      </w:pPr>
      <w:ins w:id="83" w:author="Flores Fernandez" w:date="2021-07-23T18:29:00Z">
        <w:r w:rsidRPr="008E5A3B">
          <w:t>7.3B.2.4_1.</w:t>
        </w:r>
      </w:ins>
      <w:ins w:id="84" w:author="Flores Fernandez" w:date="2021-07-23T18:30:00Z">
        <w:r w:rsidR="00623D3B">
          <w:t>6</w:t>
        </w:r>
      </w:ins>
      <w:ins w:id="85" w:author="Flores Fernandez" w:date="2021-07-23T18:29:00Z">
        <w:r w:rsidRPr="008E5A3B">
          <w:t>.1</w:t>
        </w:r>
        <w:r w:rsidRPr="008E5A3B">
          <w:tab/>
          <w:t>Test purpose</w:t>
        </w:r>
      </w:ins>
    </w:p>
    <w:p w14:paraId="6C56111F" w14:textId="77777777" w:rsidR="009D268E" w:rsidRPr="008E5A3B" w:rsidRDefault="009D268E" w:rsidP="009D268E">
      <w:pPr>
        <w:rPr>
          <w:ins w:id="86" w:author="Flores Fernandez" w:date="2021-07-23T18:29:00Z"/>
        </w:rPr>
      </w:pPr>
      <w:ins w:id="87" w:author="Flores Fernandez" w:date="2021-07-23T18:29:00Z">
        <w:r w:rsidRPr="008E5A3B">
          <w:t>Same test purpose as in clause 7.3B.2.4_1.1.1.</w:t>
        </w:r>
      </w:ins>
    </w:p>
    <w:p w14:paraId="3CDBCB32" w14:textId="43BAFDE7" w:rsidR="009D268E" w:rsidRPr="008E5A3B" w:rsidRDefault="009D268E" w:rsidP="009D268E">
      <w:pPr>
        <w:pStyle w:val="H6"/>
        <w:rPr>
          <w:ins w:id="88" w:author="Flores Fernandez" w:date="2021-07-23T18:29:00Z"/>
        </w:rPr>
      </w:pPr>
      <w:ins w:id="89" w:author="Flores Fernandez" w:date="2021-07-23T18:29:00Z">
        <w:r w:rsidRPr="008E5A3B">
          <w:t>7.3B.2.4_1.</w:t>
        </w:r>
      </w:ins>
      <w:ins w:id="90" w:author="Flores Fernandez" w:date="2021-07-23T18:30:00Z">
        <w:r w:rsidR="00623D3B">
          <w:t>6</w:t>
        </w:r>
      </w:ins>
      <w:ins w:id="91" w:author="Flores Fernandez" w:date="2021-07-23T18:29:00Z">
        <w:r w:rsidRPr="008E5A3B">
          <w:t>.2</w:t>
        </w:r>
        <w:r w:rsidRPr="008E5A3B">
          <w:tab/>
          <w:t>Test applicability</w:t>
        </w:r>
      </w:ins>
    </w:p>
    <w:p w14:paraId="570F1D98" w14:textId="77777777" w:rsidR="009D268E" w:rsidRPr="008E5A3B" w:rsidRDefault="009D268E" w:rsidP="009D268E">
      <w:pPr>
        <w:rPr>
          <w:ins w:id="92" w:author="Flores Fernandez" w:date="2021-07-23T18:29:00Z"/>
        </w:rPr>
      </w:pPr>
      <w:ins w:id="93" w:author="Flores Fernandez" w:date="2021-07-23T18:29:00Z">
        <w:r w:rsidRPr="008E5A3B">
          <w:t xml:space="preserve">This test case applies to all types of E-UTRA UE release 15 and forward, supporting inter-band EN-DC including FR2 with </w:t>
        </w:r>
        <w:r w:rsidRPr="008E5A3B">
          <w:rPr>
            <w:rFonts w:eastAsia="SimSun"/>
          </w:rPr>
          <w:t xml:space="preserve">5 NR DL </w:t>
        </w:r>
        <w:r w:rsidRPr="008E5A3B">
          <w:t>CCs.</w:t>
        </w:r>
      </w:ins>
    </w:p>
    <w:p w14:paraId="79EF47A7" w14:textId="0EAB9469" w:rsidR="009D268E" w:rsidRPr="008E5A3B" w:rsidRDefault="009D268E" w:rsidP="009D268E">
      <w:pPr>
        <w:pStyle w:val="H6"/>
        <w:rPr>
          <w:ins w:id="94" w:author="Flores Fernandez" w:date="2021-07-23T18:29:00Z"/>
        </w:rPr>
      </w:pPr>
      <w:ins w:id="95" w:author="Flores Fernandez" w:date="2021-07-23T18:29:00Z">
        <w:r w:rsidRPr="008E5A3B">
          <w:t>7.3B.2.4_1.</w:t>
        </w:r>
      </w:ins>
      <w:ins w:id="96" w:author="Flores Fernandez" w:date="2021-07-23T18:30:00Z">
        <w:r w:rsidR="00623D3B">
          <w:t>6</w:t>
        </w:r>
      </w:ins>
      <w:ins w:id="97" w:author="Flores Fernandez" w:date="2021-07-23T18:29:00Z">
        <w:r w:rsidRPr="008E5A3B">
          <w:t>.3</w:t>
        </w:r>
        <w:r w:rsidRPr="008E5A3B">
          <w:tab/>
          <w:t>Minimum conformance requirements</w:t>
        </w:r>
      </w:ins>
    </w:p>
    <w:p w14:paraId="6B9CC009" w14:textId="77777777" w:rsidR="009D268E" w:rsidRPr="008E5A3B" w:rsidRDefault="009D268E" w:rsidP="009D268E">
      <w:pPr>
        <w:rPr>
          <w:ins w:id="98" w:author="Flores Fernandez" w:date="2021-07-23T18:29:00Z"/>
        </w:rPr>
      </w:pPr>
      <w:ins w:id="99" w:author="Flores Fernandez" w:date="2021-07-23T18:29:00Z">
        <w:r w:rsidRPr="008E5A3B">
          <w:t>Same minimum conformance requirements as in clause 7.3B.2.4_1.1.3.</w:t>
        </w:r>
      </w:ins>
    </w:p>
    <w:p w14:paraId="77800889" w14:textId="77777777" w:rsidR="009D268E" w:rsidRPr="008E5A3B" w:rsidRDefault="009D268E" w:rsidP="009D268E">
      <w:pPr>
        <w:rPr>
          <w:ins w:id="100" w:author="Flores Fernandez" w:date="2021-07-23T18:29:00Z"/>
        </w:rPr>
      </w:pPr>
      <w:ins w:id="101" w:author="Flores Fernandez" w:date="2021-07-23T18:29:00Z">
        <w:r w:rsidRPr="008E5A3B">
          <w:t>No exception requirements applicable to NR or LTE. LTE anchor agnostic approach is applied.</w:t>
        </w:r>
      </w:ins>
    </w:p>
    <w:p w14:paraId="05D465EF" w14:textId="46359F15" w:rsidR="009D268E" w:rsidRPr="008E5A3B" w:rsidRDefault="009D268E" w:rsidP="009D268E">
      <w:pPr>
        <w:pStyle w:val="H6"/>
        <w:rPr>
          <w:ins w:id="102" w:author="Flores Fernandez" w:date="2021-07-23T18:29:00Z"/>
        </w:rPr>
      </w:pPr>
      <w:ins w:id="103" w:author="Flores Fernandez" w:date="2021-07-23T18:29:00Z">
        <w:r w:rsidRPr="008E5A3B">
          <w:t>7.3B.2.4_1.</w:t>
        </w:r>
      </w:ins>
      <w:ins w:id="104" w:author="Flores Fernandez" w:date="2021-07-23T18:30:00Z">
        <w:r w:rsidR="00623D3B">
          <w:t>6</w:t>
        </w:r>
      </w:ins>
      <w:ins w:id="105" w:author="Flores Fernandez" w:date="2021-07-23T18:29:00Z">
        <w:r w:rsidRPr="008E5A3B">
          <w:t>.4</w:t>
        </w:r>
        <w:r w:rsidRPr="008E5A3B">
          <w:tab/>
          <w:t>Test description</w:t>
        </w:r>
      </w:ins>
    </w:p>
    <w:p w14:paraId="40574689" w14:textId="77777777" w:rsidR="009D268E" w:rsidRPr="008E5A3B" w:rsidRDefault="009D268E" w:rsidP="009D268E">
      <w:pPr>
        <w:rPr>
          <w:ins w:id="106" w:author="Flores Fernandez" w:date="2021-07-23T18:29:00Z"/>
        </w:rPr>
      </w:pPr>
      <w:ins w:id="107" w:author="Flores Fernandez" w:date="2021-07-23T18:29:00Z">
        <w:r w:rsidRPr="008E5A3B">
          <w:t>For inter-band EN-DC including FR2 configured as 5 NR DL CCs and 1LTE DL CC, the test description of 5DL FR2 CA for reference sensitivity is the same as in corresponding clause of clause 7.3A.2.4.4 in TS 38.521-2 [9], with the exceptions described in clause 7.3B.2.4_1.1.4.1 and clause 7.3B.2.4_1.1.4.2.</w:t>
        </w:r>
      </w:ins>
    </w:p>
    <w:p w14:paraId="6F39BEE6" w14:textId="6DD1C8FF" w:rsidR="009D268E" w:rsidRPr="008E5A3B" w:rsidRDefault="009D268E" w:rsidP="009D268E">
      <w:pPr>
        <w:pStyle w:val="H6"/>
        <w:rPr>
          <w:ins w:id="108" w:author="Flores Fernandez" w:date="2021-07-23T18:29:00Z"/>
        </w:rPr>
      </w:pPr>
      <w:ins w:id="109" w:author="Flores Fernandez" w:date="2021-07-23T18:29:00Z">
        <w:r w:rsidRPr="008E5A3B">
          <w:t>7.3B.2.4_1.</w:t>
        </w:r>
      </w:ins>
      <w:ins w:id="110" w:author="Flores Fernandez" w:date="2021-07-23T18:30:00Z">
        <w:r w:rsidR="00623D3B">
          <w:t>6</w:t>
        </w:r>
      </w:ins>
      <w:ins w:id="111" w:author="Flores Fernandez" w:date="2021-07-23T18:29:00Z">
        <w:r w:rsidRPr="008E5A3B">
          <w:t>.5</w:t>
        </w:r>
        <w:r w:rsidRPr="008E5A3B">
          <w:tab/>
          <w:t>Test requirement</w:t>
        </w:r>
      </w:ins>
    </w:p>
    <w:p w14:paraId="155D6230" w14:textId="77777777" w:rsidR="009D268E" w:rsidRPr="008E5A3B" w:rsidRDefault="009D268E" w:rsidP="009D268E">
      <w:pPr>
        <w:rPr>
          <w:ins w:id="112" w:author="Flores Fernandez" w:date="2021-07-23T18:29:00Z"/>
        </w:rPr>
      </w:pPr>
      <w:ins w:id="113" w:author="Flores Fernandez" w:date="2021-07-23T18:29:00Z">
        <w:r w:rsidRPr="008E5A3B">
          <w:t>For each NR component carrier, the test requirement is the same as in clause 7.3A.2.1.5 in TS 38.521-2 [9].</w:t>
        </w:r>
      </w:ins>
    </w:p>
    <w:p w14:paraId="41F13F90" w14:textId="4B1DC328" w:rsidR="00623D3B" w:rsidRPr="008E5A3B" w:rsidRDefault="00623D3B" w:rsidP="00623D3B">
      <w:pPr>
        <w:pStyle w:val="Heading5"/>
        <w:rPr>
          <w:ins w:id="114" w:author="Flores Fernandez" w:date="2021-07-23T18:29:00Z"/>
        </w:rPr>
      </w:pPr>
      <w:ins w:id="115" w:author="Flores Fernandez" w:date="2021-07-23T18:29:00Z">
        <w:r w:rsidRPr="008E5A3B">
          <w:t>7.3B.2.4_1.</w:t>
        </w:r>
      </w:ins>
      <w:ins w:id="116" w:author="Flores Fernandez" w:date="2021-07-23T18:30:00Z">
        <w:r>
          <w:t>7</w:t>
        </w:r>
      </w:ins>
      <w:ins w:id="117" w:author="Flores Fernandez" w:date="2021-07-23T18:29:00Z">
        <w:r w:rsidRPr="008E5A3B">
          <w:tab/>
          <w:t>Reference sensitivity for Inter-band EN-DC including FR2 (</w:t>
        </w:r>
      </w:ins>
      <w:ins w:id="118" w:author="Flores Fernandez" w:date="2021-07-23T18:31:00Z">
        <w:r>
          <w:t>8</w:t>
        </w:r>
      </w:ins>
      <w:ins w:id="119" w:author="Flores Fernandez" w:date="2021-07-23T18:29:00Z">
        <w:r w:rsidRPr="008E5A3B">
          <w:t xml:space="preserve"> NR CCs)</w:t>
        </w:r>
      </w:ins>
    </w:p>
    <w:p w14:paraId="5F2042B0" w14:textId="77777777" w:rsidR="00623D3B" w:rsidRPr="008E5A3B" w:rsidRDefault="00623D3B" w:rsidP="00623D3B">
      <w:pPr>
        <w:pStyle w:val="EditorsNote"/>
        <w:rPr>
          <w:ins w:id="120" w:author="Flores Fernandez" w:date="2021-07-23T18:29:00Z"/>
        </w:rPr>
      </w:pPr>
      <w:ins w:id="121" w:author="Flores Fernandez" w:date="2021-07-23T18:29:00Z">
        <w:r w:rsidRPr="008E5A3B">
          <w:t>Editor’s note: This clause is incomplete. The following aspects are either missing or not yet determined:</w:t>
        </w:r>
      </w:ins>
    </w:p>
    <w:p w14:paraId="73AB4FCC" w14:textId="77777777" w:rsidR="00623D3B" w:rsidRPr="008E5A3B" w:rsidRDefault="00623D3B" w:rsidP="00623D3B">
      <w:pPr>
        <w:pStyle w:val="EditorsNote"/>
        <w:numPr>
          <w:ilvl w:val="0"/>
          <w:numId w:val="2"/>
        </w:numPr>
        <w:overflowPunct w:val="0"/>
        <w:autoSpaceDE w:val="0"/>
        <w:autoSpaceDN w:val="0"/>
        <w:adjustRightInd w:val="0"/>
        <w:textAlignment w:val="baseline"/>
        <w:rPr>
          <w:ins w:id="122" w:author="Flores Fernandez" w:date="2021-07-23T18:29:00Z"/>
        </w:rPr>
      </w:pPr>
      <w:ins w:id="123" w:author="Flores Fernandez" w:date="2021-07-23T18:29:00Z">
        <w:r w:rsidRPr="008E5A3B">
          <w:t>Measurement Uncertainties and Test Tolerances are FFS.</w:t>
        </w:r>
      </w:ins>
    </w:p>
    <w:p w14:paraId="0E213A9A" w14:textId="77777777" w:rsidR="00623D3B" w:rsidRPr="008E5A3B" w:rsidRDefault="00623D3B" w:rsidP="00623D3B">
      <w:pPr>
        <w:pStyle w:val="EditorsNote"/>
        <w:numPr>
          <w:ilvl w:val="0"/>
          <w:numId w:val="2"/>
        </w:numPr>
        <w:overflowPunct w:val="0"/>
        <w:autoSpaceDE w:val="0"/>
        <w:autoSpaceDN w:val="0"/>
        <w:adjustRightInd w:val="0"/>
        <w:textAlignment w:val="baseline"/>
        <w:rPr>
          <w:ins w:id="124" w:author="Flores Fernandez" w:date="2021-07-23T18:29:00Z"/>
        </w:rPr>
      </w:pPr>
      <w:ins w:id="125" w:author="Flores Fernandez" w:date="2021-07-23T18:29:00Z">
        <w:r w:rsidRPr="008E5A3B">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ins>
    </w:p>
    <w:p w14:paraId="2BD1D23B" w14:textId="77777777" w:rsidR="00623D3B" w:rsidRPr="008E5A3B" w:rsidRDefault="00623D3B" w:rsidP="00623D3B">
      <w:pPr>
        <w:pStyle w:val="EditorsNote"/>
        <w:numPr>
          <w:ilvl w:val="0"/>
          <w:numId w:val="2"/>
        </w:numPr>
        <w:overflowPunct w:val="0"/>
        <w:autoSpaceDE w:val="0"/>
        <w:autoSpaceDN w:val="0"/>
        <w:adjustRightInd w:val="0"/>
        <w:textAlignment w:val="baseline"/>
        <w:rPr>
          <w:ins w:id="126" w:author="Flores Fernandez" w:date="2021-07-23T18:29:00Z"/>
        </w:rPr>
      </w:pPr>
      <w:ins w:id="127" w:author="Flores Fernandez" w:date="2021-07-23T18:29:00Z">
        <w:r w:rsidRPr="008E5A3B">
          <w:t>Testing of extreme conditions for FR2 is FFS.</w:t>
        </w:r>
      </w:ins>
    </w:p>
    <w:p w14:paraId="2B7AE253" w14:textId="725C3EA5" w:rsidR="00623D3B" w:rsidRPr="008E5A3B" w:rsidRDefault="00623D3B" w:rsidP="00623D3B">
      <w:pPr>
        <w:pStyle w:val="H6"/>
        <w:rPr>
          <w:ins w:id="128" w:author="Flores Fernandez" w:date="2021-07-23T18:29:00Z"/>
        </w:rPr>
      </w:pPr>
      <w:ins w:id="129" w:author="Flores Fernandez" w:date="2021-07-23T18:29:00Z">
        <w:r w:rsidRPr="008E5A3B">
          <w:t>7.3B.2.4_1.</w:t>
        </w:r>
      </w:ins>
      <w:ins w:id="130" w:author="Flores Fernandez" w:date="2021-07-23T18:30:00Z">
        <w:r>
          <w:t>7</w:t>
        </w:r>
      </w:ins>
      <w:ins w:id="131" w:author="Flores Fernandez" w:date="2021-07-23T18:29:00Z">
        <w:r w:rsidRPr="008E5A3B">
          <w:t>.1</w:t>
        </w:r>
        <w:r w:rsidRPr="008E5A3B">
          <w:tab/>
          <w:t>Test purpose</w:t>
        </w:r>
      </w:ins>
    </w:p>
    <w:p w14:paraId="2449492B" w14:textId="77777777" w:rsidR="00623D3B" w:rsidRPr="008E5A3B" w:rsidRDefault="00623D3B" w:rsidP="00623D3B">
      <w:pPr>
        <w:rPr>
          <w:ins w:id="132" w:author="Flores Fernandez" w:date="2021-07-23T18:29:00Z"/>
        </w:rPr>
      </w:pPr>
      <w:ins w:id="133" w:author="Flores Fernandez" w:date="2021-07-23T18:29:00Z">
        <w:r w:rsidRPr="008E5A3B">
          <w:t>Same test purpose as in clause 7.3B.2.4_1.1.1.</w:t>
        </w:r>
      </w:ins>
    </w:p>
    <w:p w14:paraId="2A88C73F" w14:textId="52882658" w:rsidR="00623D3B" w:rsidRPr="008E5A3B" w:rsidRDefault="00623D3B" w:rsidP="00623D3B">
      <w:pPr>
        <w:pStyle w:val="H6"/>
        <w:rPr>
          <w:ins w:id="134" w:author="Flores Fernandez" w:date="2021-07-23T18:29:00Z"/>
        </w:rPr>
      </w:pPr>
      <w:ins w:id="135" w:author="Flores Fernandez" w:date="2021-07-23T18:29:00Z">
        <w:r w:rsidRPr="008E5A3B">
          <w:t>7.3B.2.4_1.</w:t>
        </w:r>
      </w:ins>
      <w:ins w:id="136" w:author="Flores Fernandez" w:date="2021-07-23T18:30:00Z">
        <w:r>
          <w:t>7</w:t>
        </w:r>
      </w:ins>
      <w:ins w:id="137" w:author="Flores Fernandez" w:date="2021-07-23T18:29:00Z">
        <w:r w:rsidRPr="008E5A3B">
          <w:t>.2</w:t>
        </w:r>
        <w:r w:rsidRPr="008E5A3B">
          <w:tab/>
          <w:t>Test applicability</w:t>
        </w:r>
      </w:ins>
    </w:p>
    <w:p w14:paraId="5C508072" w14:textId="77777777" w:rsidR="00623D3B" w:rsidRPr="008E5A3B" w:rsidRDefault="00623D3B" w:rsidP="00623D3B">
      <w:pPr>
        <w:rPr>
          <w:ins w:id="138" w:author="Flores Fernandez" w:date="2021-07-23T18:29:00Z"/>
        </w:rPr>
      </w:pPr>
      <w:ins w:id="139" w:author="Flores Fernandez" w:date="2021-07-23T18:29:00Z">
        <w:r w:rsidRPr="008E5A3B">
          <w:t xml:space="preserve">This test case applies to all types of E-UTRA UE release 15 and forward, supporting inter-band EN-DC including FR2 with </w:t>
        </w:r>
        <w:r w:rsidRPr="008E5A3B">
          <w:rPr>
            <w:rFonts w:eastAsia="SimSun"/>
          </w:rPr>
          <w:t xml:space="preserve">5 NR DL </w:t>
        </w:r>
        <w:r w:rsidRPr="008E5A3B">
          <w:t>CCs.</w:t>
        </w:r>
      </w:ins>
    </w:p>
    <w:p w14:paraId="175C76F9" w14:textId="5752C5EE" w:rsidR="00623D3B" w:rsidRPr="008E5A3B" w:rsidRDefault="00623D3B" w:rsidP="00623D3B">
      <w:pPr>
        <w:pStyle w:val="H6"/>
        <w:rPr>
          <w:ins w:id="140" w:author="Flores Fernandez" w:date="2021-07-23T18:29:00Z"/>
        </w:rPr>
      </w:pPr>
      <w:ins w:id="141" w:author="Flores Fernandez" w:date="2021-07-23T18:29:00Z">
        <w:r w:rsidRPr="008E5A3B">
          <w:t>7.3B.2.4_1.</w:t>
        </w:r>
      </w:ins>
      <w:ins w:id="142" w:author="Flores Fernandez" w:date="2021-07-23T18:30:00Z">
        <w:r>
          <w:t>7</w:t>
        </w:r>
      </w:ins>
      <w:ins w:id="143" w:author="Flores Fernandez" w:date="2021-07-23T18:29:00Z">
        <w:r w:rsidRPr="008E5A3B">
          <w:t>.3</w:t>
        </w:r>
        <w:r w:rsidRPr="008E5A3B">
          <w:tab/>
          <w:t>Minimum conformance requirements</w:t>
        </w:r>
      </w:ins>
    </w:p>
    <w:p w14:paraId="514CF4F7" w14:textId="77777777" w:rsidR="00623D3B" w:rsidRPr="008E5A3B" w:rsidRDefault="00623D3B" w:rsidP="00623D3B">
      <w:pPr>
        <w:rPr>
          <w:ins w:id="144" w:author="Flores Fernandez" w:date="2021-07-23T18:29:00Z"/>
        </w:rPr>
      </w:pPr>
      <w:ins w:id="145" w:author="Flores Fernandez" w:date="2021-07-23T18:29:00Z">
        <w:r w:rsidRPr="008E5A3B">
          <w:t>Same minimum conformance requirements as in clause 7.3B.2.4_1.1.3.</w:t>
        </w:r>
      </w:ins>
    </w:p>
    <w:p w14:paraId="105E7EA7" w14:textId="77777777" w:rsidR="00623D3B" w:rsidRPr="008E5A3B" w:rsidRDefault="00623D3B" w:rsidP="00623D3B">
      <w:pPr>
        <w:rPr>
          <w:ins w:id="146" w:author="Flores Fernandez" w:date="2021-07-23T18:29:00Z"/>
        </w:rPr>
      </w:pPr>
      <w:ins w:id="147" w:author="Flores Fernandez" w:date="2021-07-23T18:29:00Z">
        <w:r w:rsidRPr="008E5A3B">
          <w:t>No exception requirements applicable to NR or LTE. LTE anchor agnostic approach is applied.</w:t>
        </w:r>
      </w:ins>
    </w:p>
    <w:p w14:paraId="142D74C2" w14:textId="5778A8BA" w:rsidR="00623D3B" w:rsidRPr="008E5A3B" w:rsidRDefault="00623D3B" w:rsidP="00623D3B">
      <w:pPr>
        <w:pStyle w:val="H6"/>
        <w:rPr>
          <w:ins w:id="148" w:author="Flores Fernandez" w:date="2021-07-23T18:29:00Z"/>
        </w:rPr>
      </w:pPr>
      <w:ins w:id="149" w:author="Flores Fernandez" w:date="2021-07-23T18:29:00Z">
        <w:r w:rsidRPr="008E5A3B">
          <w:t>7.3B.2.4_1.</w:t>
        </w:r>
      </w:ins>
      <w:ins w:id="150" w:author="Flores Fernandez" w:date="2021-07-23T18:30:00Z">
        <w:r>
          <w:t>7</w:t>
        </w:r>
      </w:ins>
      <w:ins w:id="151" w:author="Flores Fernandez" w:date="2021-07-23T18:29:00Z">
        <w:r w:rsidRPr="008E5A3B">
          <w:t>.4</w:t>
        </w:r>
        <w:r w:rsidRPr="008E5A3B">
          <w:tab/>
          <w:t>Test description</w:t>
        </w:r>
      </w:ins>
    </w:p>
    <w:p w14:paraId="2EE4F0C6" w14:textId="77777777" w:rsidR="00623D3B" w:rsidRPr="008E5A3B" w:rsidRDefault="00623D3B" w:rsidP="00623D3B">
      <w:pPr>
        <w:rPr>
          <w:ins w:id="152" w:author="Flores Fernandez" w:date="2021-07-23T18:29:00Z"/>
        </w:rPr>
      </w:pPr>
      <w:ins w:id="153" w:author="Flores Fernandez" w:date="2021-07-23T18:29:00Z">
        <w:r w:rsidRPr="008E5A3B">
          <w:t>For inter-band EN-DC including FR2 configured as 5 NR DL CCs and 1LTE DL CC, the test description of 5DL FR2 CA for reference sensitivity is the same as in corresponding clause of clause 7.3A.2.4.4 in TS 38.521-2 [9], with the exceptions described in clause 7.3B.2.4_1.1.4.1 and clause 7.3B.2.4_1.1.4.2.</w:t>
        </w:r>
      </w:ins>
    </w:p>
    <w:p w14:paraId="1FF59B8C" w14:textId="20B10D55" w:rsidR="00623D3B" w:rsidRPr="008E5A3B" w:rsidRDefault="00623D3B" w:rsidP="00623D3B">
      <w:pPr>
        <w:pStyle w:val="H6"/>
        <w:rPr>
          <w:ins w:id="154" w:author="Flores Fernandez" w:date="2021-07-23T18:29:00Z"/>
        </w:rPr>
      </w:pPr>
      <w:ins w:id="155" w:author="Flores Fernandez" w:date="2021-07-23T18:29:00Z">
        <w:r w:rsidRPr="008E5A3B">
          <w:t>7.3B.2.4_1.</w:t>
        </w:r>
      </w:ins>
      <w:ins w:id="156" w:author="Flores Fernandez" w:date="2021-07-23T18:31:00Z">
        <w:r>
          <w:t>7</w:t>
        </w:r>
      </w:ins>
      <w:ins w:id="157" w:author="Flores Fernandez" w:date="2021-07-23T18:29:00Z">
        <w:r w:rsidRPr="008E5A3B">
          <w:t>.5</w:t>
        </w:r>
        <w:r w:rsidRPr="008E5A3B">
          <w:tab/>
          <w:t>Test requirement</w:t>
        </w:r>
      </w:ins>
    </w:p>
    <w:p w14:paraId="2C5D0581" w14:textId="77777777" w:rsidR="00623D3B" w:rsidRPr="008E5A3B" w:rsidRDefault="00623D3B" w:rsidP="00623D3B">
      <w:pPr>
        <w:rPr>
          <w:ins w:id="158" w:author="Flores Fernandez" w:date="2021-07-23T18:29:00Z"/>
        </w:rPr>
      </w:pPr>
      <w:ins w:id="159" w:author="Flores Fernandez" w:date="2021-07-23T18:29:00Z">
        <w:r w:rsidRPr="008E5A3B">
          <w:t>For each NR component carrier, the test requirement is the same as in clause 7.3A.2.1.5 in TS 38.521-2 [9].</w:t>
        </w:r>
      </w:ins>
    </w:p>
    <w:p w14:paraId="6358CA0E" w14:textId="77777777" w:rsidR="009D268E" w:rsidRPr="008E5A3B" w:rsidRDefault="009D268E" w:rsidP="00A87AD4"/>
    <w:p w14:paraId="272459FF" w14:textId="77777777" w:rsidR="00A87AD4" w:rsidRPr="008E5A3B" w:rsidRDefault="00A87AD4" w:rsidP="00A87AD4">
      <w:pPr>
        <w:pStyle w:val="Heading3"/>
        <w:ind w:left="1700" w:hanging="1700"/>
        <w:rPr>
          <w:sz w:val="24"/>
        </w:rPr>
      </w:pPr>
      <w:bookmarkStart w:id="160" w:name="_Toc52213714"/>
      <w:bookmarkStart w:id="161" w:name="_Toc60743179"/>
      <w:bookmarkStart w:id="162" w:name="_Toc68206357"/>
      <w:bookmarkStart w:id="163" w:name="_Toc75972155"/>
      <w:bookmarkStart w:id="164" w:name="_Toc27475900"/>
      <w:bookmarkStart w:id="165" w:name="_Toc29495392"/>
      <w:bookmarkStart w:id="166" w:name="_Toc36116440"/>
      <w:bookmarkStart w:id="167" w:name="_Toc36118489"/>
      <w:bookmarkStart w:id="168" w:name="_Toc36560604"/>
      <w:bookmarkStart w:id="169" w:name="_Toc43977136"/>
      <w:r w:rsidRPr="008E5A3B">
        <w:rPr>
          <w:sz w:val="24"/>
        </w:rPr>
        <w:t>7.3B.2.4D</w:t>
      </w:r>
      <w:r w:rsidRPr="008E5A3B">
        <w:rPr>
          <w:sz w:val="24"/>
        </w:rPr>
        <w:tab/>
        <w:t>Reference sensitivity for inter-band EN-DC including FR2 for UL MIMO</w:t>
      </w:r>
      <w:bookmarkEnd w:id="160"/>
      <w:bookmarkEnd w:id="161"/>
      <w:bookmarkEnd w:id="162"/>
      <w:bookmarkEnd w:id="163"/>
    </w:p>
    <w:p w14:paraId="389D4123" w14:textId="77777777" w:rsidR="00A87AD4" w:rsidRPr="008E5A3B" w:rsidRDefault="00A87AD4" w:rsidP="00A87AD4">
      <w:r w:rsidRPr="008E5A3B">
        <w:t>No exception requirements applicable to NR or LTE. LTE anchor agnostic approach can be applied and only NR carriers need to be tested.</w:t>
      </w:r>
    </w:p>
    <w:p w14:paraId="03D8A9B8" w14:textId="77777777" w:rsidR="00A87AD4" w:rsidRPr="008E5A3B" w:rsidRDefault="00A87AD4" w:rsidP="00A87AD4">
      <w:r w:rsidRPr="008E5A3B">
        <w:t>No test case details are specified. Given UE’s Rx performance would not be impacted by the Tx configuration in NR FR2 TDD bands, the requirements in this test case can be well covered in 7.3B.2.4 and 7.3B.2.4_1 and don’t need to be tested again.</w:t>
      </w:r>
    </w:p>
    <w:bookmarkEnd w:id="164"/>
    <w:bookmarkEnd w:id="165"/>
    <w:bookmarkEnd w:id="166"/>
    <w:bookmarkEnd w:id="167"/>
    <w:bookmarkEnd w:id="168"/>
    <w:bookmarkEnd w:id="169"/>
    <w:p w14:paraId="3A80F011" w14:textId="32F408D2" w:rsidR="0039513F" w:rsidRDefault="0039513F">
      <w:pPr>
        <w:rPr>
          <w:noProof/>
        </w:rPr>
      </w:pPr>
      <w:r>
        <w:rPr>
          <w:rFonts w:ascii="Arial" w:hAnsi="Arial" w:cs="Arial"/>
          <w:color w:val="FF0000"/>
          <w:sz w:val="32"/>
          <w:szCs w:val="32"/>
        </w:rPr>
        <w:t>&lt;&lt; End of changes &gt;&gt;</w:t>
      </w:r>
    </w:p>
    <w:sectPr w:rsidR="003951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865A1" w14:textId="77777777" w:rsidR="00015A35" w:rsidRDefault="00015A35">
      <w:r>
        <w:separator/>
      </w:r>
    </w:p>
  </w:endnote>
  <w:endnote w:type="continuationSeparator" w:id="0">
    <w:p w14:paraId="255AAC61" w14:textId="77777777" w:rsidR="00015A35" w:rsidRDefault="00015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E26D0D" w14:textId="77777777" w:rsidR="00015A35" w:rsidRDefault="00015A35">
      <w:r>
        <w:separator/>
      </w:r>
    </w:p>
  </w:footnote>
  <w:footnote w:type="continuationSeparator" w:id="0">
    <w:p w14:paraId="42B763B7" w14:textId="77777777" w:rsidR="00015A35" w:rsidRDefault="00015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96A4F6D"/>
    <w:multiLevelType w:val="hybridMultilevel"/>
    <w:tmpl w:val="889EA0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35"/>
    <w:rsid w:val="00022E4A"/>
    <w:rsid w:val="000A6394"/>
    <w:rsid w:val="000B7FED"/>
    <w:rsid w:val="000C038A"/>
    <w:rsid w:val="000C438E"/>
    <w:rsid w:val="000C6598"/>
    <w:rsid w:val="000D44B3"/>
    <w:rsid w:val="000E4AAD"/>
    <w:rsid w:val="0010192A"/>
    <w:rsid w:val="00145D43"/>
    <w:rsid w:val="0015292F"/>
    <w:rsid w:val="00192C46"/>
    <w:rsid w:val="001A08B3"/>
    <w:rsid w:val="001A7B60"/>
    <w:rsid w:val="001B52F0"/>
    <w:rsid w:val="001B7A65"/>
    <w:rsid w:val="001E41F3"/>
    <w:rsid w:val="001F5366"/>
    <w:rsid w:val="00200941"/>
    <w:rsid w:val="002056FE"/>
    <w:rsid w:val="002126B4"/>
    <w:rsid w:val="0026004D"/>
    <w:rsid w:val="002640DD"/>
    <w:rsid w:val="00272170"/>
    <w:rsid w:val="00275D12"/>
    <w:rsid w:val="00284FEB"/>
    <w:rsid w:val="002860C4"/>
    <w:rsid w:val="002B5741"/>
    <w:rsid w:val="002C62C4"/>
    <w:rsid w:val="002D14B7"/>
    <w:rsid w:val="002E472E"/>
    <w:rsid w:val="00305409"/>
    <w:rsid w:val="00342EEF"/>
    <w:rsid w:val="003456C0"/>
    <w:rsid w:val="003609EF"/>
    <w:rsid w:val="0036231A"/>
    <w:rsid w:val="00374DD4"/>
    <w:rsid w:val="0039513F"/>
    <w:rsid w:val="003A0834"/>
    <w:rsid w:val="003D5515"/>
    <w:rsid w:val="003E1A36"/>
    <w:rsid w:val="00407ABC"/>
    <w:rsid w:val="00410371"/>
    <w:rsid w:val="004242F1"/>
    <w:rsid w:val="004B75B7"/>
    <w:rsid w:val="004F2FF7"/>
    <w:rsid w:val="00506342"/>
    <w:rsid w:val="00510A33"/>
    <w:rsid w:val="0051580D"/>
    <w:rsid w:val="00547111"/>
    <w:rsid w:val="0056055A"/>
    <w:rsid w:val="005624FC"/>
    <w:rsid w:val="00592D74"/>
    <w:rsid w:val="005E2C44"/>
    <w:rsid w:val="00611E7C"/>
    <w:rsid w:val="00621188"/>
    <w:rsid w:val="00623D3B"/>
    <w:rsid w:val="006257ED"/>
    <w:rsid w:val="00652A6A"/>
    <w:rsid w:val="00665C47"/>
    <w:rsid w:val="00695808"/>
    <w:rsid w:val="006A126C"/>
    <w:rsid w:val="006B46FB"/>
    <w:rsid w:val="006C1214"/>
    <w:rsid w:val="006E21FB"/>
    <w:rsid w:val="006E2E7A"/>
    <w:rsid w:val="00792342"/>
    <w:rsid w:val="007977A8"/>
    <w:rsid w:val="007B512A"/>
    <w:rsid w:val="007C2097"/>
    <w:rsid w:val="007D6A07"/>
    <w:rsid w:val="007F7259"/>
    <w:rsid w:val="008040A8"/>
    <w:rsid w:val="00821526"/>
    <w:rsid w:val="008279FA"/>
    <w:rsid w:val="008626E7"/>
    <w:rsid w:val="00870EE7"/>
    <w:rsid w:val="00872912"/>
    <w:rsid w:val="008863B9"/>
    <w:rsid w:val="008A45A6"/>
    <w:rsid w:val="008F3789"/>
    <w:rsid w:val="008F686C"/>
    <w:rsid w:val="009148DE"/>
    <w:rsid w:val="00941E30"/>
    <w:rsid w:val="009777D9"/>
    <w:rsid w:val="00991B88"/>
    <w:rsid w:val="009A5753"/>
    <w:rsid w:val="009A579D"/>
    <w:rsid w:val="009D268E"/>
    <w:rsid w:val="009E3297"/>
    <w:rsid w:val="009F734F"/>
    <w:rsid w:val="00A246B6"/>
    <w:rsid w:val="00A25C3F"/>
    <w:rsid w:val="00A30924"/>
    <w:rsid w:val="00A47E70"/>
    <w:rsid w:val="00A50CF0"/>
    <w:rsid w:val="00A61FC7"/>
    <w:rsid w:val="00A7671C"/>
    <w:rsid w:val="00A82913"/>
    <w:rsid w:val="00A87AD4"/>
    <w:rsid w:val="00AA2CBC"/>
    <w:rsid w:val="00AC5820"/>
    <w:rsid w:val="00AD1CD8"/>
    <w:rsid w:val="00B258BB"/>
    <w:rsid w:val="00B67B97"/>
    <w:rsid w:val="00B968C8"/>
    <w:rsid w:val="00BA3EC5"/>
    <w:rsid w:val="00BA51D9"/>
    <w:rsid w:val="00BA6A6D"/>
    <w:rsid w:val="00BB51F2"/>
    <w:rsid w:val="00BB5DFC"/>
    <w:rsid w:val="00BD279D"/>
    <w:rsid w:val="00BD6BB8"/>
    <w:rsid w:val="00C11071"/>
    <w:rsid w:val="00C23803"/>
    <w:rsid w:val="00C66BA2"/>
    <w:rsid w:val="00C85791"/>
    <w:rsid w:val="00C95985"/>
    <w:rsid w:val="00CC5026"/>
    <w:rsid w:val="00CC68D0"/>
    <w:rsid w:val="00D03F9A"/>
    <w:rsid w:val="00D06D51"/>
    <w:rsid w:val="00D23B50"/>
    <w:rsid w:val="00D24991"/>
    <w:rsid w:val="00D25437"/>
    <w:rsid w:val="00D50255"/>
    <w:rsid w:val="00D66520"/>
    <w:rsid w:val="00D901AE"/>
    <w:rsid w:val="00DB2C5F"/>
    <w:rsid w:val="00DB43DB"/>
    <w:rsid w:val="00DE34CF"/>
    <w:rsid w:val="00DF7FD2"/>
    <w:rsid w:val="00E1017D"/>
    <w:rsid w:val="00E13F3D"/>
    <w:rsid w:val="00E34898"/>
    <w:rsid w:val="00E54523"/>
    <w:rsid w:val="00EA59E6"/>
    <w:rsid w:val="00EB09B7"/>
    <w:rsid w:val="00EE66CF"/>
    <w:rsid w:val="00EE7D7C"/>
    <w:rsid w:val="00F25D98"/>
    <w:rsid w:val="00F300FB"/>
    <w:rsid w:val="00F962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63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2598</Words>
  <Characters>14813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1899-12-31T23:00:00Z</cp:lastPrinted>
  <dcterms:created xsi:type="dcterms:W3CDTF">2021-08-06T20:02:00Z</dcterms:created>
  <dcterms:modified xsi:type="dcterms:W3CDTF">2021-08-13T19:28:00Z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