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920C42">
        <w:rPr>
          <w:noProof w:val="0"/>
        </w:rPr>
        <w:t>1</w:t>
      </w:r>
      <w:r w:rsidR="00E95454">
        <w:rPr>
          <w:noProof w:val="0"/>
        </w:rPr>
        <w:t>4</w:t>
      </w:r>
      <w:r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r w:rsidR="00E95454">
        <w:rPr>
          <w:noProof w:val="0"/>
          <w:sz w:val="32"/>
        </w:rPr>
        <w:t>03</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A5FAE">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7" w:name="_Toc75157908"/>
      <w:r w:rsidRPr="00DE184B">
        <w:lastRenderedPageBreak/>
        <w:t>1</w:t>
      </w:r>
      <w:r w:rsidRPr="00DE184B">
        <w:tab/>
        <w:t>Scope</w:t>
      </w:r>
      <w:bookmarkEnd w:id="7"/>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8" w:name="_Toc75157909"/>
      <w:r w:rsidRPr="00DE184B">
        <w:t>2</w:t>
      </w:r>
      <w:r w:rsidRPr="00DE184B">
        <w:tab/>
        <w:t>References</w:t>
      </w:r>
      <w:bookmarkEnd w:id="8"/>
    </w:p>
    <w:p w:rsidR="000B645D" w:rsidRPr="00DE184B" w:rsidRDefault="000B645D" w:rsidP="000B645D">
      <w:r w:rsidRPr="00DE184B">
        <w:t>N/A</w:t>
      </w:r>
    </w:p>
    <w:p w:rsidR="000B645D" w:rsidRPr="00DE184B" w:rsidRDefault="000B645D" w:rsidP="000B645D">
      <w:pPr>
        <w:pStyle w:val="Heading1"/>
      </w:pPr>
      <w:bookmarkStart w:id="9" w:name="_Toc75157910"/>
      <w:r w:rsidRPr="00DE184B">
        <w:t>3</w:t>
      </w:r>
      <w:r w:rsidRPr="00DE184B">
        <w:tab/>
        <w:t>Definitions, symbols and abbreviations</w:t>
      </w:r>
      <w:bookmarkEnd w:id="9"/>
    </w:p>
    <w:p w:rsidR="000B645D" w:rsidRPr="00DE184B" w:rsidRDefault="000B645D" w:rsidP="000B645D">
      <w:r w:rsidRPr="00DE184B">
        <w:t>N/A</w:t>
      </w:r>
    </w:p>
    <w:p w:rsidR="000B645D" w:rsidRDefault="000B645D" w:rsidP="000B645D">
      <w:pPr>
        <w:pStyle w:val="Heading1"/>
      </w:pPr>
      <w:bookmarkStart w:id="10" w:name="_Toc75157911"/>
      <w:r w:rsidRPr="00DE184B">
        <w:t>4</w:t>
      </w:r>
      <w:r w:rsidRPr="00DE184B">
        <w:tab/>
        <w:t>General</w:t>
      </w:r>
      <w:bookmarkEnd w:id="10"/>
    </w:p>
    <w:p w:rsidR="0090371A" w:rsidRDefault="0090371A" w:rsidP="0090371A">
      <w:pPr>
        <w:pStyle w:val="Heading2"/>
      </w:pPr>
      <w:bookmarkStart w:id="11" w:name="_Toc75157912"/>
      <w:r>
        <w:t>4.0</w:t>
      </w:r>
      <w:r>
        <w:tab/>
        <w:t>General assumptions</w:t>
      </w:r>
      <w:bookmarkEnd w:id="11"/>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2" w:name="_Toc75157913"/>
      <w:r>
        <w:t>4.</w:t>
      </w:r>
      <w:r w:rsidR="0090371A">
        <w:t>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bookmarkStart w:id="15" w:name="_GoBack"/>
            <w:bookmarkEnd w:id="15"/>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w:t>
            </w:r>
            <w:r>
              <w:rPr>
                <w:sz w:val="16"/>
              </w:rPr>
              <w:t>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FAE" w:rsidRDefault="00FA5FAE">
      <w:r>
        <w:separator/>
      </w:r>
    </w:p>
  </w:endnote>
  <w:endnote w:type="continuationSeparator" w:id="0">
    <w:p w:rsidR="00FA5FAE" w:rsidRDefault="00FA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FAE" w:rsidRDefault="00FA5FAE">
      <w:r>
        <w:separator/>
      </w:r>
    </w:p>
  </w:footnote>
  <w:footnote w:type="continuationSeparator" w:id="0">
    <w:p w:rsidR="00FA5FAE" w:rsidRDefault="00FA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E95454">
      <w:t>3GPP RAN5 PRD 17 V4.14 (2024-03)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E95454">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65pt;height:11.65pt" o:bullet="t">
        <v:imagedata r:id="rId1" o:title="artA9"/>
        <o:lock v:ext="edit" cropping="t"/>
      </v:shape>
    </w:pict>
  </w:numPicBullet>
  <w:numPicBullet w:numPicBulletId="1">
    <w:pict>
      <v:shape id="_x0000_i1037" type="#_x0000_t75" style="width:11.65pt;height:11.6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6811C"/>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62F7B-9903-4E3A-B7EA-C5996D49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11373</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32</cp:revision>
  <dcterms:created xsi:type="dcterms:W3CDTF">2021-04-02T08:13:00Z</dcterms:created>
  <dcterms:modified xsi:type="dcterms:W3CDTF">2024-03-28T16:47:00Z</dcterms:modified>
</cp:coreProperties>
</file>