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BB3" w:rsidRPr="005E5BB3" w:rsidRDefault="005E5BB3" w:rsidP="005E5BB3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 w:rsidR="003876DB">
        <w:rPr>
          <w:rFonts w:ascii="Arial" w:hAnsi="Arial" w:cs="Arial"/>
          <w:b/>
          <w:sz w:val="24"/>
          <w:lang w:val="en-US" w:eastAsia="zh-CN"/>
        </w:rPr>
        <w:t>8</w:t>
      </w:r>
      <w:r w:rsidR="008E4702">
        <w:rPr>
          <w:rFonts w:ascii="Arial" w:hAnsi="Arial" w:cs="Arial"/>
          <w:b/>
          <w:sz w:val="24"/>
          <w:lang w:val="en-US" w:eastAsia="zh-CN"/>
        </w:rPr>
        <w:t>-</w:t>
      </w:r>
      <w:r w:rsidR="000C1FBC">
        <w:rPr>
          <w:rFonts w:ascii="Arial" w:hAnsi="Arial" w:cs="Arial"/>
          <w:b/>
          <w:sz w:val="24"/>
          <w:lang w:val="en-US" w:eastAsia="zh-CN"/>
        </w:rPr>
        <w:t>bis-</w:t>
      </w:r>
      <w:r w:rsidR="008E4702">
        <w:rPr>
          <w:rFonts w:ascii="Arial" w:hAnsi="Arial" w:cs="Arial"/>
          <w:b/>
          <w:sz w:val="24"/>
          <w:lang w:val="en-US" w:eastAsia="zh-CN"/>
        </w:rPr>
        <w:t>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785BB0" w:rsidRPr="00785BB0">
        <w:rPr>
          <w:rFonts w:ascii="Arial" w:hAnsi="Arial" w:cs="Arial"/>
          <w:b/>
          <w:sz w:val="24"/>
          <w:lang w:val="en-US" w:eastAsia="zh-CN"/>
        </w:rPr>
        <w:t>R4-2106948</w:t>
      </w:r>
    </w:p>
    <w:p w:rsidR="00FE6037" w:rsidRPr="002148BE" w:rsidRDefault="008E4702" w:rsidP="005E5BB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 w:rsidR="000C1FBC">
        <w:rPr>
          <w:rFonts w:cs="Arial"/>
          <w:noProof w:val="0"/>
          <w:sz w:val="24"/>
          <w:lang w:val="en-GB"/>
        </w:rPr>
        <w:t>12</w:t>
      </w:r>
      <w:r w:rsidR="00785BB0" w:rsidRPr="00785BB0">
        <w:rPr>
          <w:rFonts w:cs="Arial"/>
          <w:noProof w:val="0"/>
          <w:sz w:val="24"/>
          <w:vertAlign w:val="superscript"/>
          <w:lang w:val="en-GB"/>
        </w:rPr>
        <w:t>th</w:t>
      </w:r>
      <w:r w:rsidR="000C1FBC">
        <w:rPr>
          <w:rFonts w:cs="Arial"/>
          <w:noProof w:val="0"/>
          <w:sz w:val="24"/>
          <w:lang w:val="en-GB"/>
        </w:rPr>
        <w:t xml:space="preserve"> – 20</w:t>
      </w:r>
      <w:r w:rsidR="00785BB0" w:rsidRPr="00785BB0">
        <w:rPr>
          <w:rFonts w:cs="Arial"/>
          <w:noProof w:val="0"/>
          <w:sz w:val="24"/>
          <w:vertAlign w:val="superscript"/>
          <w:lang w:val="en-GB"/>
        </w:rPr>
        <w:t>th</w:t>
      </w:r>
      <w:r w:rsidR="003876DB">
        <w:rPr>
          <w:rFonts w:cs="Arial"/>
          <w:noProof w:val="0"/>
          <w:sz w:val="24"/>
          <w:lang w:val="en-GB"/>
        </w:rPr>
        <w:t xml:space="preserve"> </w:t>
      </w:r>
      <w:r w:rsidR="000C1FBC">
        <w:rPr>
          <w:rFonts w:cs="Arial"/>
          <w:noProof w:val="0"/>
          <w:sz w:val="24"/>
          <w:lang w:val="en-GB"/>
        </w:rPr>
        <w:t>April</w:t>
      </w:r>
      <w:r w:rsidRPr="008E4702">
        <w:rPr>
          <w:rFonts w:cs="Arial"/>
          <w:noProof w:val="0"/>
          <w:sz w:val="24"/>
          <w:lang w:val="en-GB"/>
        </w:rPr>
        <w:t>, 202</w:t>
      </w:r>
      <w:r w:rsidR="003876DB"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B3B6F" w:rsidRPr="006B3B6F">
        <w:rPr>
          <w:rFonts w:ascii="Arial" w:eastAsia="宋体" w:hAnsi="Arial"/>
          <w:b/>
          <w:sz w:val="24"/>
          <w:lang w:val="en-US" w:eastAsia="zh-CN"/>
        </w:rPr>
        <w:t>Link level simulation results for SRS-RSRP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7F315B">
        <w:rPr>
          <w:rFonts w:ascii="Arial" w:hAnsi="Arial"/>
          <w:b/>
          <w:sz w:val="24"/>
          <w:lang w:val="en-US"/>
        </w:rPr>
        <w:t>5.5.</w:t>
      </w:r>
      <w:r w:rsidR="00907EB7">
        <w:rPr>
          <w:rFonts w:ascii="Arial" w:hAnsi="Arial"/>
          <w:b/>
          <w:sz w:val="24"/>
          <w:lang w:val="en-US"/>
        </w:rPr>
        <w:t>2.</w:t>
      </w:r>
      <w:r w:rsidR="006839AC">
        <w:rPr>
          <w:rFonts w:ascii="Arial" w:hAnsi="Arial"/>
          <w:b/>
          <w:sz w:val="24"/>
          <w:lang w:val="en-US"/>
        </w:rPr>
        <w:t>3.</w:t>
      </w:r>
      <w:r w:rsidR="000435EF">
        <w:rPr>
          <w:rFonts w:ascii="Arial" w:hAnsi="Arial"/>
          <w:b/>
          <w:sz w:val="24"/>
          <w:lang w:val="en-US"/>
        </w:rPr>
        <w:t>2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3876DB">
        <w:rPr>
          <w:rFonts w:ascii="Arial" w:eastAsia="宋体" w:hAnsi="Arial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0435EF" w:rsidRPr="006B3B6F" w:rsidRDefault="00963A5F" w:rsidP="006B3B6F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RRM </w:t>
      </w:r>
      <w:r w:rsidR="00907EB7">
        <w:rPr>
          <w:rFonts w:eastAsia="宋体"/>
          <w:lang w:eastAsia="zh-CN"/>
        </w:rPr>
        <w:t xml:space="preserve">accuracy </w:t>
      </w:r>
      <w:r w:rsidR="008B3D10">
        <w:rPr>
          <w:rFonts w:eastAsia="宋体"/>
          <w:lang w:eastAsia="zh-CN"/>
        </w:rPr>
        <w:t xml:space="preserve">requirements for </w:t>
      </w:r>
      <w:proofErr w:type="spellStart"/>
      <w:r w:rsidR="006839AC">
        <w:rPr>
          <w:rFonts w:eastAsia="宋体"/>
          <w:lang w:eastAsia="zh-CN"/>
        </w:rPr>
        <w:t>gNB</w:t>
      </w:r>
      <w:proofErr w:type="spellEnd"/>
      <w:r w:rsidR="006839AC">
        <w:rPr>
          <w:rFonts w:eastAsia="宋体"/>
          <w:lang w:eastAsia="zh-CN"/>
        </w:rPr>
        <w:t xml:space="preserve"> </w:t>
      </w:r>
      <w:r w:rsidR="000435EF">
        <w:rPr>
          <w:rFonts w:eastAsia="宋体"/>
          <w:lang w:eastAsia="zh-CN"/>
        </w:rPr>
        <w:t>SRS-RSRP</w:t>
      </w:r>
      <w:r w:rsidR="008B3D10">
        <w:rPr>
          <w:rFonts w:eastAsia="宋体"/>
          <w:lang w:eastAsia="zh-CN"/>
        </w:rPr>
        <w:t xml:space="preserve"> measurements have been discussed in RAN4#98-e</w:t>
      </w:r>
      <w:r>
        <w:rPr>
          <w:rFonts w:eastAsia="宋体"/>
          <w:lang w:eastAsia="zh-CN"/>
        </w:rPr>
        <w:t xml:space="preserve">, and the conclusions are captured in the WF [1]. </w:t>
      </w:r>
      <w:r w:rsidR="006B3B6F">
        <w:rPr>
          <w:rFonts w:eastAsia="宋体"/>
          <w:lang w:eastAsia="zh-CN"/>
        </w:rPr>
        <w:t>Based on [1] the baseline SRS-RSRP accuracy and the dependence on SRS parameters will be decided based on link level simulation results.</w:t>
      </w:r>
    </w:p>
    <w:p w:rsidR="007E7A02" w:rsidRPr="0004342E" w:rsidRDefault="00E67543" w:rsidP="0004342E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will </w:t>
      </w:r>
      <w:r w:rsidR="004D0093">
        <w:rPr>
          <w:rFonts w:eastAsia="宋体"/>
          <w:lang w:eastAsia="zh-CN"/>
        </w:rPr>
        <w:t xml:space="preserve">provide our </w:t>
      </w:r>
      <w:r w:rsidR="006B3B6F">
        <w:rPr>
          <w:rFonts w:eastAsia="宋体"/>
          <w:lang w:eastAsia="zh-CN"/>
        </w:rPr>
        <w:t>simulation results</w:t>
      </w:r>
      <w:r w:rsidR="00270BDD">
        <w:rPr>
          <w:rFonts w:eastAsia="宋体"/>
          <w:lang w:eastAsia="zh-CN"/>
        </w:rPr>
        <w:t xml:space="preserve"> </w:t>
      </w:r>
      <w:r w:rsidR="0047047C">
        <w:rPr>
          <w:rFonts w:eastAsia="宋体"/>
          <w:lang w:eastAsia="zh-CN"/>
        </w:rPr>
        <w:t xml:space="preserve">on </w:t>
      </w:r>
      <w:r w:rsidR="000435EF">
        <w:rPr>
          <w:rFonts w:eastAsia="宋体"/>
          <w:lang w:eastAsia="zh-CN"/>
        </w:rPr>
        <w:t>SRS-RSRP measurement</w:t>
      </w:r>
      <w:r w:rsidR="0047047C">
        <w:rPr>
          <w:rFonts w:eastAsia="宋体"/>
          <w:lang w:eastAsia="zh-CN"/>
        </w:rPr>
        <w:t xml:space="preserve"> </w:t>
      </w:r>
      <w:r w:rsidR="006B3B6F">
        <w:rPr>
          <w:rFonts w:eastAsia="宋体"/>
          <w:lang w:eastAsia="zh-CN"/>
        </w:rPr>
        <w:t>performance</w:t>
      </w:r>
      <w:r>
        <w:rPr>
          <w:rFonts w:eastAsia="宋体"/>
          <w:lang w:eastAsia="zh-CN"/>
        </w:rPr>
        <w:t>.</w:t>
      </w:r>
    </w:p>
    <w:p w:rsidR="00754DE9" w:rsidRDefault="00B06084" w:rsidP="00754DE9">
      <w:pPr>
        <w:pStyle w:val="1"/>
        <w:jc w:val="both"/>
        <w:rPr>
          <w:lang w:val="en-US"/>
        </w:rPr>
      </w:pPr>
      <w:r>
        <w:rPr>
          <w:lang w:val="en-US"/>
        </w:rPr>
        <w:t>Discussion</w:t>
      </w:r>
    </w:p>
    <w:p w:rsidR="006B3B6F" w:rsidRPr="006B3B6F" w:rsidRDefault="006B3B6F" w:rsidP="006B3B6F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Simulation assumption </w:t>
      </w:r>
    </w:p>
    <w:p w:rsidR="006B3B6F" w:rsidRDefault="006B3B6F" w:rsidP="006B3B6F">
      <w:pPr>
        <w:spacing w:before="120"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assumption is same as in [2].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 w:rsidRPr="006B3B6F">
        <w:rPr>
          <w:rFonts w:eastAsiaTheme="minorEastAsia"/>
          <w:lang w:eastAsia="zh-CN"/>
        </w:rPr>
        <w:t xml:space="preserve">the SINR side conditions are +3dB and -13dB </w:t>
      </w:r>
    </w:p>
    <w:p w:rsidR="006B3B6F" w:rsidRDefault="006B3B6F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number of samples is </w:t>
      </w:r>
      <w:r w:rsidR="00A46CC5">
        <w:rPr>
          <w:rFonts w:eastAsiaTheme="minorEastAsia"/>
          <w:lang w:eastAsia="zh-CN"/>
        </w:rPr>
        <w:t>1</w:t>
      </w:r>
    </w:p>
    <w:p w:rsidR="00A46CC5" w:rsidRPr="006B3B6F" w:rsidRDefault="00A46CC5" w:rsidP="006B3B6F">
      <w:pPr>
        <w:pStyle w:val="af8"/>
        <w:numPr>
          <w:ilvl w:val="0"/>
          <w:numId w:val="44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propagation channel is AWGN</w:t>
      </w:r>
    </w:p>
    <w:p w:rsidR="006B3B6F" w:rsidRPr="006B731F" w:rsidRDefault="006B731F" w:rsidP="006B731F">
      <w:pPr>
        <w:pStyle w:val="2"/>
        <w:rPr>
          <w:lang w:val="en-US" w:eastAsia="zh-CN"/>
        </w:rPr>
      </w:pPr>
      <w:r>
        <w:rPr>
          <w:lang w:val="en-US" w:eastAsia="zh-CN"/>
        </w:rPr>
        <w:t>Simulation results</w:t>
      </w:r>
    </w:p>
    <w:p w:rsidR="006B731F" w:rsidRDefault="006B731F" w:rsidP="006B731F">
      <w:p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Table</w:t>
      </w:r>
      <w:r w:rsidR="008470DE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1-3, we show the SRS-PSRP estimation accuracy for 2 different SNR level with different SCS, where SNR1=3dB and SNR</w:t>
      </w:r>
      <w:r w:rsidR="008470DE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=-13dB. The results are for absolute SRS-RSRP accuracy, which is derived as the </w:t>
      </w:r>
      <w:proofErr w:type="gramStart"/>
      <w:r>
        <w:rPr>
          <w:rFonts w:eastAsiaTheme="minorEastAsia"/>
          <w:lang w:eastAsia="zh-CN"/>
        </w:rPr>
        <w:t>max(</w:t>
      </w:r>
      <w:proofErr w:type="gramEnd"/>
      <w:r>
        <w:rPr>
          <w:rFonts w:eastAsiaTheme="minorEastAsia"/>
          <w:lang w:eastAsia="zh-CN"/>
        </w:rPr>
        <w:t xml:space="preserve">5%, 95%) value on the CDF curve for delta-RSRP.  </w:t>
      </w:r>
    </w:p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15kHz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8470DE">
        <w:rPr>
          <w:rFonts w:eastAsiaTheme="minorEastAsia"/>
          <w:b/>
          <w:lang w:eastAsia="zh-CN"/>
        </w:rPr>
        <w:t xml:space="preserve">(Unit: </w:t>
      </w:r>
      <w:r w:rsidR="008470DE">
        <w:rPr>
          <w:rFonts w:eastAsiaTheme="minorEastAsia"/>
          <w:b/>
          <w:lang w:eastAsia="zh-CN"/>
        </w:rPr>
        <w:t>dB</w:t>
      </w:r>
      <w:r w:rsidR="008470DE">
        <w:rPr>
          <w:rFonts w:eastAsiaTheme="minorEastAsia"/>
          <w:b/>
          <w:lang w:eastAsia="zh-CN"/>
        </w:rPr>
        <w:t>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Symbol</w:t>
            </w: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 = 3dB</w:t>
            </w:r>
          </w:p>
        </w:tc>
        <w:tc>
          <w:tcPr>
            <w:tcW w:w="1604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NR2 = -13dB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2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5.1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0.5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7.0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4.0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52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3.3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3.0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2.7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2.7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2.6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264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1.9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1.6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2: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30kHz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8470DE">
        <w:rPr>
          <w:rFonts w:eastAsiaTheme="minorEastAsia"/>
          <w:b/>
          <w:lang w:eastAsia="zh-CN"/>
        </w:rPr>
        <w:t>(Unit: dB)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lastRenderedPageBreak/>
              <w:t>RB</w:t>
            </w:r>
          </w:p>
        </w:tc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Symbol</w:t>
            </w: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 = 3dB</w:t>
            </w:r>
          </w:p>
        </w:tc>
        <w:tc>
          <w:tcPr>
            <w:tcW w:w="1604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NR2 = -13dB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3.5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3.5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3.2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2.1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 w:val="restart"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272</w:t>
            </w: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1.8</w:t>
            </w:r>
          </w:p>
        </w:tc>
      </w:tr>
      <w:tr w:rsidR="002573A2" w:rsidRPr="0015456A" w:rsidTr="006F108D">
        <w:trPr>
          <w:jc w:val="center"/>
        </w:trPr>
        <w:tc>
          <w:tcPr>
            <w:tcW w:w="1603" w:type="dxa"/>
            <w:vMerge/>
          </w:tcPr>
          <w:p w:rsidR="002573A2" w:rsidRPr="0015456A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2573A2" w:rsidRPr="00A73104" w:rsidRDefault="002573A2" w:rsidP="002573A2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0.1</w:t>
            </w:r>
          </w:p>
        </w:tc>
        <w:tc>
          <w:tcPr>
            <w:tcW w:w="1604" w:type="dxa"/>
            <w:vAlign w:val="center"/>
          </w:tcPr>
          <w:p w:rsidR="002573A2" w:rsidRPr="00473ED9" w:rsidRDefault="002573A2" w:rsidP="002573A2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1.6</w:t>
            </w:r>
          </w:p>
        </w:tc>
      </w:tr>
    </w:tbl>
    <w:p w:rsidR="006B731F" w:rsidRDefault="006B731F" w:rsidP="006B731F">
      <w:pPr>
        <w:spacing w:before="12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</w:t>
      </w:r>
      <w:r w:rsidR="008470DE">
        <w:rPr>
          <w:rFonts w:eastAsiaTheme="minorEastAsia"/>
          <w:b/>
          <w:lang w:eastAsia="zh-CN"/>
        </w:rPr>
        <w:t>3</w:t>
      </w:r>
      <w:r>
        <w:rPr>
          <w:rFonts w:eastAsiaTheme="minorEastAsia"/>
          <w:b/>
          <w:lang w:eastAsia="zh-CN"/>
        </w:rPr>
        <w:t xml:space="preserve">: Link level simulation results for SRS-RSRP estimation with </w:t>
      </w:r>
      <w:proofErr w:type="gramStart"/>
      <w:r>
        <w:rPr>
          <w:rFonts w:eastAsiaTheme="minorEastAsia"/>
          <w:b/>
          <w:lang w:eastAsia="zh-CN"/>
        </w:rPr>
        <w:t>120kHz</w:t>
      </w:r>
      <w:proofErr w:type="gramEnd"/>
      <w:r>
        <w:rPr>
          <w:rFonts w:eastAsiaTheme="minorEastAsia"/>
          <w:b/>
          <w:lang w:eastAsia="zh-CN"/>
        </w:rPr>
        <w:t xml:space="preserve"> </w:t>
      </w:r>
      <w:r w:rsidR="008470DE">
        <w:rPr>
          <w:rFonts w:eastAsiaTheme="minorEastAsia"/>
          <w:b/>
          <w:lang w:eastAsia="zh-CN"/>
        </w:rPr>
        <w:t>(Unit: dB)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</w:tblGrid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RB</w:t>
            </w:r>
          </w:p>
        </w:tc>
        <w:tc>
          <w:tcPr>
            <w:tcW w:w="1603" w:type="dxa"/>
            <w:vMerge w:val="restart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="宋体"/>
                <w:b/>
                <w:sz w:val="18"/>
                <w:szCs w:val="18"/>
                <w:lang w:eastAsia="zh-CN"/>
              </w:rPr>
              <w:t>Comb and Symbol</w:t>
            </w: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hannel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3207" w:type="dxa"/>
            <w:gridSpan w:val="2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 w:rsidRPr="0015456A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</w:t>
            </w:r>
            <w:r w:rsidRPr="0015456A">
              <w:rPr>
                <w:rFonts w:eastAsiaTheme="minorEastAsia"/>
                <w:b/>
                <w:sz w:val="18"/>
                <w:szCs w:val="18"/>
                <w:lang w:eastAsia="zh-CN"/>
              </w:rPr>
              <w:t>WGN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  <w:vMerge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NR1 = 3dB</w:t>
            </w:r>
          </w:p>
        </w:tc>
        <w:tc>
          <w:tcPr>
            <w:tcW w:w="1604" w:type="dxa"/>
          </w:tcPr>
          <w:p w:rsidR="008470DE" w:rsidRPr="0015456A" w:rsidRDefault="008470DE" w:rsidP="006F108D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S</w:t>
            </w:r>
            <w:r>
              <w:rPr>
                <w:rFonts w:eastAsiaTheme="minorEastAsia"/>
                <w:b/>
                <w:sz w:val="18"/>
                <w:szCs w:val="18"/>
                <w:lang w:eastAsia="zh-CN"/>
              </w:rPr>
              <w:t>NR2 = -13dB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  <w:lang w:val="en-US" w:eastAsia="zh-CN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4.2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4.2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4.3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0.4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3.6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64</w:t>
            </w: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3.1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3.3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3.2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0.3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2.9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 w:val="restart"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  <w:r>
              <w:rPr>
                <w:rFonts w:eastAsia="宋体"/>
                <w:b/>
                <w:sz w:val="18"/>
                <w:szCs w:val="18"/>
                <w:lang w:eastAsia="zh-CN"/>
              </w:rPr>
              <w:t>132</w:t>
            </w: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2 + 2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2.4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4 + 4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 xml:space="preserve">8 + 8 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2.5</w:t>
            </w:r>
          </w:p>
        </w:tc>
      </w:tr>
      <w:tr w:rsidR="008470DE" w:rsidRPr="0015456A" w:rsidTr="006F108D">
        <w:trPr>
          <w:jc w:val="center"/>
        </w:trPr>
        <w:tc>
          <w:tcPr>
            <w:tcW w:w="1603" w:type="dxa"/>
            <w:vMerge/>
          </w:tcPr>
          <w:p w:rsidR="008470DE" w:rsidRPr="0015456A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Theme="minorEastAsia" w:hint="eastAsia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603" w:type="dxa"/>
          </w:tcPr>
          <w:p w:rsidR="008470DE" w:rsidRPr="00A73104" w:rsidRDefault="008470DE" w:rsidP="008470DE">
            <w:pPr>
              <w:snapToGrid w:val="0"/>
              <w:spacing w:beforeLines="0" w:before="0" w:afterLines="0" w:after="0"/>
              <w:jc w:val="center"/>
              <w:rPr>
                <w:rFonts w:eastAsia="宋体"/>
                <w:b/>
                <w:sz w:val="18"/>
                <w:szCs w:val="18"/>
                <w:lang w:eastAsia="zh-CN"/>
              </w:rPr>
            </w:pPr>
            <w:r w:rsidRPr="00A73104">
              <w:rPr>
                <w:rFonts w:eastAsia="宋体"/>
                <w:b/>
                <w:sz w:val="18"/>
                <w:szCs w:val="18"/>
                <w:lang w:eastAsia="zh-CN"/>
              </w:rPr>
              <w:t>8 + 12</w:t>
            </w:r>
          </w:p>
        </w:tc>
        <w:tc>
          <w:tcPr>
            <w:tcW w:w="1603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0.2</w:t>
            </w:r>
          </w:p>
        </w:tc>
        <w:tc>
          <w:tcPr>
            <w:tcW w:w="1604" w:type="dxa"/>
            <w:vAlign w:val="center"/>
          </w:tcPr>
          <w:p w:rsidR="008470DE" w:rsidRPr="00473ED9" w:rsidRDefault="008470DE" w:rsidP="008470DE">
            <w:pPr>
              <w:snapToGrid w:val="0"/>
              <w:spacing w:beforeLines="0" w:before="0" w:afterLines="0" w:after="0"/>
              <w:jc w:val="center"/>
              <w:rPr>
                <w:color w:val="000000"/>
                <w:sz w:val="20"/>
              </w:rPr>
            </w:pPr>
            <w:r w:rsidRPr="00473ED9">
              <w:rPr>
                <w:rFonts w:hint="eastAsia"/>
                <w:color w:val="000000"/>
                <w:sz w:val="20"/>
              </w:rPr>
              <w:t>2.1</w:t>
            </w:r>
          </w:p>
        </w:tc>
      </w:tr>
    </w:tbl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From the</w:t>
      </w:r>
      <w:r w:rsidR="002573A2">
        <w:rPr>
          <w:rFonts w:eastAsia="宋体"/>
          <w:lang w:eastAsia="zh-CN"/>
        </w:rPr>
        <w:t xml:space="preserve"> above</w:t>
      </w:r>
      <w:r>
        <w:rPr>
          <w:rFonts w:eastAsia="宋体"/>
          <w:lang w:eastAsia="zh-CN"/>
        </w:rPr>
        <w:t xml:space="preserve"> tables, we can observe that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very dependent on SNR conditions.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difference in accuracy between +3dB and -13dB side condition can be </w:t>
      </w:r>
      <w:r w:rsidR="00A46CC5">
        <w:rPr>
          <w:rFonts w:eastAsia="宋体"/>
          <w:lang w:eastAsia="zh-CN"/>
        </w:rPr>
        <w:t>3~5</w:t>
      </w:r>
      <w:r>
        <w:rPr>
          <w:rFonts w:eastAsia="宋体"/>
          <w:lang w:eastAsia="zh-CN"/>
        </w:rPr>
        <w:t>dB. As the SRS BW increases, the gap becomes smaller.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There is a performance difference between different comb and symbol sizes.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observed that the accuracy for </w:t>
      </w:r>
      <w:proofErr w:type="spellStart"/>
      <w:r>
        <w:rPr>
          <w:rFonts w:eastAsia="宋体"/>
          <w:lang w:eastAsia="zh-CN"/>
        </w:rPr>
        <w:t>comb+symbol</w:t>
      </w:r>
      <w:proofErr w:type="spellEnd"/>
      <w:r>
        <w:rPr>
          <w:rFonts w:eastAsia="宋体"/>
          <w:lang w:eastAsia="zh-CN"/>
        </w:rPr>
        <w:t xml:space="preserve"> 2+2, 4+4 and 8+8 are </w:t>
      </w:r>
      <w:r w:rsidR="00B16132">
        <w:rPr>
          <w:rFonts w:eastAsia="宋体"/>
          <w:lang w:eastAsia="zh-CN"/>
        </w:rPr>
        <w:t xml:space="preserve">very </w:t>
      </w:r>
      <w:r>
        <w:rPr>
          <w:rFonts w:eastAsia="宋体"/>
          <w:lang w:eastAsia="zh-CN"/>
        </w:rPr>
        <w:t>similar</w:t>
      </w:r>
      <w:r w:rsidR="00B16132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The reason is that for a given BW, the number of SRS REs </w:t>
      </w:r>
      <w:r w:rsidR="00B16132">
        <w:rPr>
          <w:rFonts w:eastAsia="宋体"/>
          <w:lang w:eastAsia="zh-CN"/>
        </w:rPr>
        <w:t>for these combinations is same</w:t>
      </w:r>
      <w:r>
        <w:rPr>
          <w:rFonts w:eastAsia="宋体"/>
          <w:lang w:eastAsia="zh-CN"/>
        </w:rPr>
        <w:t>, so the processing gain is similar. The performance with 8+12 is in general bet</w:t>
      </w:r>
      <w:r w:rsidR="00B16132">
        <w:rPr>
          <w:rFonts w:eastAsia="宋体"/>
          <w:lang w:eastAsia="zh-CN"/>
        </w:rPr>
        <w:t>ter than the other cases due to more SRS REs</w:t>
      </w:r>
    </w:p>
    <w:p w:rsidR="003925EC" w:rsidRDefault="003925EC" w:rsidP="003925EC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A46CC5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RB and the impact of SCS is small.</w:t>
      </w:r>
    </w:p>
    <w:p w:rsidR="003925EC" w:rsidRDefault="003925EC" w:rsidP="003925EC">
      <w:p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</w:t>
      </w:r>
      <w:r w:rsidR="002573A2">
        <w:rPr>
          <w:rFonts w:eastAsia="宋体"/>
          <w:lang w:eastAsia="zh-CN"/>
        </w:rPr>
        <w:t>o</w:t>
      </w:r>
      <w:bookmarkStart w:id="0" w:name="_GoBack"/>
      <w:bookmarkEnd w:id="0"/>
      <w:r w:rsidR="002573A2" w:rsidRPr="002573A2">
        <w:rPr>
          <w:rFonts w:eastAsia="宋体"/>
          <w:lang w:eastAsia="zh-CN"/>
        </w:rPr>
        <w:t xml:space="preserve">bservation </w:t>
      </w:r>
      <w:r>
        <w:rPr>
          <w:rFonts w:eastAsia="宋体"/>
          <w:lang w:eastAsia="zh-CN"/>
        </w:rPr>
        <w:t xml:space="preserve">is aligned with the expectation </w:t>
      </w:r>
      <w:r w:rsidR="00B16132">
        <w:rPr>
          <w:rFonts w:eastAsia="宋体"/>
          <w:lang w:eastAsia="zh-CN"/>
        </w:rPr>
        <w:t>and aligned with SS-RSRP accuracy for UE</w:t>
      </w:r>
      <w:r>
        <w:rPr>
          <w:rFonts w:eastAsia="宋体"/>
          <w:lang w:eastAsia="zh-CN"/>
        </w:rPr>
        <w:t xml:space="preserve">. </w:t>
      </w:r>
    </w:p>
    <w:p w:rsidR="00C3788F" w:rsidRDefault="00C3788F" w:rsidP="00C3788F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C3788F" w:rsidRDefault="00C3788F" w:rsidP="00C3788F">
      <w:pPr>
        <w:spacing w:before="120" w:after="120"/>
        <w:rPr>
          <w:rFonts w:eastAsia="宋体"/>
          <w:lang w:eastAsia="zh-CN"/>
        </w:rPr>
      </w:pPr>
      <w:r w:rsidRPr="00AA09C0">
        <w:rPr>
          <w:rFonts w:eastAsia="宋体"/>
          <w:lang w:eastAsia="zh-CN"/>
        </w:rPr>
        <w:t>In</w:t>
      </w:r>
      <w:r>
        <w:rPr>
          <w:rFonts w:eastAsia="宋体"/>
          <w:lang w:eastAsia="zh-CN"/>
        </w:rPr>
        <w:t xml:space="preserve"> this paper we provided </w:t>
      </w:r>
      <w:r w:rsidR="00210C78">
        <w:rPr>
          <w:rFonts w:eastAsia="宋体"/>
          <w:lang w:eastAsia="zh-CN"/>
        </w:rPr>
        <w:t xml:space="preserve">our </w:t>
      </w:r>
      <w:r w:rsidR="00B16132">
        <w:rPr>
          <w:rFonts w:eastAsia="宋体"/>
          <w:lang w:eastAsia="zh-CN"/>
        </w:rPr>
        <w:t>simulation results for SRS-RSRP measurement performance</w:t>
      </w:r>
      <w:r w:rsidR="00210C78">
        <w:rPr>
          <w:rFonts w:eastAsia="宋体"/>
          <w:lang w:eastAsia="zh-CN"/>
        </w:rPr>
        <w:t>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1: The performance is very dependent on SNR conditions.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 2: There is a performance difference between different comb and symbol sizes.</w:t>
      </w:r>
    </w:p>
    <w:p w:rsidR="00B16132" w:rsidRDefault="00B16132" w:rsidP="00B16132">
      <w:pPr>
        <w:spacing w:before="120" w:after="12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</w:t>
      </w:r>
      <w:r w:rsidR="00473ED9">
        <w:rPr>
          <w:rFonts w:eastAsia="宋体"/>
          <w:b/>
          <w:lang w:eastAsia="zh-CN"/>
        </w:rPr>
        <w:t>3</w:t>
      </w:r>
      <w:r>
        <w:rPr>
          <w:rFonts w:eastAsia="宋体"/>
          <w:b/>
          <w:lang w:eastAsia="zh-CN"/>
        </w:rPr>
        <w:t>: The accuracy improves in proportion with BW in RB and the impact of SCS is small.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:rsidR="00980473" w:rsidRDefault="00A37BA2" w:rsidP="006839AC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R4-210</w:t>
      </w:r>
      <w:r w:rsidR="00907EB7">
        <w:rPr>
          <w:rFonts w:eastAsia="宋体"/>
          <w:lang w:eastAsia="zh-CN"/>
        </w:rPr>
        <w:t>358</w:t>
      </w:r>
      <w:r w:rsidR="006839AC">
        <w:rPr>
          <w:rFonts w:eastAsia="宋体"/>
          <w:lang w:eastAsia="zh-CN"/>
        </w:rPr>
        <w:t>7</w:t>
      </w:r>
      <w:r w:rsidR="00D57591">
        <w:rPr>
          <w:rFonts w:eastAsia="宋体"/>
          <w:lang w:eastAsia="zh-CN"/>
        </w:rPr>
        <w:t xml:space="preserve">, </w:t>
      </w:r>
      <w:r w:rsidR="006839AC" w:rsidRPr="006839AC">
        <w:rPr>
          <w:rFonts w:eastAsia="宋体"/>
          <w:lang w:eastAsia="zh-CN"/>
        </w:rPr>
        <w:t xml:space="preserve">WF on </w:t>
      </w:r>
      <w:proofErr w:type="spellStart"/>
      <w:r w:rsidR="006839AC" w:rsidRPr="006839AC">
        <w:rPr>
          <w:rFonts w:eastAsia="宋体"/>
          <w:lang w:eastAsia="zh-CN"/>
        </w:rPr>
        <w:t>gNB</w:t>
      </w:r>
      <w:proofErr w:type="spellEnd"/>
      <w:r w:rsidR="006839AC" w:rsidRPr="006839AC">
        <w:rPr>
          <w:rFonts w:eastAsia="宋体"/>
          <w:lang w:eastAsia="zh-CN"/>
        </w:rPr>
        <w:t xml:space="preserve"> positioning measurement requirements</w:t>
      </w:r>
      <w:r w:rsidR="007E7A02">
        <w:rPr>
          <w:rFonts w:eastAsia="宋体"/>
          <w:lang w:eastAsia="zh-CN"/>
        </w:rPr>
        <w:t xml:space="preserve">, </w:t>
      </w:r>
      <w:r w:rsidR="006839AC">
        <w:rPr>
          <w:rFonts w:eastAsia="宋体"/>
          <w:lang w:eastAsia="zh-CN"/>
        </w:rPr>
        <w:t>Ericsson</w:t>
      </w:r>
    </w:p>
    <w:p w:rsidR="006B3B6F" w:rsidRPr="006B3B6F" w:rsidRDefault="006B3B6F" w:rsidP="006B3B6F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R4-2012142, Link simulation assumptions for deriving positioning SRS configurations, Nokia</w:t>
      </w:r>
    </w:p>
    <w:sectPr w:rsidR="006B3B6F" w:rsidRPr="006B3B6F" w:rsidSect="007D2899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776" w:rsidRDefault="00076776">
      <w:pPr>
        <w:spacing w:before="120" w:after="120"/>
      </w:pPr>
      <w:r>
        <w:separator/>
      </w:r>
    </w:p>
  </w:endnote>
  <w:endnote w:type="continuationSeparator" w:id="0">
    <w:p w:rsidR="00076776" w:rsidRDefault="0007677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31F" w:rsidRDefault="006B73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B731F" w:rsidRDefault="006B731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31F" w:rsidRDefault="006B731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573A2">
      <w:rPr>
        <w:rStyle w:val="af1"/>
      </w:rPr>
      <w:t>3</w:t>
    </w:r>
    <w:r>
      <w:rPr>
        <w:rStyle w:val="af1"/>
      </w:rPr>
      <w:fldChar w:fldCharType="end"/>
    </w:r>
  </w:p>
  <w:p w:rsidR="006B731F" w:rsidRDefault="006B73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776" w:rsidRDefault="00076776">
      <w:pPr>
        <w:spacing w:before="120" w:after="120"/>
      </w:pPr>
      <w:r>
        <w:separator/>
      </w:r>
    </w:p>
  </w:footnote>
  <w:footnote w:type="continuationSeparator" w:id="0">
    <w:p w:rsidR="00076776" w:rsidRDefault="00076776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74C6"/>
    <w:multiLevelType w:val="hybridMultilevel"/>
    <w:tmpl w:val="3E3E32C6"/>
    <w:lvl w:ilvl="0" w:tplc="553C6A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E24B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68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7086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A9C24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92E8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661B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074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BC8C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6933D8"/>
    <w:multiLevelType w:val="hybridMultilevel"/>
    <w:tmpl w:val="28989320"/>
    <w:lvl w:ilvl="0" w:tplc="BC300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E36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6EA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4C4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B4C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E8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08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8C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4E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F68AE"/>
    <w:multiLevelType w:val="hybridMultilevel"/>
    <w:tmpl w:val="552E43BE"/>
    <w:lvl w:ilvl="0" w:tplc="61242AC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22BDC6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C08E6C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6445C0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CBAB258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1C62E3C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746C6E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084821A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30E67C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130C7077"/>
    <w:multiLevelType w:val="hybridMultilevel"/>
    <w:tmpl w:val="1540B996"/>
    <w:lvl w:ilvl="0" w:tplc="A560C5AC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176584"/>
    <w:multiLevelType w:val="hybridMultilevel"/>
    <w:tmpl w:val="9CEA312E"/>
    <w:lvl w:ilvl="0" w:tplc="FEA46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8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29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0A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60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8B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E3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D02D2"/>
    <w:multiLevelType w:val="hybridMultilevel"/>
    <w:tmpl w:val="C59C90FE"/>
    <w:lvl w:ilvl="0" w:tplc="EEB68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84A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6E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E80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2D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C0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A6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C8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6F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A641C1B"/>
    <w:multiLevelType w:val="hybridMultilevel"/>
    <w:tmpl w:val="E92E4036"/>
    <w:lvl w:ilvl="0" w:tplc="AADC3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3C006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2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46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C5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2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81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74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20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892230"/>
    <w:multiLevelType w:val="hybridMultilevel"/>
    <w:tmpl w:val="6CE85F1E"/>
    <w:lvl w:ilvl="0" w:tplc="58E2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2CB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C0BF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4D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A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720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4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E5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AA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AE614C"/>
    <w:multiLevelType w:val="hybridMultilevel"/>
    <w:tmpl w:val="FD9853C8"/>
    <w:lvl w:ilvl="0" w:tplc="8CE83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22F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10E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3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124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CC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60D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5447F"/>
    <w:multiLevelType w:val="hybridMultilevel"/>
    <w:tmpl w:val="16365F0E"/>
    <w:lvl w:ilvl="0" w:tplc="30186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1F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4C1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C19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84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8F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DD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68B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475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D6DB9"/>
    <w:multiLevelType w:val="hybridMultilevel"/>
    <w:tmpl w:val="58FC36A8"/>
    <w:lvl w:ilvl="0" w:tplc="4FA26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64B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C4132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B29C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4BF0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AC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F4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27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BEC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4E0E48"/>
    <w:multiLevelType w:val="hybridMultilevel"/>
    <w:tmpl w:val="0A304BDA"/>
    <w:lvl w:ilvl="0" w:tplc="63924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BC0C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E7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8D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86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29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3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B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6C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B846AF"/>
    <w:multiLevelType w:val="hybridMultilevel"/>
    <w:tmpl w:val="CE90FC74"/>
    <w:lvl w:ilvl="0" w:tplc="0DE4575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416647F"/>
    <w:multiLevelType w:val="hybridMultilevel"/>
    <w:tmpl w:val="2E92F9E0"/>
    <w:lvl w:ilvl="0" w:tplc="C108EC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DC991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30FF9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4184D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667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4EA67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05C1E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638DE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68A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63123F8"/>
    <w:multiLevelType w:val="hybridMultilevel"/>
    <w:tmpl w:val="1BB8A046"/>
    <w:lvl w:ilvl="0" w:tplc="CC9E8844">
      <w:start w:val="17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B60962"/>
    <w:multiLevelType w:val="hybridMultilevel"/>
    <w:tmpl w:val="41864172"/>
    <w:lvl w:ilvl="0" w:tplc="7C80DEE2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1B147B"/>
    <w:multiLevelType w:val="hybridMultilevel"/>
    <w:tmpl w:val="DAB6FF9C"/>
    <w:lvl w:ilvl="0" w:tplc="B4800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A8C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23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028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E3B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E6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B66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2A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70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7B403E"/>
    <w:multiLevelType w:val="hybridMultilevel"/>
    <w:tmpl w:val="A574DA7C"/>
    <w:lvl w:ilvl="0" w:tplc="7A383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48C5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E0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4A2C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2D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98A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2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5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3D3608"/>
    <w:multiLevelType w:val="hybridMultilevel"/>
    <w:tmpl w:val="1804A308"/>
    <w:lvl w:ilvl="0" w:tplc="DF8815E4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D024CB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FCA052" w:tentative="1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A48A0E8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01E43C6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5BA678C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A83A3094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3A278B6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3487B9C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01222B"/>
    <w:multiLevelType w:val="hybridMultilevel"/>
    <w:tmpl w:val="0FC4149E"/>
    <w:lvl w:ilvl="0" w:tplc="5B2E5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8DD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8A1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4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04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5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409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4B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20B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8B5797"/>
    <w:multiLevelType w:val="hybridMultilevel"/>
    <w:tmpl w:val="09602214"/>
    <w:lvl w:ilvl="0" w:tplc="9C143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837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E7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2E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2D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EA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80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88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CD40EC"/>
    <w:multiLevelType w:val="hybridMultilevel"/>
    <w:tmpl w:val="AEB87A3E"/>
    <w:lvl w:ilvl="0" w:tplc="26EC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EE5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4AD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6B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C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A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C3E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D0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25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A441E4"/>
    <w:multiLevelType w:val="hybridMultilevel"/>
    <w:tmpl w:val="25B2804C"/>
    <w:lvl w:ilvl="0" w:tplc="7AA4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B8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1E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2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CA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E2B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1C7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2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2A7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 w15:restartNumberingAfterBreak="0">
    <w:nsid w:val="52901B4E"/>
    <w:multiLevelType w:val="hybridMultilevel"/>
    <w:tmpl w:val="B6486C0C"/>
    <w:lvl w:ilvl="0" w:tplc="9392B90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F147D2"/>
    <w:multiLevelType w:val="hybridMultilevel"/>
    <w:tmpl w:val="3078E73C"/>
    <w:lvl w:ilvl="0" w:tplc="712072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C1D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47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85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2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309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4D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82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EF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8F403C"/>
    <w:multiLevelType w:val="hybridMultilevel"/>
    <w:tmpl w:val="EF7272AA"/>
    <w:lvl w:ilvl="0" w:tplc="76228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72B7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82F7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46B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47C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6E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4D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68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64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B935E4"/>
    <w:multiLevelType w:val="hybridMultilevel"/>
    <w:tmpl w:val="5A4EDDA6"/>
    <w:lvl w:ilvl="0" w:tplc="D2C21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69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BB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01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8D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AE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209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F6A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E8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C1443D"/>
    <w:multiLevelType w:val="hybridMultilevel"/>
    <w:tmpl w:val="1CE86558"/>
    <w:lvl w:ilvl="0" w:tplc="457E6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04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A05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985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9A1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41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87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A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E4E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BD17FF"/>
    <w:multiLevelType w:val="hybridMultilevel"/>
    <w:tmpl w:val="833E74F0"/>
    <w:lvl w:ilvl="0" w:tplc="83860D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50A5C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7030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A402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C22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1AB7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9836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C48F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FACA7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8AF218B"/>
    <w:multiLevelType w:val="hybridMultilevel"/>
    <w:tmpl w:val="424A769C"/>
    <w:lvl w:ilvl="0" w:tplc="CDD64B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4B774A"/>
    <w:multiLevelType w:val="hybridMultilevel"/>
    <w:tmpl w:val="60224C9C"/>
    <w:lvl w:ilvl="0" w:tplc="6AB65F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C59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243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F8C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42F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2E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81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C0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8615C1"/>
    <w:multiLevelType w:val="hybridMultilevel"/>
    <w:tmpl w:val="9E74403E"/>
    <w:lvl w:ilvl="0" w:tplc="F4668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2094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60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852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565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527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C8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04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D06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4044E51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6EF9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860C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619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FCAC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5C2C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AD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5A39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7237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3CBC6FEA"/>
    <w:lvl w:ilvl="0">
      <w:start w:val="1"/>
      <w:numFmt w:val="decimal"/>
      <w:pStyle w:val="Ari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36"/>
  </w:num>
  <w:num w:numId="3">
    <w:abstractNumId w:val="41"/>
  </w:num>
  <w:num w:numId="4">
    <w:abstractNumId w:val="11"/>
  </w:num>
  <w:num w:numId="5">
    <w:abstractNumId w:val="17"/>
  </w:num>
  <w:num w:numId="6">
    <w:abstractNumId w:val="33"/>
  </w:num>
  <w:num w:numId="7">
    <w:abstractNumId w:val="27"/>
  </w:num>
  <w:num w:numId="8">
    <w:abstractNumId w:val="42"/>
    <w:lvlOverride w:ilvl="0">
      <w:startOverride w:val="1"/>
    </w:lvlOverride>
  </w:num>
  <w:num w:numId="9">
    <w:abstractNumId w:val="32"/>
  </w:num>
  <w:num w:numId="10">
    <w:abstractNumId w:val="19"/>
  </w:num>
  <w:num w:numId="11">
    <w:abstractNumId w:val="28"/>
  </w:num>
  <w:num w:numId="12">
    <w:abstractNumId w:val="8"/>
  </w:num>
  <w:num w:numId="13">
    <w:abstractNumId w:val="30"/>
  </w:num>
  <w:num w:numId="14">
    <w:abstractNumId w:val="0"/>
  </w:num>
  <w:num w:numId="15">
    <w:abstractNumId w:val="1"/>
  </w:num>
  <w:num w:numId="16">
    <w:abstractNumId w:val="6"/>
  </w:num>
  <w:num w:numId="17">
    <w:abstractNumId w:val="24"/>
  </w:num>
  <w:num w:numId="18">
    <w:abstractNumId w:val="37"/>
  </w:num>
  <w:num w:numId="19">
    <w:abstractNumId w:val="9"/>
  </w:num>
  <w:num w:numId="20">
    <w:abstractNumId w:val="20"/>
  </w:num>
  <w:num w:numId="21">
    <w:abstractNumId w:val="15"/>
  </w:num>
  <w:num w:numId="22">
    <w:abstractNumId w:val="22"/>
  </w:num>
  <w:num w:numId="23">
    <w:abstractNumId w:val="2"/>
  </w:num>
  <w:num w:numId="24">
    <w:abstractNumId w:val="14"/>
  </w:num>
  <w:num w:numId="25">
    <w:abstractNumId w:val="34"/>
  </w:num>
  <w:num w:numId="26">
    <w:abstractNumId w:val="12"/>
  </w:num>
  <w:num w:numId="27">
    <w:abstractNumId w:val="7"/>
  </w:num>
  <w:num w:numId="28">
    <w:abstractNumId w:val="40"/>
  </w:num>
  <w:num w:numId="29">
    <w:abstractNumId w:val="10"/>
  </w:num>
  <w:num w:numId="30">
    <w:abstractNumId w:val="16"/>
  </w:num>
  <w:num w:numId="31">
    <w:abstractNumId w:val="35"/>
  </w:num>
  <w:num w:numId="32">
    <w:abstractNumId w:val="26"/>
  </w:num>
  <w:num w:numId="33">
    <w:abstractNumId w:val="21"/>
  </w:num>
  <w:num w:numId="34">
    <w:abstractNumId w:val="29"/>
  </w:num>
  <w:num w:numId="35">
    <w:abstractNumId w:val="39"/>
  </w:num>
  <w:num w:numId="36">
    <w:abstractNumId w:val="13"/>
  </w:num>
  <w:num w:numId="37">
    <w:abstractNumId w:val="38"/>
  </w:num>
  <w:num w:numId="38">
    <w:abstractNumId w:val="4"/>
  </w:num>
  <w:num w:numId="39">
    <w:abstractNumId w:val="31"/>
  </w:num>
  <w:num w:numId="40">
    <w:abstractNumId w:val="23"/>
  </w:num>
  <w:num w:numId="41">
    <w:abstractNumId w:val="25"/>
  </w:num>
  <w:num w:numId="42">
    <w:abstractNumId w:val="5"/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CD6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C0B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5F8"/>
    <w:rsid w:val="000217CA"/>
    <w:rsid w:val="0002180A"/>
    <w:rsid w:val="00021E90"/>
    <w:rsid w:val="000223E8"/>
    <w:rsid w:val="00022625"/>
    <w:rsid w:val="0002276B"/>
    <w:rsid w:val="00022836"/>
    <w:rsid w:val="00022E04"/>
    <w:rsid w:val="000231B8"/>
    <w:rsid w:val="000231CE"/>
    <w:rsid w:val="00023410"/>
    <w:rsid w:val="00023990"/>
    <w:rsid w:val="000239F5"/>
    <w:rsid w:val="00023AE6"/>
    <w:rsid w:val="0002463D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2FAC"/>
    <w:rsid w:val="0003319B"/>
    <w:rsid w:val="0003352E"/>
    <w:rsid w:val="0003375A"/>
    <w:rsid w:val="00033770"/>
    <w:rsid w:val="00033B7B"/>
    <w:rsid w:val="00033B9A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107"/>
    <w:rsid w:val="000407FE"/>
    <w:rsid w:val="00040AD7"/>
    <w:rsid w:val="000418AA"/>
    <w:rsid w:val="00041973"/>
    <w:rsid w:val="000419B9"/>
    <w:rsid w:val="000420FB"/>
    <w:rsid w:val="0004262C"/>
    <w:rsid w:val="00042D2C"/>
    <w:rsid w:val="00043021"/>
    <w:rsid w:val="0004342E"/>
    <w:rsid w:val="000435EF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57E"/>
    <w:rsid w:val="00052731"/>
    <w:rsid w:val="00052AF4"/>
    <w:rsid w:val="00052ED4"/>
    <w:rsid w:val="0005357D"/>
    <w:rsid w:val="000536F3"/>
    <w:rsid w:val="00054083"/>
    <w:rsid w:val="0005465F"/>
    <w:rsid w:val="00054873"/>
    <w:rsid w:val="0005490C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384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8DE"/>
    <w:rsid w:val="00071CD0"/>
    <w:rsid w:val="0007213F"/>
    <w:rsid w:val="00072661"/>
    <w:rsid w:val="0007270E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76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5BF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3D2"/>
    <w:rsid w:val="00082C4B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513"/>
    <w:rsid w:val="00092919"/>
    <w:rsid w:val="00092B20"/>
    <w:rsid w:val="00092DCA"/>
    <w:rsid w:val="00093000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FA9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ADD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19"/>
    <w:rsid w:val="000A3A3D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1B3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1FBC"/>
    <w:rsid w:val="000C2600"/>
    <w:rsid w:val="000C291C"/>
    <w:rsid w:val="000C29AA"/>
    <w:rsid w:val="000C3179"/>
    <w:rsid w:val="000C3266"/>
    <w:rsid w:val="000C3C5D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7A1"/>
    <w:rsid w:val="000D3CB5"/>
    <w:rsid w:val="000D3D53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3A8"/>
    <w:rsid w:val="000E6A1B"/>
    <w:rsid w:val="000E6A8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4B0D"/>
    <w:rsid w:val="000F5331"/>
    <w:rsid w:val="000F58ED"/>
    <w:rsid w:val="000F5A74"/>
    <w:rsid w:val="000F5F81"/>
    <w:rsid w:val="000F61D5"/>
    <w:rsid w:val="000F625B"/>
    <w:rsid w:val="000F6473"/>
    <w:rsid w:val="000F6639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44B"/>
    <w:rsid w:val="00100AB6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3E"/>
    <w:rsid w:val="001060B2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04"/>
    <w:rsid w:val="00112B4D"/>
    <w:rsid w:val="00112F49"/>
    <w:rsid w:val="001131E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A8F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855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07A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623"/>
    <w:rsid w:val="001337E7"/>
    <w:rsid w:val="001338E6"/>
    <w:rsid w:val="00133AC4"/>
    <w:rsid w:val="00134017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79A"/>
    <w:rsid w:val="00146839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680"/>
    <w:rsid w:val="0016379E"/>
    <w:rsid w:val="00163997"/>
    <w:rsid w:val="00163E56"/>
    <w:rsid w:val="00163FA4"/>
    <w:rsid w:val="001648B5"/>
    <w:rsid w:val="00164E99"/>
    <w:rsid w:val="0016554F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A7E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B04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3B2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193"/>
    <w:rsid w:val="001A3A5D"/>
    <w:rsid w:val="001A3B21"/>
    <w:rsid w:val="001A4C57"/>
    <w:rsid w:val="001A4C98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6F62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B90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4FA"/>
    <w:rsid w:val="001D66FC"/>
    <w:rsid w:val="001D6C5D"/>
    <w:rsid w:val="001D6CFD"/>
    <w:rsid w:val="001D6DDD"/>
    <w:rsid w:val="001D6E97"/>
    <w:rsid w:val="001D6ECE"/>
    <w:rsid w:val="001D78EC"/>
    <w:rsid w:val="001D7BA7"/>
    <w:rsid w:val="001D7CFA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8B3"/>
    <w:rsid w:val="001E39F0"/>
    <w:rsid w:val="001E3AE2"/>
    <w:rsid w:val="001E3E0C"/>
    <w:rsid w:val="001E443A"/>
    <w:rsid w:val="001E4501"/>
    <w:rsid w:val="001E45DD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6DE"/>
    <w:rsid w:val="001F47AC"/>
    <w:rsid w:val="001F5038"/>
    <w:rsid w:val="001F53DE"/>
    <w:rsid w:val="001F59C4"/>
    <w:rsid w:val="001F5A57"/>
    <w:rsid w:val="001F5AB9"/>
    <w:rsid w:val="001F5C35"/>
    <w:rsid w:val="001F5F38"/>
    <w:rsid w:val="001F6214"/>
    <w:rsid w:val="001F6341"/>
    <w:rsid w:val="001F6704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07B52"/>
    <w:rsid w:val="00210524"/>
    <w:rsid w:val="00210771"/>
    <w:rsid w:val="0021083C"/>
    <w:rsid w:val="00210C78"/>
    <w:rsid w:val="00210CE1"/>
    <w:rsid w:val="00211030"/>
    <w:rsid w:val="00211CF1"/>
    <w:rsid w:val="00211D4D"/>
    <w:rsid w:val="002121D7"/>
    <w:rsid w:val="00212317"/>
    <w:rsid w:val="00212793"/>
    <w:rsid w:val="002127B4"/>
    <w:rsid w:val="002127E6"/>
    <w:rsid w:val="002128DF"/>
    <w:rsid w:val="002129BB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CC4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326"/>
    <w:rsid w:val="002216E6"/>
    <w:rsid w:val="00222015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5DB0"/>
    <w:rsid w:val="00226183"/>
    <w:rsid w:val="002261FC"/>
    <w:rsid w:val="0022684D"/>
    <w:rsid w:val="00226CB1"/>
    <w:rsid w:val="00226DDB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CB"/>
    <w:rsid w:val="002303DB"/>
    <w:rsid w:val="00230503"/>
    <w:rsid w:val="00230936"/>
    <w:rsid w:val="00230C94"/>
    <w:rsid w:val="00230EB7"/>
    <w:rsid w:val="00230EC6"/>
    <w:rsid w:val="00230FCF"/>
    <w:rsid w:val="00231076"/>
    <w:rsid w:val="002310AF"/>
    <w:rsid w:val="002314B3"/>
    <w:rsid w:val="002322F6"/>
    <w:rsid w:val="00232321"/>
    <w:rsid w:val="00232F73"/>
    <w:rsid w:val="00233007"/>
    <w:rsid w:val="00233355"/>
    <w:rsid w:val="002335A1"/>
    <w:rsid w:val="0023379E"/>
    <w:rsid w:val="00233A2D"/>
    <w:rsid w:val="00233C7C"/>
    <w:rsid w:val="00233EC2"/>
    <w:rsid w:val="0023451E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1607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660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3B8"/>
    <w:rsid w:val="002545BD"/>
    <w:rsid w:val="002546B2"/>
    <w:rsid w:val="00254DEE"/>
    <w:rsid w:val="00254E40"/>
    <w:rsid w:val="002553E6"/>
    <w:rsid w:val="002557E9"/>
    <w:rsid w:val="00255817"/>
    <w:rsid w:val="002559A4"/>
    <w:rsid w:val="00255C09"/>
    <w:rsid w:val="00255EAD"/>
    <w:rsid w:val="00255FD7"/>
    <w:rsid w:val="002560F6"/>
    <w:rsid w:val="00256328"/>
    <w:rsid w:val="0025665A"/>
    <w:rsid w:val="0025675E"/>
    <w:rsid w:val="00256FE1"/>
    <w:rsid w:val="00257239"/>
    <w:rsid w:val="002573A2"/>
    <w:rsid w:val="00257423"/>
    <w:rsid w:val="002576EE"/>
    <w:rsid w:val="00257BB0"/>
    <w:rsid w:val="00257C19"/>
    <w:rsid w:val="00257C7A"/>
    <w:rsid w:val="00257DD4"/>
    <w:rsid w:val="00260006"/>
    <w:rsid w:val="00260452"/>
    <w:rsid w:val="002604B0"/>
    <w:rsid w:val="0026084E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BDD"/>
    <w:rsid w:val="00270F79"/>
    <w:rsid w:val="0027102E"/>
    <w:rsid w:val="00271B1A"/>
    <w:rsid w:val="00272474"/>
    <w:rsid w:val="0027257D"/>
    <w:rsid w:val="00272622"/>
    <w:rsid w:val="0027283D"/>
    <w:rsid w:val="0027284E"/>
    <w:rsid w:val="002728B3"/>
    <w:rsid w:val="00272C52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9D2"/>
    <w:rsid w:val="00274B5E"/>
    <w:rsid w:val="00274CFA"/>
    <w:rsid w:val="00274FFA"/>
    <w:rsid w:val="00275A54"/>
    <w:rsid w:val="00275B60"/>
    <w:rsid w:val="00275FDA"/>
    <w:rsid w:val="00277451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874D0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1D"/>
    <w:rsid w:val="002A1AD8"/>
    <w:rsid w:val="002A1EE9"/>
    <w:rsid w:val="002A222F"/>
    <w:rsid w:val="002A26ED"/>
    <w:rsid w:val="002A27B4"/>
    <w:rsid w:val="002A28B0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5E45"/>
    <w:rsid w:val="002A629D"/>
    <w:rsid w:val="002A66B6"/>
    <w:rsid w:val="002A66E0"/>
    <w:rsid w:val="002A6AD1"/>
    <w:rsid w:val="002A78B2"/>
    <w:rsid w:val="002B0225"/>
    <w:rsid w:val="002B02CB"/>
    <w:rsid w:val="002B0353"/>
    <w:rsid w:val="002B05C7"/>
    <w:rsid w:val="002B06CB"/>
    <w:rsid w:val="002B0745"/>
    <w:rsid w:val="002B0781"/>
    <w:rsid w:val="002B09CD"/>
    <w:rsid w:val="002B0A10"/>
    <w:rsid w:val="002B0A27"/>
    <w:rsid w:val="002B0CD8"/>
    <w:rsid w:val="002B0EEF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871"/>
    <w:rsid w:val="002B3AE5"/>
    <w:rsid w:val="002B3BEC"/>
    <w:rsid w:val="002B3C1F"/>
    <w:rsid w:val="002B3D2D"/>
    <w:rsid w:val="002B446A"/>
    <w:rsid w:val="002B46B8"/>
    <w:rsid w:val="002B49F3"/>
    <w:rsid w:val="002B4D87"/>
    <w:rsid w:val="002B51C5"/>
    <w:rsid w:val="002B538E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0F"/>
    <w:rsid w:val="002D441E"/>
    <w:rsid w:val="002D4919"/>
    <w:rsid w:val="002D4A80"/>
    <w:rsid w:val="002D5AB4"/>
    <w:rsid w:val="002D5DDD"/>
    <w:rsid w:val="002D67D5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7B9"/>
    <w:rsid w:val="002E1A60"/>
    <w:rsid w:val="002E1AF4"/>
    <w:rsid w:val="002E24A9"/>
    <w:rsid w:val="002E24D5"/>
    <w:rsid w:val="002E272E"/>
    <w:rsid w:val="002E2AA6"/>
    <w:rsid w:val="002E2BE9"/>
    <w:rsid w:val="002E2D30"/>
    <w:rsid w:val="002E2D6C"/>
    <w:rsid w:val="002E30B8"/>
    <w:rsid w:val="002E3149"/>
    <w:rsid w:val="002E3155"/>
    <w:rsid w:val="002E3260"/>
    <w:rsid w:val="002E341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66B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4CC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60C8"/>
    <w:rsid w:val="002F6549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738"/>
    <w:rsid w:val="00300A06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E4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00"/>
    <w:rsid w:val="003176C7"/>
    <w:rsid w:val="00317E1E"/>
    <w:rsid w:val="00317E88"/>
    <w:rsid w:val="003203F8"/>
    <w:rsid w:val="003211A2"/>
    <w:rsid w:val="003212BC"/>
    <w:rsid w:val="0032168C"/>
    <w:rsid w:val="00321728"/>
    <w:rsid w:val="00321967"/>
    <w:rsid w:val="00321D66"/>
    <w:rsid w:val="00321F97"/>
    <w:rsid w:val="00322EBD"/>
    <w:rsid w:val="0032351E"/>
    <w:rsid w:val="00323F04"/>
    <w:rsid w:val="003242BC"/>
    <w:rsid w:val="003245F2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3F02"/>
    <w:rsid w:val="003343FC"/>
    <w:rsid w:val="003344D0"/>
    <w:rsid w:val="003344E8"/>
    <w:rsid w:val="0033455D"/>
    <w:rsid w:val="003346A2"/>
    <w:rsid w:val="003349B7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02D"/>
    <w:rsid w:val="00341113"/>
    <w:rsid w:val="0034157C"/>
    <w:rsid w:val="00341852"/>
    <w:rsid w:val="0034192F"/>
    <w:rsid w:val="00342618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EF"/>
    <w:rsid w:val="00345CDD"/>
    <w:rsid w:val="00345FF9"/>
    <w:rsid w:val="0034613F"/>
    <w:rsid w:val="003467FA"/>
    <w:rsid w:val="00346BAD"/>
    <w:rsid w:val="00346C8F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6BC"/>
    <w:rsid w:val="00357FC6"/>
    <w:rsid w:val="003608F8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BBA"/>
    <w:rsid w:val="00365CFD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AEA"/>
    <w:rsid w:val="00367B50"/>
    <w:rsid w:val="00367B54"/>
    <w:rsid w:val="00367D5E"/>
    <w:rsid w:val="00367F12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B1E"/>
    <w:rsid w:val="00376F94"/>
    <w:rsid w:val="0037724D"/>
    <w:rsid w:val="00377374"/>
    <w:rsid w:val="00377482"/>
    <w:rsid w:val="003774ED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414"/>
    <w:rsid w:val="00385781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6DB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5EC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2C8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28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3F80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1F08"/>
    <w:rsid w:val="003B2506"/>
    <w:rsid w:val="003B2540"/>
    <w:rsid w:val="003B2729"/>
    <w:rsid w:val="003B2A9F"/>
    <w:rsid w:val="003B3ACB"/>
    <w:rsid w:val="003B3BF9"/>
    <w:rsid w:val="003B3F82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2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A0B"/>
    <w:rsid w:val="003C1B41"/>
    <w:rsid w:val="003C1D96"/>
    <w:rsid w:val="003C21AE"/>
    <w:rsid w:val="003C2936"/>
    <w:rsid w:val="003C2DC0"/>
    <w:rsid w:val="003C2F7F"/>
    <w:rsid w:val="003C3603"/>
    <w:rsid w:val="003C37C2"/>
    <w:rsid w:val="003C3837"/>
    <w:rsid w:val="003C3ACB"/>
    <w:rsid w:val="003C3BFE"/>
    <w:rsid w:val="003C3E59"/>
    <w:rsid w:val="003C45FE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4B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0D22"/>
    <w:rsid w:val="003E14CB"/>
    <w:rsid w:val="003E17C9"/>
    <w:rsid w:val="003E1B49"/>
    <w:rsid w:val="003E1C2C"/>
    <w:rsid w:val="003E20DA"/>
    <w:rsid w:val="003E230F"/>
    <w:rsid w:val="003E24E0"/>
    <w:rsid w:val="003E26A8"/>
    <w:rsid w:val="003E26B2"/>
    <w:rsid w:val="003E298B"/>
    <w:rsid w:val="003E2ACF"/>
    <w:rsid w:val="003E2D2E"/>
    <w:rsid w:val="003E2DB4"/>
    <w:rsid w:val="003E2DB8"/>
    <w:rsid w:val="003E3A86"/>
    <w:rsid w:val="003E45C4"/>
    <w:rsid w:val="003E4E72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67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BE6"/>
    <w:rsid w:val="00400269"/>
    <w:rsid w:val="0040051B"/>
    <w:rsid w:val="004007E8"/>
    <w:rsid w:val="004008B0"/>
    <w:rsid w:val="00400BE2"/>
    <w:rsid w:val="00400E11"/>
    <w:rsid w:val="0040118B"/>
    <w:rsid w:val="00401AF0"/>
    <w:rsid w:val="00402187"/>
    <w:rsid w:val="004032AC"/>
    <w:rsid w:val="004032D5"/>
    <w:rsid w:val="0040343B"/>
    <w:rsid w:val="004036A0"/>
    <w:rsid w:val="00403C1E"/>
    <w:rsid w:val="00403F04"/>
    <w:rsid w:val="004040B0"/>
    <w:rsid w:val="00404108"/>
    <w:rsid w:val="004045B3"/>
    <w:rsid w:val="004045D9"/>
    <w:rsid w:val="004048C5"/>
    <w:rsid w:val="00404A66"/>
    <w:rsid w:val="00404EBA"/>
    <w:rsid w:val="00404F8A"/>
    <w:rsid w:val="00404FA6"/>
    <w:rsid w:val="00404FD4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2CF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9D6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69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65F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B94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0A3A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AF"/>
    <w:rsid w:val="00433E77"/>
    <w:rsid w:val="004342A0"/>
    <w:rsid w:val="00434497"/>
    <w:rsid w:val="00434516"/>
    <w:rsid w:val="00434929"/>
    <w:rsid w:val="004349F6"/>
    <w:rsid w:val="00434A18"/>
    <w:rsid w:val="00435452"/>
    <w:rsid w:val="00435614"/>
    <w:rsid w:val="0043562B"/>
    <w:rsid w:val="00435632"/>
    <w:rsid w:val="00435CD3"/>
    <w:rsid w:val="00435E6B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62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564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9AE"/>
    <w:rsid w:val="00450C30"/>
    <w:rsid w:val="00450CE0"/>
    <w:rsid w:val="00450E2A"/>
    <w:rsid w:val="00451B48"/>
    <w:rsid w:val="00452094"/>
    <w:rsid w:val="00452612"/>
    <w:rsid w:val="004528C9"/>
    <w:rsid w:val="00452C4F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932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47C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3ED9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2EC4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100"/>
    <w:rsid w:val="004852B8"/>
    <w:rsid w:val="004852CF"/>
    <w:rsid w:val="00485497"/>
    <w:rsid w:val="00485D7D"/>
    <w:rsid w:val="00486067"/>
    <w:rsid w:val="004860E2"/>
    <w:rsid w:val="00486710"/>
    <w:rsid w:val="00486E77"/>
    <w:rsid w:val="004870C5"/>
    <w:rsid w:val="00487896"/>
    <w:rsid w:val="00487CA1"/>
    <w:rsid w:val="00487F58"/>
    <w:rsid w:val="004907E1"/>
    <w:rsid w:val="00490BA8"/>
    <w:rsid w:val="0049139C"/>
    <w:rsid w:val="004913C0"/>
    <w:rsid w:val="0049171D"/>
    <w:rsid w:val="004917AE"/>
    <w:rsid w:val="00491A09"/>
    <w:rsid w:val="00491A6E"/>
    <w:rsid w:val="0049214A"/>
    <w:rsid w:val="004928E2"/>
    <w:rsid w:val="00492CCE"/>
    <w:rsid w:val="0049318A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9D0"/>
    <w:rsid w:val="00496D08"/>
    <w:rsid w:val="00496D59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38B3"/>
    <w:rsid w:val="004A454B"/>
    <w:rsid w:val="004A4625"/>
    <w:rsid w:val="004A4E16"/>
    <w:rsid w:val="004A522F"/>
    <w:rsid w:val="004A5345"/>
    <w:rsid w:val="004A5498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7A"/>
    <w:rsid w:val="004B7689"/>
    <w:rsid w:val="004B7E96"/>
    <w:rsid w:val="004C0260"/>
    <w:rsid w:val="004C044D"/>
    <w:rsid w:val="004C0B18"/>
    <w:rsid w:val="004C0D02"/>
    <w:rsid w:val="004C0F8B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93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7E7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CAC"/>
    <w:rsid w:val="004D5F99"/>
    <w:rsid w:val="004D6385"/>
    <w:rsid w:val="004D67CB"/>
    <w:rsid w:val="004D68A2"/>
    <w:rsid w:val="004D71A9"/>
    <w:rsid w:val="004D7313"/>
    <w:rsid w:val="004D79BC"/>
    <w:rsid w:val="004D79F5"/>
    <w:rsid w:val="004D7D9E"/>
    <w:rsid w:val="004D7FA8"/>
    <w:rsid w:val="004E05A9"/>
    <w:rsid w:val="004E0842"/>
    <w:rsid w:val="004E09ED"/>
    <w:rsid w:val="004E0A54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5EF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7D9"/>
    <w:rsid w:val="00501A95"/>
    <w:rsid w:val="00501D13"/>
    <w:rsid w:val="0050208E"/>
    <w:rsid w:val="00502976"/>
    <w:rsid w:val="00502F39"/>
    <w:rsid w:val="005031AA"/>
    <w:rsid w:val="005032B1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665"/>
    <w:rsid w:val="00521884"/>
    <w:rsid w:val="00521A11"/>
    <w:rsid w:val="00521F5F"/>
    <w:rsid w:val="005222C5"/>
    <w:rsid w:val="00522572"/>
    <w:rsid w:val="00522586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C02"/>
    <w:rsid w:val="00523DC0"/>
    <w:rsid w:val="005244F7"/>
    <w:rsid w:val="005245E6"/>
    <w:rsid w:val="0052460B"/>
    <w:rsid w:val="00524A20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5F3D"/>
    <w:rsid w:val="0053650A"/>
    <w:rsid w:val="005365A1"/>
    <w:rsid w:val="00536833"/>
    <w:rsid w:val="0053737E"/>
    <w:rsid w:val="00537A13"/>
    <w:rsid w:val="00537B3A"/>
    <w:rsid w:val="00537F2E"/>
    <w:rsid w:val="0054008E"/>
    <w:rsid w:val="00540832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63F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04D"/>
    <w:rsid w:val="00566177"/>
    <w:rsid w:val="0056641C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B06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97EA2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6E9"/>
    <w:rsid w:val="005A2766"/>
    <w:rsid w:val="005A29EA"/>
    <w:rsid w:val="005A2D3C"/>
    <w:rsid w:val="005A2F1B"/>
    <w:rsid w:val="005A329D"/>
    <w:rsid w:val="005A35C0"/>
    <w:rsid w:val="005A35FA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A7A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A4"/>
    <w:rsid w:val="005C6EA5"/>
    <w:rsid w:val="005C6FB8"/>
    <w:rsid w:val="005C7676"/>
    <w:rsid w:val="005C7721"/>
    <w:rsid w:val="005C7858"/>
    <w:rsid w:val="005C7C6E"/>
    <w:rsid w:val="005C7E53"/>
    <w:rsid w:val="005C7E98"/>
    <w:rsid w:val="005D000B"/>
    <w:rsid w:val="005D0052"/>
    <w:rsid w:val="005D03AD"/>
    <w:rsid w:val="005D08EA"/>
    <w:rsid w:val="005D0A54"/>
    <w:rsid w:val="005D115A"/>
    <w:rsid w:val="005D1301"/>
    <w:rsid w:val="005D1662"/>
    <w:rsid w:val="005D1853"/>
    <w:rsid w:val="005D19A5"/>
    <w:rsid w:val="005D1A0F"/>
    <w:rsid w:val="005D2094"/>
    <w:rsid w:val="005D27E3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EB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9C0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3D9"/>
    <w:rsid w:val="005F745E"/>
    <w:rsid w:val="005F76A4"/>
    <w:rsid w:val="005F7A21"/>
    <w:rsid w:val="005F7F8C"/>
    <w:rsid w:val="00600072"/>
    <w:rsid w:val="00600102"/>
    <w:rsid w:val="006004E5"/>
    <w:rsid w:val="00600BA2"/>
    <w:rsid w:val="00600EAD"/>
    <w:rsid w:val="00600EF9"/>
    <w:rsid w:val="00601E48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5F0E"/>
    <w:rsid w:val="00606513"/>
    <w:rsid w:val="00606F30"/>
    <w:rsid w:val="00606F6A"/>
    <w:rsid w:val="006070D8"/>
    <w:rsid w:val="00607638"/>
    <w:rsid w:val="00607BA2"/>
    <w:rsid w:val="00610113"/>
    <w:rsid w:val="006102C5"/>
    <w:rsid w:val="006105FB"/>
    <w:rsid w:val="00610805"/>
    <w:rsid w:val="00610D7B"/>
    <w:rsid w:val="006119F8"/>
    <w:rsid w:val="00611B87"/>
    <w:rsid w:val="00611C90"/>
    <w:rsid w:val="00611E72"/>
    <w:rsid w:val="006123A2"/>
    <w:rsid w:val="006123BA"/>
    <w:rsid w:val="006127CF"/>
    <w:rsid w:val="00612996"/>
    <w:rsid w:val="006129BF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21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17F8F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B52"/>
    <w:rsid w:val="00635200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A20"/>
    <w:rsid w:val="00640B19"/>
    <w:rsid w:val="00640BCA"/>
    <w:rsid w:val="00640C40"/>
    <w:rsid w:val="0064141A"/>
    <w:rsid w:val="00641591"/>
    <w:rsid w:val="006415CF"/>
    <w:rsid w:val="00641707"/>
    <w:rsid w:val="00641878"/>
    <w:rsid w:val="006418F0"/>
    <w:rsid w:val="00641B12"/>
    <w:rsid w:val="00641C69"/>
    <w:rsid w:val="00641FC1"/>
    <w:rsid w:val="00642538"/>
    <w:rsid w:val="00642A3C"/>
    <w:rsid w:val="006436DF"/>
    <w:rsid w:val="00643724"/>
    <w:rsid w:val="00643ACB"/>
    <w:rsid w:val="00643CD3"/>
    <w:rsid w:val="00643ECF"/>
    <w:rsid w:val="0064442C"/>
    <w:rsid w:val="00644B0C"/>
    <w:rsid w:val="00644C82"/>
    <w:rsid w:val="006454A1"/>
    <w:rsid w:val="00645E08"/>
    <w:rsid w:val="006460BD"/>
    <w:rsid w:val="00646A38"/>
    <w:rsid w:val="00646CC7"/>
    <w:rsid w:val="006473D1"/>
    <w:rsid w:val="00647553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6BB7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509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65C"/>
    <w:rsid w:val="00672A85"/>
    <w:rsid w:val="00672AF3"/>
    <w:rsid w:val="00672F0E"/>
    <w:rsid w:val="00673193"/>
    <w:rsid w:val="006731A0"/>
    <w:rsid w:val="00673335"/>
    <w:rsid w:val="00673B85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5F3"/>
    <w:rsid w:val="00680629"/>
    <w:rsid w:val="00680635"/>
    <w:rsid w:val="00680720"/>
    <w:rsid w:val="00680F64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9AC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6D5B"/>
    <w:rsid w:val="00687024"/>
    <w:rsid w:val="00687092"/>
    <w:rsid w:val="006870D0"/>
    <w:rsid w:val="00687275"/>
    <w:rsid w:val="006873D1"/>
    <w:rsid w:val="00687BA5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1DF"/>
    <w:rsid w:val="00693469"/>
    <w:rsid w:val="006937D5"/>
    <w:rsid w:val="00694163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31D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6C2"/>
    <w:rsid w:val="006B29C7"/>
    <w:rsid w:val="006B2AD2"/>
    <w:rsid w:val="006B2E61"/>
    <w:rsid w:val="006B2F0D"/>
    <w:rsid w:val="006B36C2"/>
    <w:rsid w:val="006B36E9"/>
    <w:rsid w:val="006B383C"/>
    <w:rsid w:val="006B38B0"/>
    <w:rsid w:val="006B3B6F"/>
    <w:rsid w:val="006B3E16"/>
    <w:rsid w:val="006B410C"/>
    <w:rsid w:val="006B4331"/>
    <w:rsid w:val="006B466F"/>
    <w:rsid w:val="006B49F6"/>
    <w:rsid w:val="006B4A30"/>
    <w:rsid w:val="006B4C8A"/>
    <w:rsid w:val="006B53CB"/>
    <w:rsid w:val="006B568C"/>
    <w:rsid w:val="006B5959"/>
    <w:rsid w:val="006B59E2"/>
    <w:rsid w:val="006B5CDA"/>
    <w:rsid w:val="006B5DD2"/>
    <w:rsid w:val="006B68B8"/>
    <w:rsid w:val="006B6DAA"/>
    <w:rsid w:val="006B7132"/>
    <w:rsid w:val="006B731F"/>
    <w:rsid w:val="006B77EA"/>
    <w:rsid w:val="006B77EF"/>
    <w:rsid w:val="006B7B6A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67D3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3BE"/>
    <w:rsid w:val="006D4617"/>
    <w:rsid w:val="006D46A3"/>
    <w:rsid w:val="006D4969"/>
    <w:rsid w:val="006D4A70"/>
    <w:rsid w:val="006D4D40"/>
    <w:rsid w:val="006D4E84"/>
    <w:rsid w:val="006D573B"/>
    <w:rsid w:val="006D5932"/>
    <w:rsid w:val="006D5EB3"/>
    <w:rsid w:val="006D61EE"/>
    <w:rsid w:val="006D6B43"/>
    <w:rsid w:val="006D6E72"/>
    <w:rsid w:val="006D7134"/>
    <w:rsid w:val="006D7178"/>
    <w:rsid w:val="006D73FB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2A8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3DA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96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7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99F"/>
    <w:rsid w:val="00706CEE"/>
    <w:rsid w:val="007070F0"/>
    <w:rsid w:val="0070733C"/>
    <w:rsid w:val="0070764E"/>
    <w:rsid w:val="007076F5"/>
    <w:rsid w:val="007079C2"/>
    <w:rsid w:val="00707A97"/>
    <w:rsid w:val="00707CFB"/>
    <w:rsid w:val="0071011F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6001"/>
    <w:rsid w:val="00716258"/>
    <w:rsid w:val="007162E3"/>
    <w:rsid w:val="0071645D"/>
    <w:rsid w:val="00716851"/>
    <w:rsid w:val="00716A42"/>
    <w:rsid w:val="00716E18"/>
    <w:rsid w:val="00717450"/>
    <w:rsid w:val="00717748"/>
    <w:rsid w:val="00717B28"/>
    <w:rsid w:val="007205CE"/>
    <w:rsid w:val="00720B14"/>
    <w:rsid w:val="00720D29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7F1"/>
    <w:rsid w:val="0073503C"/>
    <w:rsid w:val="00735177"/>
    <w:rsid w:val="007357D1"/>
    <w:rsid w:val="00735B9A"/>
    <w:rsid w:val="00735FE7"/>
    <w:rsid w:val="00736374"/>
    <w:rsid w:val="00736576"/>
    <w:rsid w:val="00736894"/>
    <w:rsid w:val="00736D20"/>
    <w:rsid w:val="00737096"/>
    <w:rsid w:val="00737600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49C"/>
    <w:rsid w:val="00743917"/>
    <w:rsid w:val="00743C64"/>
    <w:rsid w:val="007441A6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84"/>
    <w:rsid w:val="007458E0"/>
    <w:rsid w:val="00745FF2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0BC"/>
    <w:rsid w:val="007642FA"/>
    <w:rsid w:val="0076433C"/>
    <w:rsid w:val="0076473A"/>
    <w:rsid w:val="00764A45"/>
    <w:rsid w:val="00764FDD"/>
    <w:rsid w:val="0076524B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3C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5BB0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4C9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0C35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90D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4B7"/>
    <w:rsid w:val="007B27D2"/>
    <w:rsid w:val="007B28AF"/>
    <w:rsid w:val="007B2980"/>
    <w:rsid w:val="007B2CAF"/>
    <w:rsid w:val="007B300E"/>
    <w:rsid w:val="007B31A5"/>
    <w:rsid w:val="007B3305"/>
    <w:rsid w:val="007B334C"/>
    <w:rsid w:val="007B3D04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9A0"/>
    <w:rsid w:val="007B5E82"/>
    <w:rsid w:val="007B5EFE"/>
    <w:rsid w:val="007B61C4"/>
    <w:rsid w:val="007B65A9"/>
    <w:rsid w:val="007B66FD"/>
    <w:rsid w:val="007B688F"/>
    <w:rsid w:val="007B6BD5"/>
    <w:rsid w:val="007B79CB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5ED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D7C89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A02"/>
    <w:rsid w:val="007E7B93"/>
    <w:rsid w:val="007E7C10"/>
    <w:rsid w:val="007E7DAE"/>
    <w:rsid w:val="007E7ECD"/>
    <w:rsid w:val="007F02A7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15B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07"/>
    <w:rsid w:val="007F770E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917"/>
    <w:rsid w:val="00806C07"/>
    <w:rsid w:val="00806D18"/>
    <w:rsid w:val="008070E2"/>
    <w:rsid w:val="0080737A"/>
    <w:rsid w:val="008077EA"/>
    <w:rsid w:val="00807960"/>
    <w:rsid w:val="00807B5C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8BB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CCC"/>
    <w:rsid w:val="00821E69"/>
    <w:rsid w:val="008221DD"/>
    <w:rsid w:val="00822552"/>
    <w:rsid w:val="0082276A"/>
    <w:rsid w:val="00822B63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722"/>
    <w:rsid w:val="0083592A"/>
    <w:rsid w:val="008359D2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D94"/>
    <w:rsid w:val="008455F4"/>
    <w:rsid w:val="00845AD7"/>
    <w:rsid w:val="00845B5F"/>
    <w:rsid w:val="00845F8A"/>
    <w:rsid w:val="00846244"/>
    <w:rsid w:val="0084627F"/>
    <w:rsid w:val="0084692C"/>
    <w:rsid w:val="00846A26"/>
    <w:rsid w:val="00846B82"/>
    <w:rsid w:val="00846BEB"/>
    <w:rsid w:val="00846FFB"/>
    <w:rsid w:val="008470DE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60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311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230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11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49E"/>
    <w:rsid w:val="00890712"/>
    <w:rsid w:val="00890BBD"/>
    <w:rsid w:val="00890C71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3F58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6E5"/>
    <w:rsid w:val="008A2701"/>
    <w:rsid w:val="008A2976"/>
    <w:rsid w:val="008A2FFA"/>
    <w:rsid w:val="008A306E"/>
    <w:rsid w:val="008A3ADF"/>
    <w:rsid w:val="008A4336"/>
    <w:rsid w:val="008A4C71"/>
    <w:rsid w:val="008A5268"/>
    <w:rsid w:val="008A6279"/>
    <w:rsid w:val="008A62C8"/>
    <w:rsid w:val="008A6C80"/>
    <w:rsid w:val="008A6E06"/>
    <w:rsid w:val="008A7086"/>
    <w:rsid w:val="008A7873"/>
    <w:rsid w:val="008B0208"/>
    <w:rsid w:val="008B081D"/>
    <w:rsid w:val="008B092F"/>
    <w:rsid w:val="008B0F95"/>
    <w:rsid w:val="008B10CB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3D10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7A7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129"/>
    <w:rsid w:val="008C62E7"/>
    <w:rsid w:val="008C6A3D"/>
    <w:rsid w:val="008C6DD8"/>
    <w:rsid w:val="008C6FD6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722"/>
    <w:rsid w:val="008E09D2"/>
    <w:rsid w:val="008E0A84"/>
    <w:rsid w:val="008E106A"/>
    <w:rsid w:val="008E1130"/>
    <w:rsid w:val="008E1709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4702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A42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DCD"/>
    <w:rsid w:val="008F2E34"/>
    <w:rsid w:val="008F2E41"/>
    <w:rsid w:val="008F2EA1"/>
    <w:rsid w:val="008F2F94"/>
    <w:rsid w:val="008F3350"/>
    <w:rsid w:val="008F33AA"/>
    <w:rsid w:val="008F38FD"/>
    <w:rsid w:val="008F39C9"/>
    <w:rsid w:val="008F3DE0"/>
    <w:rsid w:val="008F3E58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591"/>
    <w:rsid w:val="009065D0"/>
    <w:rsid w:val="00906EB7"/>
    <w:rsid w:val="009072B9"/>
    <w:rsid w:val="0090744C"/>
    <w:rsid w:val="009075E8"/>
    <w:rsid w:val="0090780C"/>
    <w:rsid w:val="00907B1B"/>
    <w:rsid w:val="00907BE8"/>
    <w:rsid w:val="00907EB7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83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69A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26C"/>
    <w:rsid w:val="00940474"/>
    <w:rsid w:val="009404FC"/>
    <w:rsid w:val="00940725"/>
    <w:rsid w:val="00940EC3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3FEC"/>
    <w:rsid w:val="00944444"/>
    <w:rsid w:val="00944552"/>
    <w:rsid w:val="00944623"/>
    <w:rsid w:val="0094476A"/>
    <w:rsid w:val="009447F1"/>
    <w:rsid w:val="0094526B"/>
    <w:rsid w:val="00945517"/>
    <w:rsid w:val="0094552F"/>
    <w:rsid w:val="00945D58"/>
    <w:rsid w:val="009460B2"/>
    <w:rsid w:val="009463FD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946"/>
    <w:rsid w:val="00950D63"/>
    <w:rsid w:val="0095113B"/>
    <w:rsid w:val="00951552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56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A5F"/>
    <w:rsid w:val="00963C0E"/>
    <w:rsid w:val="00963EC5"/>
    <w:rsid w:val="00964285"/>
    <w:rsid w:val="00964435"/>
    <w:rsid w:val="00964583"/>
    <w:rsid w:val="00964747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473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B5C"/>
    <w:rsid w:val="00983304"/>
    <w:rsid w:val="009833C7"/>
    <w:rsid w:val="00983671"/>
    <w:rsid w:val="00983CD7"/>
    <w:rsid w:val="00983D28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8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CE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2F79"/>
    <w:rsid w:val="009930B7"/>
    <w:rsid w:val="00993BFA"/>
    <w:rsid w:val="00994098"/>
    <w:rsid w:val="0099445A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B7D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3C3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3E7"/>
    <w:rsid w:val="009B2757"/>
    <w:rsid w:val="009B2851"/>
    <w:rsid w:val="009B2DD8"/>
    <w:rsid w:val="009B3128"/>
    <w:rsid w:val="009B4625"/>
    <w:rsid w:val="009B4740"/>
    <w:rsid w:val="009B47BE"/>
    <w:rsid w:val="009B48FB"/>
    <w:rsid w:val="009B4C6B"/>
    <w:rsid w:val="009B4D50"/>
    <w:rsid w:val="009B4D59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A36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566"/>
    <w:rsid w:val="009C3735"/>
    <w:rsid w:val="009C3935"/>
    <w:rsid w:val="009C3C56"/>
    <w:rsid w:val="009C3E61"/>
    <w:rsid w:val="009C3F9E"/>
    <w:rsid w:val="009C4176"/>
    <w:rsid w:val="009C475C"/>
    <w:rsid w:val="009C49F5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7B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4A1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9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E9"/>
    <w:rsid w:val="009E6311"/>
    <w:rsid w:val="009E6510"/>
    <w:rsid w:val="009E754B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6F7"/>
    <w:rsid w:val="009F3796"/>
    <w:rsid w:val="009F39DC"/>
    <w:rsid w:val="009F3A56"/>
    <w:rsid w:val="009F3E8A"/>
    <w:rsid w:val="009F4068"/>
    <w:rsid w:val="009F40FF"/>
    <w:rsid w:val="009F4151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5C96"/>
    <w:rsid w:val="009F603A"/>
    <w:rsid w:val="009F6523"/>
    <w:rsid w:val="009F6649"/>
    <w:rsid w:val="009F6932"/>
    <w:rsid w:val="009F69ED"/>
    <w:rsid w:val="009F6A5E"/>
    <w:rsid w:val="009F6EF2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EAA"/>
    <w:rsid w:val="00A04F78"/>
    <w:rsid w:val="00A0500D"/>
    <w:rsid w:val="00A05648"/>
    <w:rsid w:val="00A05A6C"/>
    <w:rsid w:val="00A05CA3"/>
    <w:rsid w:val="00A05E47"/>
    <w:rsid w:val="00A060CE"/>
    <w:rsid w:val="00A06A38"/>
    <w:rsid w:val="00A06EE2"/>
    <w:rsid w:val="00A0728D"/>
    <w:rsid w:val="00A07416"/>
    <w:rsid w:val="00A0743E"/>
    <w:rsid w:val="00A074CF"/>
    <w:rsid w:val="00A0758F"/>
    <w:rsid w:val="00A07A41"/>
    <w:rsid w:val="00A101AE"/>
    <w:rsid w:val="00A10410"/>
    <w:rsid w:val="00A10AA6"/>
    <w:rsid w:val="00A10D63"/>
    <w:rsid w:val="00A10F24"/>
    <w:rsid w:val="00A111AF"/>
    <w:rsid w:val="00A112BF"/>
    <w:rsid w:val="00A115D6"/>
    <w:rsid w:val="00A1201D"/>
    <w:rsid w:val="00A121C1"/>
    <w:rsid w:val="00A12352"/>
    <w:rsid w:val="00A12862"/>
    <w:rsid w:val="00A12AA6"/>
    <w:rsid w:val="00A12C6C"/>
    <w:rsid w:val="00A138AE"/>
    <w:rsid w:val="00A138BF"/>
    <w:rsid w:val="00A13972"/>
    <w:rsid w:val="00A13A0A"/>
    <w:rsid w:val="00A13AD8"/>
    <w:rsid w:val="00A13D7C"/>
    <w:rsid w:val="00A13DD6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C84"/>
    <w:rsid w:val="00A21EEF"/>
    <w:rsid w:val="00A223D2"/>
    <w:rsid w:val="00A2240D"/>
    <w:rsid w:val="00A229B9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644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1C20"/>
    <w:rsid w:val="00A31F9C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BA2"/>
    <w:rsid w:val="00A37E38"/>
    <w:rsid w:val="00A402A3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6C1A"/>
    <w:rsid w:val="00A46CC5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B94"/>
    <w:rsid w:val="00A5416F"/>
    <w:rsid w:val="00A5425E"/>
    <w:rsid w:val="00A54576"/>
    <w:rsid w:val="00A545ED"/>
    <w:rsid w:val="00A549D9"/>
    <w:rsid w:val="00A54DD6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6FCE"/>
    <w:rsid w:val="00A5700D"/>
    <w:rsid w:val="00A57C83"/>
    <w:rsid w:val="00A57ED1"/>
    <w:rsid w:val="00A60799"/>
    <w:rsid w:val="00A60821"/>
    <w:rsid w:val="00A60B02"/>
    <w:rsid w:val="00A60B3A"/>
    <w:rsid w:val="00A60DB2"/>
    <w:rsid w:val="00A60E86"/>
    <w:rsid w:val="00A6113B"/>
    <w:rsid w:val="00A6162D"/>
    <w:rsid w:val="00A619B4"/>
    <w:rsid w:val="00A61E45"/>
    <w:rsid w:val="00A61EF1"/>
    <w:rsid w:val="00A61F41"/>
    <w:rsid w:val="00A61FED"/>
    <w:rsid w:val="00A623DC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AFB"/>
    <w:rsid w:val="00A66D94"/>
    <w:rsid w:val="00A67059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4ED2"/>
    <w:rsid w:val="00A75416"/>
    <w:rsid w:val="00A7568A"/>
    <w:rsid w:val="00A75D57"/>
    <w:rsid w:val="00A75EEB"/>
    <w:rsid w:val="00A764F1"/>
    <w:rsid w:val="00A76880"/>
    <w:rsid w:val="00A76910"/>
    <w:rsid w:val="00A76FFF"/>
    <w:rsid w:val="00A77277"/>
    <w:rsid w:val="00A8001C"/>
    <w:rsid w:val="00A8016F"/>
    <w:rsid w:val="00A805C3"/>
    <w:rsid w:val="00A80F7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3A1B"/>
    <w:rsid w:val="00A843C2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1A7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DF8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0F3E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233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4D3A"/>
    <w:rsid w:val="00AC58B4"/>
    <w:rsid w:val="00AC5C69"/>
    <w:rsid w:val="00AC5D37"/>
    <w:rsid w:val="00AC5D62"/>
    <w:rsid w:val="00AC61A3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4D8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82F"/>
    <w:rsid w:val="00AD7AC5"/>
    <w:rsid w:val="00AD7EA2"/>
    <w:rsid w:val="00AD7EB3"/>
    <w:rsid w:val="00AE02C4"/>
    <w:rsid w:val="00AE0A38"/>
    <w:rsid w:val="00AE0D65"/>
    <w:rsid w:val="00AE0EDD"/>
    <w:rsid w:val="00AE11FA"/>
    <w:rsid w:val="00AE13DD"/>
    <w:rsid w:val="00AE159E"/>
    <w:rsid w:val="00AE16A0"/>
    <w:rsid w:val="00AE18D3"/>
    <w:rsid w:val="00AE193F"/>
    <w:rsid w:val="00AE1A4B"/>
    <w:rsid w:val="00AE1BFE"/>
    <w:rsid w:val="00AE1CF3"/>
    <w:rsid w:val="00AE1D4C"/>
    <w:rsid w:val="00AE2409"/>
    <w:rsid w:val="00AE267B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19D8"/>
    <w:rsid w:val="00AF2127"/>
    <w:rsid w:val="00AF25B8"/>
    <w:rsid w:val="00AF25CD"/>
    <w:rsid w:val="00AF2A89"/>
    <w:rsid w:val="00AF31DC"/>
    <w:rsid w:val="00AF3691"/>
    <w:rsid w:val="00AF37CB"/>
    <w:rsid w:val="00AF3EB8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6EB"/>
    <w:rsid w:val="00AF6CA4"/>
    <w:rsid w:val="00AF6CB1"/>
    <w:rsid w:val="00AF7564"/>
    <w:rsid w:val="00AF75B4"/>
    <w:rsid w:val="00AF77C4"/>
    <w:rsid w:val="00AF79C5"/>
    <w:rsid w:val="00AF7AB9"/>
    <w:rsid w:val="00AF7B5D"/>
    <w:rsid w:val="00AF7EC1"/>
    <w:rsid w:val="00B00001"/>
    <w:rsid w:val="00B00A9F"/>
    <w:rsid w:val="00B00EEB"/>
    <w:rsid w:val="00B0130A"/>
    <w:rsid w:val="00B014B9"/>
    <w:rsid w:val="00B01800"/>
    <w:rsid w:val="00B01816"/>
    <w:rsid w:val="00B02613"/>
    <w:rsid w:val="00B0350A"/>
    <w:rsid w:val="00B03E65"/>
    <w:rsid w:val="00B03E8F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2E"/>
    <w:rsid w:val="00B05C6D"/>
    <w:rsid w:val="00B05DAF"/>
    <w:rsid w:val="00B05F76"/>
    <w:rsid w:val="00B05FBD"/>
    <w:rsid w:val="00B06084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2C5"/>
    <w:rsid w:val="00B13644"/>
    <w:rsid w:val="00B13805"/>
    <w:rsid w:val="00B13843"/>
    <w:rsid w:val="00B13BF4"/>
    <w:rsid w:val="00B142CD"/>
    <w:rsid w:val="00B1440B"/>
    <w:rsid w:val="00B14474"/>
    <w:rsid w:val="00B14745"/>
    <w:rsid w:val="00B147D1"/>
    <w:rsid w:val="00B14A7F"/>
    <w:rsid w:val="00B14D74"/>
    <w:rsid w:val="00B151C4"/>
    <w:rsid w:val="00B15426"/>
    <w:rsid w:val="00B155E4"/>
    <w:rsid w:val="00B156FA"/>
    <w:rsid w:val="00B15899"/>
    <w:rsid w:val="00B15921"/>
    <w:rsid w:val="00B16132"/>
    <w:rsid w:val="00B16642"/>
    <w:rsid w:val="00B16721"/>
    <w:rsid w:val="00B16C4A"/>
    <w:rsid w:val="00B17053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0BAF"/>
    <w:rsid w:val="00B31180"/>
    <w:rsid w:val="00B3136E"/>
    <w:rsid w:val="00B319F4"/>
    <w:rsid w:val="00B31F99"/>
    <w:rsid w:val="00B32292"/>
    <w:rsid w:val="00B32368"/>
    <w:rsid w:val="00B326DC"/>
    <w:rsid w:val="00B3272B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37F73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6D65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39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65A"/>
    <w:rsid w:val="00B7071C"/>
    <w:rsid w:val="00B70809"/>
    <w:rsid w:val="00B70BC2"/>
    <w:rsid w:val="00B70D91"/>
    <w:rsid w:val="00B70E36"/>
    <w:rsid w:val="00B70F09"/>
    <w:rsid w:val="00B70F5C"/>
    <w:rsid w:val="00B7140A"/>
    <w:rsid w:val="00B7170C"/>
    <w:rsid w:val="00B71712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94F"/>
    <w:rsid w:val="00B81DC4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5071"/>
    <w:rsid w:val="00B8575B"/>
    <w:rsid w:val="00B85D63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E95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19E"/>
    <w:rsid w:val="00BA06C5"/>
    <w:rsid w:val="00BA0DEE"/>
    <w:rsid w:val="00BA18D2"/>
    <w:rsid w:val="00BA1E06"/>
    <w:rsid w:val="00BA1EFE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06E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BEA"/>
    <w:rsid w:val="00BB1C65"/>
    <w:rsid w:val="00BB1D7C"/>
    <w:rsid w:val="00BB1E35"/>
    <w:rsid w:val="00BB251B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D69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08C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4EBF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47E"/>
    <w:rsid w:val="00BF2DF8"/>
    <w:rsid w:val="00BF2F3D"/>
    <w:rsid w:val="00BF3531"/>
    <w:rsid w:val="00BF3620"/>
    <w:rsid w:val="00BF39A4"/>
    <w:rsid w:val="00BF3B08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8F4"/>
    <w:rsid w:val="00C07DE4"/>
    <w:rsid w:val="00C07E34"/>
    <w:rsid w:val="00C07FC4"/>
    <w:rsid w:val="00C10013"/>
    <w:rsid w:val="00C100EF"/>
    <w:rsid w:val="00C1010C"/>
    <w:rsid w:val="00C10CEB"/>
    <w:rsid w:val="00C11B32"/>
    <w:rsid w:val="00C11D7B"/>
    <w:rsid w:val="00C12017"/>
    <w:rsid w:val="00C1261E"/>
    <w:rsid w:val="00C12625"/>
    <w:rsid w:val="00C12F35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241"/>
    <w:rsid w:val="00C2185A"/>
    <w:rsid w:val="00C21A59"/>
    <w:rsid w:val="00C221C5"/>
    <w:rsid w:val="00C2227B"/>
    <w:rsid w:val="00C226F3"/>
    <w:rsid w:val="00C228F5"/>
    <w:rsid w:val="00C22B7C"/>
    <w:rsid w:val="00C23025"/>
    <w:rsid w:val="00C2306A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821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B76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7107"/>
    <w:rsid w:val="00C374F6"/>
    <w:rsid w:val="00C37672"/>
    <w:rsid w:val="00C37693"/>
    <w:rsid w:val="00C3769E"/>
    <w:rsid w:val="00C37830"/>
    <w:rsid w:val="00C3788F"/>
    <w:rsid w:val="00C3796F"/>
    <w:rsid w:val="00C400E6"/>
    <w:rsid w:val="00C401A6"/>
    <w:rsid w:val="00C40641"/>
    <w:rsid w:val="00C406EE"/>
    <w:rsid w:val="00C406EF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E92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6FB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564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2ED4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152"/>
    <w:rsid w:val="00C67459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496"/>
    <w:rsid w:val="00C77626"/>
    <w:rsid w:val="00C77942"/>
    <w:rsid w:val="00C77E3A"/>
    <w:rsid w:val="00C802C2"/>
    <w:rsid w:val="00C803A0"/>
    <w:rsid w:val="00C80655"/>
    <w:rsid w:val="00C8088F"/>
    <w:rsid w:val="00C80B09"/>
    <w:rsid w:val="00C80D4F"/>
    <w:rsid w:val="00C813BB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9F"/>
    <w:rsid w:val="00CA2EE6"/>
    <w:rsid w:val="00CA3485"/>
    <w:rsid w:val="00CA37F8"/>
    <w:rsid w:val="00CA3D6F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53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B6F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84A"/>
    <w:rsid w:val="00CB3BC7"/>
    <w:rsid w:val="00CB42F3"/>
    <w:rsid w:val="00CB446B"/>
    <w:rsid w:val="00CB44D3"/>
    <w:rsid w:val="00CB4715"/>
    <w:rsid w:val="00CB4762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3ED2"/>
    <w:rsid w:val="00CC417E"/>
    <w:rsid w:val="00CC430F"/>
    <w:rsid w:val="00CC4CC5"/>
    <w:rsid w:val="00CC5292"/>
    <w:rsid w:val="00CC5427"/>
    <w:rsid w:val="00CC543E"/>
    <w:rsid w:val="00CC5A22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471"/>
    <w:rsid w:val="00CD257D"/>
    <w:rsid w:val="00CD3146"/>
    <w:rsid w:val="00CD325A"/>
    <w:rsid w:val="00CD3343"/>
    <w:rsid w:val="00CD37FA"/>
    <w:rsid w:val="00CD3928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297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6A3E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3C15"/>
    <w:rsid w:val="00D04054"/>
    <w:rsid w:val="00D04764"/>
    <w:rsid w:val="00D047FF"/>
    <w:rsid w:val="00D048EF"/>
    <w:rsid w:val="00D05484"/>
    <w:rsid w:val="00D0550C"/>
    <w:rsid w:val="00D055DD"/>
    <w:rsid w:val="00D0580D"/>
    <w:rsid w:val="00D05DCC"/>
    <w:rsid w:val="00D05E2F"/>
    <w:rsid w:val="00D05E89"/>
    <w:rsid w:val="00D05F7C"/>
    <w:rsid w:val="00D06790"/>
    <w:rsid w:val="00D067D3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558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CCA"/>
    <w:rsid w:val="00D25DCA"/>
    <w:rsid w:val="00D2613F"/>
    <w:rsid w:val="00D261F4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42D"/>
    <w:rsid w:val="00D309B6"/>
    <w:rsid w:val="00D31226"/>
    <w:rsid w:val="00D31643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86F"/>
    <w:rsid w:val="00D42A9B"/>
    <w:rsid w:val="00D42BFA"/>
    <w:rsid w:val="00D42D39"/>
    <w:rsid w:val="00D42F0E"/>
    <w:rsid w:val="00D43595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454"/>
    <w:rsid w:val="00D504A1"/>
    <w:rsid w:val="00D508A3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2D0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5D7A"/>
    <w:rsid w:val="00D5648A"/>
    <w:rsid w:val="00D564AA"/>
    <w:rsid w:val="00D564EE"/>
    <w:rsid w:val="00D56625"/>
    <w:rsid w:val="00D56632"/>
    <w:rsid w:val="00D566B5"/>
    <w:rsid w:val="00D5689B"/>
    <w:rsid w:val="00D5699C"/>
    <w:rsid w:val="00D56B9E"/>
    <w:rsid w:val="00D56E4D"/>
    <w:rsid w:val="00D56EFF"/>
    <w:rsid w:val="00D56F8B"/>
    <w:rsid w:val="00D5755E"/>
    <w:rsid w:val="00D57591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1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880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A96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B50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369"/>
    <w:rsid w:val="00DA547A"/>
    <w:rsid w:val="00DA5827"/>
    <w:rsid w:val="00DA5A7E"/>
    <w:rsid w:val="00DA5E05"/>
    <w:rsid w:val="00DA5E1A"/>
    <w:rsid w:val="00DA6160"/>
    <w:rsid w:val="00DA6705"/>
    <w:rsid w:val="00DA6B84"/>
    <w:rsid w:val="00DA6DB0"/>
    <w:rsid w:val="00DA6F94"/>
    <w:rsid w:val="00DA7326"/>
    <w:rsid w:val="00DA7354"/>
    <w:rsid w:val="00DA779D"/>
    <w:rsid w:val="00DA7D42"/>
    <w:rsid w:val="00DA7DAD"/>
    <w:rsid w:val="00DA7FC3"/>
    <w:rsid w:val="00DB000C"/>
    <w:rsid w:val="00DB00BE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46B"/>
    <w:rsid w:val="00DB4645"/>
    <w:rsid w:val="00DB49D7"/>
    <w:rsid w:val="00DB4D13"/>
    <w:rsid w:val="00DB50B1"/>
    <w:rsid w:val="00DB51F2"/>
    <w:rsid w:val="00DB61E2"/>
    <w:rsid w:val="00DB6340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BC8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0EF1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99C"/>
    <w:rsid w:val="00DD2F84"/>
    <w:rsid w:val="00DD2FB7"/>
    <w:rsid w:val="00DD3932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897"/>
    <w:rsid w:val="00DD6F96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CBD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D29"/>
    <w:rsid w:val="00DE7D7E"/>
    <w:rsid w:val="00DE7E43"/>
    <w:rsid w:val="00DF0512"/>
    <w:rsid w:val="00DF0619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3EB2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14B"/>
    <w:rsid w:val="00E009CC"/>
    <w:rsid w:val="00E00B1E"/>
    <w:rsid w:val="00E00D7B"/>
    <w:rsid w:val="00E010B6"/>
    <w:rsid w:val="00E0113A"/>
    <w:rsid w:val="00E01520"/>
    <w:rsid w:val="00E019BD"/>
    <w:rsid w:val="00E01ABA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D49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199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08B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9D6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43F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32E7"/>
    <w:rsid w:val="00E43692"/>
    <w:rsid w:val="00E437D2"/>
    <w:rsid w:val="00E4383F"/>
    <w:rsid w:val="00E43978"/>
    <w:rsid w:val="00E43AA2"/>
    <w:rsid w:val="00E43C24"/>
    <w:rsid w:val="00E43EAB"/>
    <w:rsid w:val="00E43F1E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039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D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6FD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6C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543"/>
    <w:rsid w:val="00E679C7"/>
    <w:rsid w:val="00E67AAC"/>
    <w:rsid w:val="00E67B0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53C"/>
    <w:rsid w:val="00E74870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561"/>
    <w:rsid w:val="00E82782"/>
    <w:rsid w:val="00E82948"/>
    <w:rsid w:val="00E82C80"/>
    <w:rsid w:val="00E8311B"/>
    <w:rsid w:val="00E83169"/>
    <w:rsid w:val="00E83280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91F"/>
    <w:rsid w:val="00E86BF2"/>
    <w:rsid w:val="00E87024"/>
    <w:rsid w:val="00E8746C"/>
    <w:rsid w:val="00E8792C"/>
    <w:rsid w:val="00E90040"/>
    <w:rsid w:val="00E903F6"/>
    <w:rsid w:val="00E90423"/>
    <w:rsid w:val="00E909C5"/>
    <w:rsid w:val="00E90A7C"/>
    <w:rsid w:val="00E90C3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095"/>
    <w:rsid w:val="00E94145"/>
    <w:rsid w:val="00E94326"/>
    <w:rsid w:val="00E94811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97EA4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17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49D"/>
    <w:rsid w:val="00EA769D"/>
    <w:rsid w:val="00EA7A1F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2F0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4DB7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14A"/>
    <w:rsid w:val="00ED02DD"/>
    <w:rsid w:val="00ED07D2"/>
    <w:rsid w:val="00ED0E63"/>
    <w:rsid w:val="00ED0EFF"/>
    <w:rsid w:val="00ED0F98"/>
    <w:rsid w:val="00ED11E8"/>
    <w:rsid w:val="00ED1282"/>
    <w:rsid w:val="00ED148B"/>
    <w:rsid w:val="00ED1E98"/>
    <w:rsid w:val="00ED2295"/>
    <w:rsid w:val="00ED248E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14C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BFD"/>
    <w:rsid w:val="00EE4E9D"/>
    <w:rsid w:val="00EE549F"/>
    <w:rsid w:val="00EE55F7"/>
    <w:rsid w:val="00EE5A1C"/>
    <w:rsid w:val="00EE5A53"/>
    <w:rsid w:val="00EE5E72"/>
    <w:rsid w:val="00EE61D8"/>
    <w:rsid w:val="00EE621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0E8"/>
    <w:rsid w:val="00EF74F9"/>
    <w:rsid w:val="00EF78C9"/>
    <w:rsid w:val="00EF797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766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B17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0E5C"/>
    <w:rsid w:val="00F11029"/>
    <w:rsid w:val="00F11662"/>
    <w:rsid w:val="00F11A51"/>
    <w:rsid w:val="00F11C3E"/>
    <w:rsid w:val="00F11FAD"/>
    <w:rsid w:val="00F1202B"/>
    <w:rsid w:val="00F12617"/>
    <w:rsid w:val="00F127C8"/>
    <w:rsid w:val="00F12889"/>
    <w:rsid w:val="00F12DB8"/>
    <w:rsid w:val="00F12E37"/>
    <w:rsid w:val="00F12FCC"/>
    <w:rsid w:val="00F13233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0CDA"/>
    <w:rsid w:val="00F30F55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9BE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1FD2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CEB"/>
    <w:rsid w:val="00F56DF6"/>
    <w:rsid w:val="00F575E2"/>
    <w:rsid w:val="00F577C7"/>
    <w:rsid w:val="00F57822"/>
    <w:rsid w:val="00F600F5"/>
    <w:rsid w:val="00F6010F"/>
    <w:rsid w:val="00F601AF"/>
    <w:rsid w:val="00F60208"/>
    <w:rsid w:val="00F60377"/>
    <w:rsid w:val="00F606AD"/>
    <w:rsid w:val="00F609D9"/>
    <w:rsid w:val="00F60B18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9D4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0A5F"/>
    <w:rsid w:val="00F810A6"/>
    <w:rsid w:val="00F81415"/>
    <w:rsid w:val="00F8142A"/>
    <w:rsid w:val="00F815E0"/>
    <w:rsid w:val="00F81654"/>
    <w:rsid w:val="00F81833"/>
    <w:rsid w:val="00F81D31"/>
    <w:rsid w:val="00F82438"/>
    <w:rsid w:val="00F8245B"/>
    <w:rsid w:val="00F82725"/>
    <w:rsid w:val="00F83227"/>
    <w:rsid w:val="00F8374B"/>
    <w:rsid w:val="00F83762"/>
    <w:rsid w:val="00F83B72"/>
    <w:rsid w:val="00F83C0E"/>
    <w:rsid w:val="00F83DDB"/>
    <w:rsid w:val="00F84863"/>
    <w:rsid w:val="00F85696"/>
    <w:rsid w:val="00F856F0"/>
    <w:rsid w:val="00F85976"/>
    <w:rsid w:val="00F85AC5"/>
    <w:rsid w:val="00F85AE6"/>
    <w:rsid w:val="00F85DCA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7CE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550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0BE6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502D"/>
    <w:rsid w:val="00FC53B4"/>
    <w:rsid w:val="00FC555C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E7CC5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5EB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D14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6FEF00D-FA64-4E2A-8ACC-7F6113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R4_bullets,목록 단락"/>
    <w:basedOn w:val="a"/>
    <w:link w:val="Char5"/>
    <w:uiPriority w:val="34"/>
    <w:qFormat/>
    <w:rsid w:val="00A46C1A"/>
    <w:pPr>
      <w:ind w:left="720"/>
    </w:pPr>
    <w:rPr>
      <w:rFonts w:eastAsia="Times New Roman"/>
      <w:szCs w:val="24"/>
      <w:lang w:val="en-US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A46C1A"/>
    <w:rPr>
      <w:rFonts w:ascii="Times New Roman" w:eastAsia="Times New Roman" w:hAnsi="Times New Roman"/>
      <w:sz w:val="22"/>
      <w:szCs w:val="24"/>
      <w:lang w:eastAsia="en-US"/>
    </w:rPr>
  </w:style>
  <w:style w:type="table" w:customStyle="1" w:styleId="12">
    <w:name w:val="网格型1"/>
    <w:basedOn w:val="a1"/>
    <w:next w:val="af4"/>
    <w:qFormat/>
    <w:rsid w:val="00430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al">
    <w:name w:val="Arial"/>
    <w:basedOn w:val="B10"/>
    <w:uiPriority w:val="99"/>
    <w:rsid w:val="00272C52"/>
    <w:pPr>
      <w:numPr>
        <w:numId w:val="8"/>
      </w:numPr>
      <w:tabs>
        <w:tab w:val="clear" w:pos="360"/>
        <w:tab w:val="num" w:pos="420"/>
      </w:tabs>
      <w:overflowPunct w:val="0"/>
      <w:autoSpaceDE w:val="0"/>
      <w:autoSpaceDN w:val="0"/>
      <w:adjustRightInd w:val="0"/>
      <w:spacing w:beforeLines="0" w:before="0" w:afterLines="0" w:after="180"/>
      <w:ind w:left="0" w:firstLine="0"/>
    </w:pPr>
    <w:rPr>
      <w:rFonts w:ascii="CG Times (WN)" w:eastAsia="MS PGothic" w:hAnsi="CG Times (WN)"/>
      <w:sz w:val="20"/>
      <w:lang w:eastAsia="ko-KR"/>
    </w:rPr>
  </w:style>
  <w:style w:type="paragraph" w:customStyle="1" w:styleId="3GPPText">
    <w:name w:val="3GPP Text"/>
    <w:basedOn w:val="a"/>
    <w:link w:val="3GPPTextChar"/>
    <w:qFormat/>
    <w:rsid w:val="0002276B"/>
    <w:pPr>
      <w:overflowPunct w:val="0"/>
      <w:autoSpaceDE w:val="0"/>
      <w:autoSpaceDN w:val="0"/>
      <w:adjustRightInd w:val="0"/>
      <w:spacing w:beforeLines="0" w:before="120" w:afterLines="0" w:after="120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02276B"/>
    <w:rPr>
      <w:rFonts w:ascii="Times New Roman" w:eastAsia="宋体" w:hAnsi="Times New Roman"/>
      <w:sz w:val="22"/>
      <w:lang w:eastAsia="en-US"/>
    </w:rPr>
  </w:style>
  <w:style w:type="character" w:customStyle="1" w:styleId="PLChar">
    <w:name w:val="PL Char"/>
    <w:link w:val="PL"/>
    <w:qFormat/>
    <w:rsid w:val="00987168"/>
    <w:rPr>
      <w:rFonts w:ascii="Courier New" w:hAnsi="Courier New"/>
      <w:noProof/>
      <w:sz w:val="16"/>
      <w:lang w:eastAsia="en-US"/>
    </w:rPr>
  </w:style>
  <w:style w:type="paragraph" w:customStyle="1" w:styleId="DECISION">
    <w:name w:val="DECISION"/>
    <w:basedOn w:val="a"/>
    <w:rsid w:val="0014679A"/>
    <w:pPr>
      <w:widowControl w:val="0"/>
      <w:numPr>
        <w:numId w:val="9"/>
      </w:numPr>
      <w:spacing w:beforeLines="0" w:before="120" w:afterLines="0" w:after="120"/>
      <w:jc w:val="both"/>
    </w:pPr>
    <w:rPr>
      <w:rFonts w:ascii="Arial" w:hAnsi="Arial"/>
      <w:b/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860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608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69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7343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435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34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72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91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182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41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6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1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5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24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95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4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22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8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29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05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4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590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8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15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4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0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17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4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2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4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4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45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1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8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22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6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28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881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227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918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31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05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6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1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94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51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748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757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3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160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98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91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71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746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55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0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6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9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8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84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84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31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9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25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8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1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6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1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69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61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5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24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67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1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6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65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7800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3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5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13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6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11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7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73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5217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5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9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81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400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02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24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977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53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6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0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64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9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29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82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3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40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7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2442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6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1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9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0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6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0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204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13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8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32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2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61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1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6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4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62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7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85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1018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40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719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79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66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9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96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7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1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25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66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9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91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60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9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5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50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52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5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87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393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34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5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68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3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6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2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4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69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98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7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382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45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7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65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7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6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3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476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6890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6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615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65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6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1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45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47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4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8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6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7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27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6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21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684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3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5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79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3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9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1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478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25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8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572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9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17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7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0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1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5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30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5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1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68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65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3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6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3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74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1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3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057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609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9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440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20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1943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5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9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7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7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74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04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19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5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6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5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3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40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0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0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505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3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92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7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8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271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6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3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6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93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9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14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47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72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42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00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9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98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69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85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8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08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1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6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5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22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2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46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6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85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551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8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9953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7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4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98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7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8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5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3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28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19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03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9020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543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4820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9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3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21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035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04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50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64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4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9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3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6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4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BFB66-983F-4F99-A6FA-87AD7FB5400C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96CBAD-6E3D-4CE3-9D86-F65E0E62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2021-04-02T15:43:00Z</dcterms:created>
  <dcterms:modified xsi:type="dcterms:W3CDTF">2021-04-02T16:08:00Z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(3)AH4j5IjAaT6CxUkRD7olfsyfJAXUtfMBWj5q1l4zYyqSUvmresC0Ll6dNhdzQiHdJxX6AzRx
fh7JS0Yz5n1qviCFlheb1HBZYREQWbaEvHoSBrWdH5XneOu/3uyhDjp20MMiP7d6IPgnlUWh
xbTyt7XkoRxpNO9Xxs88sOLZy80liCEnILclRES3jzbL1gd8AZivwRGosDN11A8YHMqPCD5h
JOgGkbacT+EFLsOS/c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L6ix9FGr+lMLEijoq6bLqSmdKi8WaJJT4DN320AMSea+5eyTKpx2LT
1FMsTuDzY81zQn9Ph8LFYKk3ccFGyg7AgRz4xIow3Xs1D4qyPiyitcZmuh+EaWYXhZt17OPQ
5GbkOCh53ClYodSG17YFqC9Dztkdpnwyuh5E3+/LO7nwUJllo9xMa+pmg0Ep89CSP0+Nv8AU
3EWtnU6JLvRwczBYozZTb4UCZz5dych5fJa9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Zzbr3VfEf+N6SQeHF8/JcdhtD4B0tlt8TItF
86PPgsgfQezlnTCipVs/BTP2/qgJkoVR1w5im+4MiC6Hn5uVF5Q=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1589078281</vt:lpwstr>
  </property>
</Properties>
</file>