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8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R4-2101961</w:t>
      </w:r>
    </w:p>
    <w:p>
      <w:pPr>
        <w:rPr>
          <w:rFonts w:hint="eastAsia" w:ascii="Arial" w:hAnsi="Arial" w:cs="Arial"/>
          <w:b/>
          <w:sz w:val="24"/>
          <w:szCs w:val="24"/>
          <w:highlight w:val="yellow"/>
        </w:rPr>
      </w:pPr>
      <w:bookmarkStart w:id="118" w:name="_GoBack"/>
      <w:bookmarkEnd w:id="118"/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before="240" w:after="0"/>
        <w:jc w:val="both"/>
        <w:rPr>
          <w:rFonts w:hint="default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7.4.3.2.2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Discussion on IAB test model</w:t>
      </w:r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100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0" w:name="OLE_LINK14"/>
      <w:bookmarkStart w:id="1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During RAN4#97e, WF for manufacturer declarations, test models and configurations including Rx FRC was approved for further study, therefore in this contribution, we want to share some initial considerations on test model perspective.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 xml:space="preserve">Firstly of all, since in-band/guard band NB-IoT is not supported for AAS based architecture, therefore NB-IoT should be removed from IAB-DU as IAB-DU only support IAB-DU 1-H and 1-O which is AAS based architecture. </w:t>
      </w:r>
    </w:p>
    <w:p>
      <w:pPr>
        <w:spacing w:before="120" w:after="0"/>
        <w:rPr>
          <w:rFonts w:hint="default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Proposal 1: to remove in-band NB-IoT  from test model for IAB-DU 1-H and 1-O.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Secondly,  in order to avoid the cross link interference between IAB-DU and IAB-MT, therefore we think the same TDD DL-UL pattern should be applied for both IAB-DU and IAB-MT.</w:t>
      </w:r>
    </w:p>
    <w:p>
      <w:pPr>
        <w:spacing w:before="120" w:after="0"/>
        <w:rPr>
          <w:rFonts w:hint="default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Proposal 2:  apply the same TDD DL-UL pattern for IAB-DU and IAB-MT.</w:t>
      </w:r>
    </w:p>
    <w:p>
      <w:pPr>
        <w:spacing w:before="120" w:after="0"/>
        <w:rPr>
          <w:rFonts w:hint="default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Thirdly, test model for BS conformance testing might be not applicable for IAB-MT, since the testing purpose might be different. In the following Table 1 and Table 2, we give some initial analysis on how to define test models for IAB-MT.</w:t>
      </w:r>
    </w:p>
    <w:p>
      <w:pPr>
        <w:spacing w:before="120" w:after="0"/>
        <w:jc w:val="center"/>
        <w:rPr>
          <w:rFonts w:hint="default" w:eastAsia="宋体"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Table 1. applicability of  FR1 BS test model for FR1 IAB-MT</w:t>
      </w:r>
    </w:p>
    <w:tbl>
      <w:tblPr>
        <w:tblStyle w:val="4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4"/>
        <w:gridCol w:w="3284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shd w:val="clear" w:color="auto" w:fill="D7D7D7" w:themeFill="background1" w:themeFillShade="D8"/>
            <w:vAlign w:val="top"/>
          </w:tcPr>
          <w:p>
            <w:pPr>
              <w:spacing w:before="120" w:after="0"/>
              <w:jc w:val="left"/>
              <w:rPr>
                <w:rFonts w:hint="default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  <w:t>Test model</w:t>
            </w:r>
          </w:p>
        </w:tc>
        <w:tc>
          <w:tcPr>
            <w:tcW w:w="1666" w:type="pct"/>
            <w:shd w:val="clear" w:color="auto" w:fill="D7D7D7" w:themeFill="background1" w:themeFillShade="D8"/>
            <w:vAlign w:val="top"/>
          </w:tcPr>
          <w:p>
            <w:pPr>
              <w:spacing w:before="120" w:after="0"/>
              <w:jc w:val="left"/>
              <w:rPr>
                <w:rFonts w:hint="default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  <w:t xml:space="preserve">Description </w:t>
            </w:r>
          </w:p>
        </w:tc>
        <w:tc>
          <w:tcPr>
            <w:tcW w:w="1666" w:type="pct"/>
            <w:shd w:val="clear" w:color="auto" w:fill="D7D7D7" w:themeFill="background1" w:themeFillShade="D8"/>
            <w:vAlign w:val="top"/>
          </w:tcPr>
          <w:p>
            <w:pPr>
              <w:spacing w:before="120" w:after="0"/>
              <w:jc w:val="left"/>
              <w:rPr>
                <w:rFonts w:hint="default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  <w:t>Applicability for IAB-MT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NR-FR1-TM1.1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QPSK without power boosting or deboosting, full bandwidth allocation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With power boosting and deboosting for UEM and ACLR requirements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No, for IAB-MT, it</w:t>
            </w:r>
            <w:r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s not necessary to consider power boosting and power deboosting interleaved PRB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NR-FR1-TM2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64QAM with min output power, to test lowest power to meet 64QAM EVM requirement, single PRB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Wait for IAB-MT dynamic range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NR-FR1-TM2a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256QAM with min output power, to test lowest power to meet 256QAM EVM requirement, single PRB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Wait for IAB-MT dynamic range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NR-FR1-TM3.1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64QAM with max output power, test 64QAM EVM requirement, full PRB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Yes, it could be applied for IAB-MT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NR-FR1-TM3.1a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256QAM with max output power, test 256QAM EVM requirement, full PRB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Yes, it could be applied for IAB-MT,</w:t>
            </w:r>
          </w:p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 xml:space="preserve">MPR is up to declaration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NR-FR1-TM3.2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16QAM with max output power, test 16QAM EVM requirement with 16QAM power deboosted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Need to revised, power deboosted is not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NR-FR1-TM3.3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QPSK with max output power, test QPSK EVM requirement with QPSK power deboosted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Need to revised, power deboosted is not needed</w:t>
            </w:r>
          </w:p>
        </w:tc>
      </w:tr>
    </w:tbl>
    <w:p>
      <w:pPr>
        <w:spacing w:before="120" w:after="0"/>
        <w:rPr>
          <w:rFonts w:hint="default" w:eastAsia="宋体"/>
          <w:sz w:val="20"/>
          <w:szCs w:val="22"/>
          <w:lang w:val="en-US" w:eastAsia="zh-CN"/>
        </w:rPr>
      </w:pPr>
    </w:p>
    <w:p>
      <w:pPr>
        <w:spacing w:before="120" w:after="0"/>
        <w:jc w:val="center"/>
        <w:rPr>
          <w:rFonts w:hint="default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Table 2. applicability of  FR2 BS test model for FR2 IAB-MT</w:t>
      </w:r>
    </w:p>
    <w:tbl>
      <w:tblPr>
        <w:tblStyle w:val="4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3"/>
        <w:gridCol w:w="3283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shd w:val="clear" w:color="auto" w:fill="D7D7D7" w:themeFill="background1" w:themeFillShade="D8"/>
          </w:tcPr>
          <w:p>
            <w:pPr>
              <w:spacing w:before="120" w:after="0"/>
              <w:rPr>
                <w:rFonts w:hint="default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  <w:t>Test model</w:t>
            </w: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spacing w:before="120" w:after="0"/>
              <w:rPr>
                <w:rFonts w:hint="default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  <w:t xml:space="preserve">Description </w:t>
            </w: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spacing w:before="120" w:after="0"/>
              <w:rPr>
                <w:rFonts w:hint="default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2"/>
                <w:vertAlign w:val="baseline"/>
                <w:lang w:val="en-US" w:eastAsia="zh-CN"/>
              </w:rPr>
              <w:t>Applicability for IAB-MT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</w:t>
            </w:r>
            <w:r>
              <w:rPr>
                <w:rFonts w:hint="eastAsia"/>
                <w:lang w:val="en-US" w:eastAsia="zh-CN"/>
              </w:rPr>
              <w:t>FR2-</w:t>
            </w:r>
            <w:r>
              <w:t>TM1.1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QPSK without power boosting or deboosting, full bandwidth allocation</w:t>
            </w:r>
          </w:p>
        </w:tc>
        <w:tc>
          <w:tcPr>
            <w:tcW w:w="1667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</w:t>
            </w:r>
            <w:r>
              <w:rPr>
                <w:rFonts w:hint="eastAsia"/>
                <w:lang w:val="en-US" w:eastAsia="zh-CN"/>
              </w:rPr>
              <w:t>FR2-</w:t>
            </w:r>
            <w:r>
              <w:t>TM2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QPSK or 16QAM or 64QAM with min output power, to test lowest power to meet EVM requirement, single PRB</w:t>
            </w:r>
          </w:p>
        </w:tc>
        <w:tc>
          <w:tcPr>
            <w:tcW w:w="1667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Wait for IAB-MT dynamic range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</w:t>
            </w:r>
            <w:r>
              <w:rPr>
                <w:lang w:val="en-US" w:eastAsia="zh-CN"/>
              </w:rPr>
              <w:t>FR2-</w:t>
            </w:r>
            <w:r>
              <w:t>TM2a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256QAM with min output power, to test lowest power to meet EVM requirement, single PRB</w:t>
            </w:r>
          </w:p>
        </w:tc>
        <w:tc>
          <w:tcPr>
            <w:tcW w:w="1667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No, only DL 256QAM is supported in Rel-16.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NR-FR2-TM3.1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QPSK or 16QAM or 64QAM with max output power, test EVM requirement, full PRB</w:t>
            </w:r>
          </w:p>
        </w:tc>
        <w:tc>
          <w:tcPr>
            <w:tcW w:w="1667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t>NR-FR2-TM3.1a</w:t>
            </w:r>
          </w:p>
        </w:tc>
        <w:tc>
          <w:tcPr>
            <w:tcW w:w="1666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256QAM with max output power, to test  EVM requirement, full PRB</w:t>
            </w:r>
          </w:p>
        </w:tc>
        <w:tc>
          <w:tcPr>
            <w:tcW w:w="1667" w:type="pct"/>
          </w:tcPr>
          <w:p>
            <w:pPr>
              <w:spacing w:before="120" w:after="0"/>
              <w:rPr>
                <w:rFonts w:hint="default" w:eastAsia="宋体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2"/>
                <w:vertAlign w:val="baseline"/>
                <w:lang w:val="en-US" w:eastAsia="zh-CN"/>
              </w:rPr>
              <w:t>No, only DL 256QAM is supported in Rel-16.</w:t>
            </w:r>
          </w:p>
        </w:tc>
      </w:tr>
    </w:tbl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In addition, for DL IAB-DU test mode, both PDCCH and PDSCH channel are considered, SSB are not considered as sync information between IAB-DU and test equipment could be guaranteed by 10MHz sync cable.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 xml:space="preserve">For IAB-MT, as PUCCH, SRS, PUSCH channels are within the scope for consideration of IAB-MT test mode, however  SRS is not mainly used for uplink condition estimation or uplink beam management , therefore we think SRS signal for IAB-MT might be not needed. </w:t>
      </w:r>
    </w:p>
    <w:p>
      <w:pPr>
        <w:spacing w:before="120" w:after="0"/>
        <w:rPr>
          <w:rFonts w:hint="default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In addition, in the following section,  we shared some initial considerations for detailed structure of IAB test model section for FR1 as example.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2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2"/>
    <w:p>
      <w:pPr>
        <w:pStyle w:val="4"/>
      </w:pPr>
      <w:bookmarkStart w:id="3" w:name="_Toc53182354"/>
      <w:bookmarkStart w:id="4" w:name="_Toc29809656"/>
      <w:bookmarkStart w:id="5" w:name="_Toc45884331"/>
      <w:bookmarkStart w:id="6" w:name="_Toc37272085"/>
      <w:bookmarkStart w:id="7" w:name="_Toc21099858"/>
      <w:bookmarkStart w:id="8" w:name="_Toc36645031"/>
      <w:bookmarkStart w:id="9" w:name="_Toc58860095"/>
      <w:bookmarkStart w:id="10" w:name="_Toc61182220"/>
      <w:r>
        <w:t>4.9.2</w:t>
      </w:r>
      <w:r>
        <w:tab/>
      </w:r>
      <w:r>
        <w:t>Test models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"/>
      </w:pPr>
      <w:bookmarkStart w:id="11" w:name="_Toc61182221"/>
      <w:bookmarkStart w:id="12" w:name="_Toc29809657"/>
      <w:bookmarkStart w:id="13" w:name="_Toc21099859"/>
      <w:bookmarkStart w:id="14" w:name="_Toc36645032"/>
      <w:bookmarkStart w:id="15" w:name="_Toc53182355"/>
      <w:bookmarkStart w:id="16" w:name="_Toc37272086"/>
      <w:bookmarkStart w:id="17" w:name="_Toc45884332"/>
      <w:bookmarkStart w:id="18" w:name="_Toc58860096"/>
      <w:r>
        <w:t>4.9.2.1</w:t>
      </w:r>
      <w:r>
        <w:tab/>
      </w:r>
      <w:r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The following clauses will describe the FR1</w:t>
      </w:r>
      <w:r>
        <w:rPr>
          <w:rFonts w:hint="eastAsia" w:eastAsia="宋体"/>
          <w:lang w:val="en-US" w:eastAsia="zh-CN"/>
        </w:rPr>
        <w:t xml:space="preserve"> IAB</w:t>
      </w:r>
      <w:r>
        <w:t xml:space="preserve"> test models needed for </w:t>
      </w:r>
      <w:r>
        <w:rPr>
          <w:rFonts w:hint="eastAsia" w:eastAsia="宋体"/>
          <w:lang w:val="en-US" w:eastAsia="zh-CN"/>
        </w:rPr>
        <w:t>IAB-DU</w:t>
      </w:r>
      <w:r>
        <w:t xml:space="preserve"> and </w:t>
      </w:r>
      <w:r>
        <w:rPr>
          <w:rFonts w:hint="eastAsia" w:eastAsia="宋体"/>
          <w:lang w:val="en-US" w:eastAsia="zh-CN"/>
        </w:rPr>
        <w:t>IAB-MT.</w:t>
      </w:r>
      <w:r>
        <w:t xml:space="preserve"> Note that the </w:t>
      </w:r>
      <w:r>
        <w:rPr>
          <w:rFonts w:hint="eastAsia" w:eastAsia="宋体"/>
          <w:lang w:val="en-US" w:eastAsia="zh-CN"/>
        </w:rPr>
        <w:t xml:space="preserve">IAB </w:t>
      </w:r>
      <w:r>
        <w:t xml:space="preserve">test models are also applicable to </w:t>
      </w:r>
      <w:r>
        <w:rPr>
          <w:rFonts w:hint="eastAsia" w:eastAsia="宋体"/>
          <w:lang w:val="en-US" w:eastAsia="zh-CN"/>
        </w:rPr>
        <w:t>IAB</w:t>
      </w:r>
      <w:r>
        <w:rPr>
          <w:i/>
        </w:rPr>
        <w:t xml:space="preserve"> type 1-O</w:t>
      </w:r>
      <w:r>
        <w:t xml:space="preserve"> conformance testing in TS 38.</w:t>
      </w:r>
      <w:r>
        <w:rPr>
          <w:rFonts w:hint="eastAsia" w:eastAsia="宋体"/>
          <w:lang w:val="en-US" w:eastAsia="zh-CN"/>
        </w:rPr>
        <w:t>XXX-2</w:t>
      </w:r>
      <w:r>
        <w:t xml:space="preserve"> [3].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The following general parameters are used by all </w:t>
      </w:r>
      <w:r>
        <w:rPr>
          <w:rFonts w:cs="v4.2.0"/>
          <w:highlight w:val="yellow"/>
          <w:lang w:eastAsia="ko-KR"/>
        </w:rPr>
        <w:t>NR test models</w:t>
      </w:r>
      <w:r>
        <w:rPr>
          <w:highlight w:val="yellow"/>
          <w:lang w:eastAsia="ko-KR"/>
        </w:rPr>
        <w:t>:</w:t>
      </w:r>
    </w:p>
    <w:p>
      <w:pPr>
        <w:pStyle w:val="79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</w:r>
      <w:r>
        <w:rPr>
          <w:highlight w:val="yellow"/>
        </w:rPr>
        <w:t>Duration is 1 radio frame (10 ms) for FDD and 2 radio frames for TDD (20 ms)</w:t>
      </w:r>
    </w:p>
    <w:p>
      <w:pPr>
        <w:pStyle w:val="79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</w:r>
      <w:r>
        <w:rPr>
          <w:highlight w:val="yellow"/>
        </w:rPr>
        <w:t>The slots are numbered 0 to 10</w:t>
      </w:r>
      <w:r>
        <w:rPr>
          <w:highlight w:val="yellow"/>
        </w:rPr>
        <w:sym w:font="Symbol" w:char="F0B4"/>
      </w:r>
      <w:r>
        <w:rPr>
          <w:highlight w:val="yellow"/>
        </w:rPr>
        <w:t>2</w:t>
      </w:r>
      <w:r>
        <w:rPr>
          <w:highlight w:val="yellow"/>
          <w:vertAlign w:val="superscript"/>
        </w:rPr>
        <w:t>µ</w:t>
      </w:r>
      <w:r>
        <w:rPr>
          <w:highlight w:val="yellow"/>
        </w:rPr>
        <w:t xml:space="preserve"> – 1 where µ is the numerology corresponding to the subcarrier spacing</w:t>
      </w:r>
    </w:p>
    <w:p>
      <w:pPr>
        <w:pStyle w:val="79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</w:r>
      <w:r>
        <w:rPr>
          <w:rFonts w:cs="v4.2.0"/>
          <w:highlight w:val="yellow"/>
          <w:lang w:eastAsia="ko-KR"/>
        </w:rPr>
        <w:t>N</w:t>
      </w:r>
      <w:r>
        <w:rPr>
          <w:rFonts w:cs="v4.2.0"/>
          <w:highlight w:val="yellow"/>
          <w:vertAlign w:val="subscript"/>
          <w:lang w:eastAsia="ko-KR"/>
        </w:rPr>
        <w:t>RB</w:t>
      </w:r>
      <w:r>
        <w:rPr>
          <w:rFonts w:cs="v4.2.0"/>
          <w:highlight w:val="yellow"/>
          <w:lang w:eastAsia="ko-KR"/>
        </w:rPr>
        <w:t xml:space="preserve"> is the maximum transmission bandwidth configuration seen in table 5.3.2-1 in </w:t>
      </w:r>
      <w:r>
        <w:rPr>
          <w:highlight w:val="yellow"/>
        </w:rPr>
        <w:t>TS 38.104 [2]</w:t>
      </w:r>
      <w:r>
        <w:rPr>
          <w:rFonts w:cs="v4.2.0"/>
          <w:highlight w:val="yellow"/>
          <w:lang w:eastAsia="ko-KR"/>
        </w:rPr>
        <w:t>.</w:t>
      </w:r>
    </w:p>
    <w:p>
      <w:pPr>
        <w:pStyle w:val="79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</w:r>
      <w:r>
        <w:rPr>
          <w:highlight w:val="yellow"/>
        </w:rPr>
        <w:t>Normal CP</w:t>
      </w:r>
    </w:p>
    <w:p>
      <w:pPr>
        <w:pStyle w:val="79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</w:r>
      <w:r>
        <w:rPr>
          <w:highlight w:val="yellow"/>
        </w:rPr>
        <w:t>Virtual resource blocks of localized type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zh-CN"/>
        </w:rPr>
      </w:pPr>
      <w:r>
        <w:rPr>
          <w:highlight w:val="yellow"/>
          <w:lang w:eastAsia="zh-CN"/>
        </w:rPr>
        <w:t>For</w:t>
      </w:r>
      <w:r>
        <w:rPr>
          <w:rFonts w:hint="eastAsia"/>
          <w:highlight w:val="yellow"/>
          <w:lang w:val="en-US" w:eastAsia="zh-CN"/>
        </w:rPr>
        <w:t xml:space="preserve"> FR1 IAB</w:t>
      </w:r>
      <w:r>
        <w:rPr>
          <w:highlight w:val="yellow"/>
          <w:lang w:eastAsia="zh-CN"/>
        </w:rPr>
        <w:t>, test models are derived based on the uplink/downlink configuration as shown in the table 4.9.2.</w:t>
      </w:r>
      <w:r>
        <w:rPr>
          <w:rFonts w:hint="eastAsia"/>
          <w:highlight w:val="yellow"/>
          <w:lang w:val="en-US" w:eastAsia="zh-CN"/>
        </w:rPr>
        <w:t>1</w:t>
      </w:r>
      <w:r>
        <w:rPr>
          <w:highlight w:val="yellow"/>
          <w:lang w:eastAsia="zh-CN"/>
        </w:rPr>
        <w:t xml:space="preserve">-1 using information element </w:t>
      </w:r>
      <w:r>
        <w:rPr>
          <w:i/>
          <w:highlight w:val="yellow"/>
          <w:lang w:eastAsia="zh-CN"/>
        </w:rPr>
        <w:t xml:space="preserve">TDD-UL-DL-ConfigCommon </w:t>
      </w:r>
      <w:r>
        <w:rPr>
          <w:highlight w:val="yellow"/>
          <w:lang w:eastAsia="zh-CN"/>
        </w:rPr>
        <w:t xml:space="preserve">as defined in </w:t>
      </w:r>
      <w:r>
        <w:rPr>
          <w:highlight w:val="yellow"/>
        </w:rPr>
        <w:t>T</w:t>
      </w:r>
      <w:r>
        <w:rPr>
          <w:highlight w:val="yellow"/>
          <w:lang w:eastAsia="zh-CN"/>
        </w:rPr>
        <w:t>S</w:t>
      </w:r>
      <w:r>
        <w:rPr>
          <w:highlight w:val="yellow"/>
        </w:rPr>
        <w:t> 38.331 [19]</w:t>
      </w:r>
      <w:r>
        <w:rPr>
          <w:highlight w:val="yellow"/>
          <w:lang w:eastAsia="zh-CN"/>
        </w:rPr>
        <w:t>.</w:t>
      </w:r>
    </w:p>
    <w:p>
      <w:pPr>
        <w:pStyle w:val="59"/>
        <w:rPr>
          <w:highlight w:val="yellow"/>
        </w:rPr>
      </w:pPr>
      <w:r>
        <w:rPr>
          <w:highlight w:val="yellow"/>
        </w:rPr>
        <w:t xml:space="preserve">Table </w:t>
      </w:r>
      <w:r>
        <w:rPr>
          <w:highlight w:val="yellow"/>
          <w:lang w:eastAsia="zh-CN"/>
        </w:rPr>
        <w:t>4.9.2.</w:t>
      </w:r>
      <w:r>
        <w:rPr>
          <w:rFonts w:hint="eastAsia"/>
          <w:highlight w:val="yellow"/>
          <w:lang w:val="en-US" w:eastAsia="zh-CN"/>
        </w:rPr>
        <w:t>1</w:t>
      </w:r>
      <w:r>
        <w:rPr>
          <w:highlight w:val="yellow"/>
        </w:rPr>
        <w:t xml:space="preserve">-1: </w:t>
      </w:r>
      <w:r>
        <w:rPr>
          <w:highlight w:val="yellow"/>
          <w:lang w:eastAsia="zh-CN"/>
        </w:rPr>
        <w:t xml:space="preserve">Configurations of TDD for </w:t>
      </w:r>
      <w:r>
        <w:rPr>
          <w:rFonts w:hint="eastAsia"/>
          <w:highlight w:val="yellow"/>
          <w:lang w:val="en-US" w:eastAsia="zh-CN"/>
        </w:rPr>
        <w:t>IAB</w:t>
      </w:r>
      <w:r>
        <w:rPr>
          <w:i/>
          <w:highlight w:val="yellow"/>
          <w:lang w:eastAsia="zh-CN"/>
        </w:rPr>
        <w:t xml:space="preserve"> type 1-H </w:t>
      </w:r>
      <w:r>
        <w:rPr>
          <w:highlight w:val="yellow"/>
          <w:lang w:eastAsia="zh-CN"/>
        </w:rPr>
        <w:t>test models</w:t>
      </w:r>
    </w:p>
    <w:tbl>
      <w:tblPr>
        <w:tblStyle w:val="4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4"/>
        <w:gridCol w:w="1296"/>
        <w:gridCol w:w="1296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5"/>
              <w:rPr>
                <w:highlight w:val="yellow"/>
              </w:rPr>
            </w:pPr>
            <w:r>
              <w:rPr>
                <w:highlight w:val="yellow"/>
              </w:rPr>
              <w:t>Field name</w:t>
            </w:r>
          </w:p>
        </w:tc>
        <w:tc>
          <w:tcPr>
            <w:tcW w:w="3888" w:type="dxa"/>
            <w:gridSpan w:val="3"/>
          </w:tcPr>
          <w:p>
            <w:pPr>
              <w:pStyle w:val="55"/>
              <w:rPr>
                <w:highlight w:val="yellow"/>
              </w:rPr>
            </w:pPr>
            <w:r>
              <w:rPr>
                <w:highlight w:val="yellow"/>
              </w:rPr>
              <w:t xml:space="preserve">Value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referenceSubcarrierSpacing (kHz)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15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30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Periodicity (ms) for dl-UL-TransmissionPeriodicity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 xml:space="preserve">5 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5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nrofDownlinkSlots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3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7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nrofDownlinkSymbols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10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6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nrofUplinkSlots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1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2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nrofUplinkSymbols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2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4</w:t>
            </w:r>
          </w:p>
        </w:tc>
        <w:tc>
          <w:tcPr>
            <w:tcW w:w="1296" w:type="dxa"/>
          </w:tcPr>
          <w:p>
            <w:pPr>
              <w:pStyle w:val="56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8</w:t>
            </w:r>
          </w:p>
        </w:tc>
      </w:tr>
    </w:tbl>
    <w:p/>
    <w:p>
      <w:pPr>
        <w:pStyle w:val="5"/>
      </w:pPr>
      <w:bookmarkStart w:id="19" w:name="_Toc58860097"/>
      <w:bookmarkStart w:id="20" w:name="_Toc29809658"/>
      <w:bookmarkStart w:id="21" w:name="_Toc53182356"/>
      <w:bookmarkStart w:id="22" w:name="_Toc45884333"/>
      <w:bookmarkStart w:id="23" w:name="_Toc36645033"/>
      <w:bookmarkStart w:id="24" w:name="_Toc61182222"/>
      <w:bookmarkStart w:id="25" w:name="_Toc21099860"/>
      <w:bookmarkStart w:id="26" w:name="_Toc37272087"/>
      <w:r>
        <w:t>4.9.2.2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>
        <w:rPr>
          <w:rFonts w:cs="v4.2.0"/>
          <w:lang w:eastAsia="ko-KR"/>
        </w:rPr>
        <w:t>The set-up of physical channels for transmitter tests shall be according to one of the NR FR1 test models (NR-FR1</w:t>
      </w:r>
      <w:r>
        <w:rPr>
          <w:rFonts w:cs="v4.2.0"/>
          <w:lang w:eastAsia="ko-KR"/>
        </w:rPr>
        <w:noBreakHyphen/>
      </w:r>
      <w:r>
        <w:rPr>
          <w:rFonts w:cs="v4.2.0"/>
          <w:lang w:eastAsia="ko-KR"/>
        </w:rPr>
        <w:t>TM) below. A reference to the applicable test model is made within each test.</w:t>
      </w:r>
    </w:p>
    <w:p>
      <w:pPr>
        <w:rPr>
          <w:rFonts w:cs="v4.2.0"/>
          <w:lang w:eastAsia="ko-KR"/>
        </w:rPr>
      </w:pPr>
      <w:r>
        <w:rPr>
          <w:rFonts w:cs="v4.2.0"/>
          <w:lang w:eastAsia="ko-KR"/>
        </w:rPr>
        <w:t>Common physical channel parameters for all NR FR1 test models are specified in the following tables: table 4.9.2.2-</w:t>
      </w:r>
      <w:r>
        <w:rPr>
          <w:rFonts w:hint="eastAsia" w:eastAsia="宋体" w:cs="v4.2.0"/>
          <w:lang w:val="en-US" w:eastAsia="zh-CN"/>
        </w:rPr>
        <w:t>1</w:t>
      </w:r>
      <w:r>
        <w:rPr>
          <w:rFonts w:cs="v4.2.0"/>
          <w:lang w:eastAsia="ko-KR"/>
        </w:rPr>
        <w:t xml:space="preserve"> for PDCCH, table 4.9.2.2-</w:t>
      </w:r>
      <w:r>
        <w:rPr>
          <w:rFonts w:hint="eastAsia" w:eastAsia="宋体" w:cs="v4.2.0"/>
          <w:lang w:val="en-US" w:eastAsia="zh-CN"/>
        </w:rPr>
        <w:t>2</w:t>
      </w:r>
      <w:r>
        <w:rPr>
          <w:rFonts w:cs="v4.2.0"/>
          <w:lang w:eastAsia="ko-KR"/>
        </w:rPr>
        <w:t xml:space="preserve"> and table 4.9.2.2-</w:t>
      </w:r>
      <w:r>
        <w:rPr>
          <w:rFonts w:hint="eastAsia" w:eastAsia="宋体" w:cs="v4.2.0"/>
          <w:lang w:val="en-US" w:eastAsia="zh-CN"/>
        </w:rPr>
        <w:t>3</w:t>
      </w:r>
      <w:r>
        <w:rPr>
          <w:rFonts w:cs="v4.2.0"/>
          <w:lang w:eastAsia="ko-KR"/>
        </w:rPr>
        <w:t xml:space="preserve"> for PDSCH. Specific physical channel parameters for NR FR1 test models are described in clauses 4.9.2.2.1 to 4.9.2.2.8.</w:t>
      </w:r>
    </w:p>
    <w:p>
      <w:pPr>
        <w:pStyle w:val="59"/>
      </w:pPr>
      <w:r>
        <w:t xml:space="preserve">Table </w:t>
      </w:r>
      <w:r>
        <w:rPr>
          <w:lang w:eastAsia="zh-CN"/>
        </w:rPr>
        <w:t>4.9.2.2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>: Common physical channel parameters for PDCCH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>IAB-DU</w:t>
      </w:r>
      <w:r>
        <w:rPr>
          <w:i/>
          <w:lang w:eastAsia="zh-CN"/>
        </w:rPr>
        <w:t xml:space="preserve"> type 1-H</w:t>
      </w:r>
      <w:r>
        <w:rPr>
          <w:lang w:eastAsia="zh-CN"/>
        </w:rPr>
        <w:t xml:space="preserve"> test models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8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5"/>
            </w:pPr>
            <w:r>
              <w:t>Parameter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# of symbols used for control channel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Starting symbol number for control channel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 xml:space="preserve"># of CCEs allocated to PDCCH 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Starting RB location for PDCCH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# of available REGs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Aggregation level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# of RBs not allocated for PDCCH in each symbol</w:t>
            </w:r>
          </w:p>
        </w:tc>
        <w:tc>
          <w:tcPr>
            <w:tcW w:w="0" w:type="auto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N</w:t>
            </w:r>
            <w:r>
              <w:rPr>
                <w:color w:val="auto"/>
                <w:vertAlign w:val="subscript"/>
              </w:rPr>
              <w:t>RB</w:t>
            </w:r>
            <w:r>
              <w:rPr>
                <w:color w:val="auto"/>
              </w:rPr>
              <w:t xml:space="preserve"> –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Ratio of PDCCH EPRE to DM-RS EPRE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Boosting level of control channel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 dB</w:t>
            </w:r>
          </w:p>
        </w:tc>
      </w:tr>
    </w:tbl>
    <w:p/>
    <w:p>
      <w:pPr>
        <w:pStyle w:val="59"/>
      </w:pPr>
      <w:r>
        <w:t xml:space="preserve">Table </w:t>
      </w:r>
      <w:r>
        <w:rPr>
          <w:lang w:eastAsia="zh-CN"/>
        </w:rPr>
        <w:t>4.9.2.2</w:t>
      </w:r>
      <w:r>
        <w:t>-</w:t>
      </w:r>
      <w:r>
        <w:rPr>
          <w:rFonts w:hint="eastAsia" w:eastAsia="宋体"/>
          <w:lang w:val="en-US" w:eastAsia="zh-CN"/>
        </w:rPr>
        <w:t>2</w:t>
      </w:r>
      <w:r>
        <w:t>: Common physical channel parameters for PDSCH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>IAB-DU</w:t>
      </w:r>
      <w:r>
        <w:rPr>
          <w:i/>
          <w:lang w:eastAsia="zh-CN"/>
        </w:rPr>
        <w:t xml:space="preserve"> type 1-H</w:t>
      </w:r>
      <w:r>
        <w:rPr>
          <w:lang w:eastAsia="zh-CN"/>
        </w:rPr>
        <w:t xml:space="preserve"> test models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8"/>
        <w:gridCol w:w="2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5"/>
            </w:pPr>
            <w:r>
              <w:t>Parameter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Mapping type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PDSCH mapping 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rPr>
                <w:i/>
              </w:rPr>
              <w:t>dmrs-TypeA-Position</w:t>
            </w:r>
            <w:r>
              <w:t xml:space="preserve"> for the first DM-RS symbol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pos2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rPr>
                <w:i/>
              </w:rPr>
              <w:t>dmrs-AdditionalPosition</w:t>
            </w:r>
            <w:r>
              <w:t xml:space="preserve"> for additional DM-RS symbol(s)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rPr>
                <w:i/>
              </w:rPr>
              <w:t>dmrs-Type</w:t>
            </w:r>
            <w:r>
              <w:t xml:space="preserve"> for comb pattern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Configuration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rPr>
                <w:i/>
              </w:rPr>
              <w:t>maxLength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Ratio of PDSCH EPRE to DM-RS EPRE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 dB</w:t>
            </w:r>
          </w:p>
        </w:tc>
      </w:tr>
    </w:tbl>
    <w:p/>
    <w:p>
      <w:pPr>
        <w:pStyle w:val="59"/>
      </w:pPr>
      <w:r>
        <w:t xml:space="preserve">Table </w:t>
      </w:r>
      <w:r>
        <w:rPr>
          <w:lang w:eastAsia="zh-CN"/>
        </w:rPr>
        <w:t>4.9.2.2</w:t>
      </w:r>
      <w:r>
        <w:t>-</w:t>
      </w:r>
      <w:r>
        <w:rPr>
          <w:rFonts w:hint="eastAsia" w:eastAsia="宋体"/>
          <w:lang w:val="en-US" w:eastAsia="zh-CN"/>
        </w:rPr>
        <w:t>3</w:t>
      </w:r>
      <w:r>
        <w:t>: Common physical channel parameters for PDSCH</w:t>
      </w:r>
      <w:r>
        <w:rPr>
          <w:lang w:eastAsia="zh-CN"/>
        </w:rPr>
        <w:t xml:space="preserve"> by RNTI for </w:t>
      </w:r>
      <w:r>
        <w:rPr>
          <w:rFonts w:hint="eastAsia"/>
          <w:lang w:val="en-US" w:eastAsia="zh-CN"/>
        </w:rPr>
        <w:t>IAB-DU</w:t>
      </w:r>
      <w:r>
        <w:rPr>
          <w:i/>
          <w:lang w:eastAsia="zh-CN"/>
        </w:rPr>
        <w:t xml:space="preserve"> type 1-H</w:t>
      </w:r>
      <w:r>
        <w:rPr>
          <w:lang w:eastAsia="zh-CN"/>
        </w:rPr>
        <w:t xml:space="preserve"> test models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7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5"/>
            </w:pPr>
            <w:r>
              <w:t>Parameter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</w:pPr>
            <w:r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Starting symbol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Ratio of PDSCH EPRE to PDCCH EPRE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</w:pPr>
            <w:r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=1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Starting symbol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Ratio of PDSCH EPRE to PDCCH EPRE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</w:pPr>
            <w:r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=2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Starting symbol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Ratio of PDSCH EPRE to PDCCH EPRE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Starting PRB location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0" w:type="auto"/>
          </w:tcPr>
          <w:p>
            <w:pPr>
              <w:pStyle w:val="56"/>
            </w:pPr>
            <w:r>
              <w:t>Number of PRBs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3</w:t>
            </w:r>
          </w:p>
        </w:tc>
      </w:tr>
    </w:tbl>
    <w:p/>
    <w:p>
      <w:pPr>
        <w:pStyle w:val="6"/>
      </w:pPr>
      <w:bookmarkStart w:id="27" w:name="_Toc37272088"/>
      <w:bookmarkStart w:id="28" w:name="_Toc21099861"/>
      <w:bookmarkStart w:id="29" w:name="_Toc53182357"/>
      <w:bookmarkStart w:id="30" w:name="_Toc61182223"/>
      <w:bookmarkStart w:id="31" w:name="_Toc45884334"/>
      <w:bookmarkStart w:id="32" w:name="_Toc36645034"/>
      <w:bookmarkStart w:id="33" w:name="_Toc58860098"/>
      <w:bookmarkStart w:id="34" w:name="_Toc29809659"/>
      <w:r>
        <w:t>4.9.2.2.1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1.1 (NR-FR1-TM1.1)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BS output power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T</w:t>
      </w:r>
      <w:r>
        <w:t>ransmit ON/OFF power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TAE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Unwanted emissions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Occupied bandwidth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ACLR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Operating band unwanted emissions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Transmitter spurious emissions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Transmitter intermodulation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R</w:t>
      </w:r>
      <w:r>
        <w:t>eceiver spurious emissions</w:t>
      </w:r>
    </w:p>
    <w:p>
      <w:pPr>
        <w:rPr>
          <w:lang w:eastAsia="zh-CN"/>
        </w:rPr>
      </w:pPr>
      <w:r>
        <w:t>Common physical channel parameters are defined in clause 4.9.2.2. Specific physical channel parameters for NR-FR1-TM1.1 are defined in table 4.9.2.2.1-1.</w:t>
      </w:r>
    </w:p>
    <w:p>
      <w:pPr>
        <w:pStyle w:val="59"/>
      </w:pPr>
      <w:bookmarkStart w:id="35" w:name="_Hlk497144372"/>
      <w:r>
        <w:t>Table 4.9.2.2.1-1: Specific physical channel parameters of NR-FR1-TM1.1</w:t>
      </w:r>
    </w:p>
    <w:tbl>
      <w:tblPr>
        <w:tblStyle w:val="44"/>
        <w:tblW w:w="73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# of PRBs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lang w:eastAsia="ko-KR"/>
              </w:rPr>
            </w:pPr>
            <w:r>
              <w:t>N</w:t>
            </w:r>
            <w:r>
              <w:rPr>
                <w:vertAlign w:val="subscript"/>
              </w:rPr>
              <w:t>RB</w:t>
            </w:r>
            <w:r>
              <w:rPr>
                <w:lang w:eastAsia="ko-KR"/>
              </w:rPr>
              <w:t xml:space="preserve"> - 3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Modulation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 w:val="20"/>
              </w:rPr>
            </w:pPr>
            <w: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Starting RB location of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 w:val="20"/>
              </w:rPr>
            </w:pPr>
            <w: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t xml:space="preserve">Modulation of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=2</m:t>
              </m:r>
            </m:oMath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56"/>
              <w:rPr>
                <w:sz w:val="20"/>
              </w:rPr>
            </w:pPr>
            <w:r>
              <w:rPr>
                <w:lang w:eastAsia="ko-KR"/>
              </w:rPr>
              <w:t xml:space="preserve">Starting RB location of 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eastAsia="zh-CN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=2</m:t>
              </m:r>
            </m:oMath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 w:val="20"/>
              </w:rPr>
            </w:pPr>
            <w:r>
              <w:t>0</w:t>
            </w:r>
          </w:p>
        </w:tc>
      </w:tr>
    </w:tbl>
    <w:p/>
    <w:bookmarkEnd w:id="35"/>
    <w:p>
      <w:pPr>
        <w:pStyle w:val="6"/>
      </w:pPr>
      <w:bookmarkStart w:id="36" w:name="_Toc37272089"/>
      <w:bookmarkStart w:id="37" w:name="_Toc61182224"/>
      <w:bookmarkStart w:id="38" w:name="_Toc45884335"/>
      <w:bookmarkStart w:id="39" w:name="_Toc58860099"/>
      <w:bookmarkStart w:id="40" w:name="_Toc53182358"/>
      <w:bookmarkStart w:id="41" w:name="_Toc36645035"/>
      <w:bookmarkStart w:id="42" w:name="_Toc29809660"/>
      <w:bookmarkStart w:id="43" w:name="_Toc21099862"/>
      <w:r>
        <w:t>4.9.2.2.2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1.2 (NR-FR1-TM1.2)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r>
        <w:t>-</w:t>
      </w:r>
      <w:r>
        <w:tab/>
      </w:r>
      <w:r>
        <w:t>Unwanted emissions</w:t>
      </w:r>
    </w:p>
    <w:p>
      <w:pPr>
        <w:pStyle w:val="80"/>
      </w:pPr>
      <w:r>
        <w:t>-</w:t>
      </w:r>
      <w:r>
        <w:tab/>
      </w:r>
      <w:r>
        <w:t>ACLR</w:t>
      </w:r>
    </w:p>
    <w:p>
      <w:pPr>
        <w:pStyle w:val="80"/>
      </w:pPr>
      <w:r>
        <w:t>-</w:t>
      </w:r>
      <w:r>
        <w:tab/>
      </w:r>
      <w:r>
        <w:t>Operating band unwanted emissions</w:t>
      </w:r>
    </w:p>
    <w:p>
      <w:r>
        <w:t>Common physical channel parameters are defined in clause 4.9.2.2. Specific physical channel parameters for NR-FR1-TM1.2 are defined in table 4.9.2.2.2-1.</w:t>
      </w:r>
    </w:p>
    <w:p>
      <w:pPr>
        <w:pStyle w:val="59"/>
      </w:pPr>
      <w:r>
        <w:t>Table 4.9.2.2.2-1: Specific physical channel parameters of NR-FR1-TM1.2</w:t>
      </w:r>
    </w:p>
    <w:tbl>
      <w:tblPr>
        <w:tblStyle w:val="44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eastAsia="ko-KR"/>
              </w:rPr>
            </w:pPr>
            <w:r>
              <w:t xml:space="preserve">Target percent of QPSK PDSCH PRBs boosted 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val="en-US" w:eastAsia="ko-KR"/>
              </w:rPr>
            </w:pPr>
            <w:r>
              <w:rPr>
                <w:i/>
              </w:rPr>
              <w:t>x</w:t>
            </w:r>
            <w:r>
              <w:t>=40%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eastAsia="ko-KR"/>
              </w:rPr>
            </w:pPr>
            <w:r>
              <w:t># of QPSK PDSCH RBGs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val="en-US" w:eastAsia="ko-KR"/>
              </w:rPr>
            </w:pPr>
            <w:r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lim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>
                  </m:limLow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hAnsi="Cambria Math"/>
                              <w:b w:val="0"/>
                              <w:i w:val="0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func>
            </m:oMath>
            <w:r>
              <w:rPr>
                <w:szCs w:val="22"/>
              </w:rPr>
              <w:t xml:space="preserve">, where P is determined from table 5.1.2.2.1-1 from TS 38.214 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Locations of PDSCH RBGs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22"/>
              </w:rPr>
            </w:pPr>
            <w: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18"/>
                <w:lang w:eastAsia="ko-KR"/>
              </w:rPr>
            </w:pPr>
            <w:r>
              <w:t>Locations of PDSCH RBGs which are deboosted</w:t>
            </w:r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22"/>
              </w:rPr>
            </w:pPr>
          </w:p>
          <w:p>
            <w:pPr>
              <w:pStyle w:val="56"/>
            </w:pPr>
            <w:r>
              <w:t xml:space="preserve">Starting at RB#3 and excluding PRBs of RBGs which are boosted </w:t>
            </w:r>
          </w:p>
          <w:p>
            <w:pPr>
              <w:pStyle w:val="56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hint="eastAsia" w:ascii="Cambria Math" w:hAnsi="Cambria Math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func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Modulation of PDSCH PRBs</w:t>
            </w:r>
            <w:r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>
      <w:pPr>
        <w:pStyle w:val="6"/>
      </w:pPr>
      <w:bookmarkStart w:id="44" w:name="_Toc29809661"/>
      <w:bookmarkStart w:id="45" w:name="_Toc58860100"/>
      <w:bookmarkStart w:id="46" w:name="_Toc53182359"/>
      <w:bookmarkStart w:id="47" w:name="_Toc21099863"/>
      <w:bookmarkStart w:id="48" w:name="_Toc61182225"/>
      <w:bookmarkStart w:id="49" w:name="_Toc37272090"/>
      <w:bookmarkStart w:id="50" w:name="_Toc45884336"/>
      <w:bookmarkStart w:id="51" w:name="_Toc36645036"/>
      <w:r>
        <w:t>4.9.2.2.3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2 (NR-FR1-TM2)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Total power dynamic range (lower OFDM symbol TX power limit (OSTP) </w:t>
      </w:r>
      <w:r>
        <w:rPr>
          <w:color w:val="0000FF"/>
          <w:lang w:eastAsia="zh-CN"/>
        </w:rPr>
        <w:t>at min power</w:t>
      </w:r>
      <w:r>
        <w:rPr>
          <w:lang w:eastAsia="zh-CN"/>
        </w:rPr>
        <w:t>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of single 64QAM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 (at min power)</w:t>
      </w:r>
    </w:p>
    <w:p>
      <w:pPr>
        <w:rPr>
          <w:lang w:eastAsia="zh-CN"/>
        </w:rPr>
      </w:pPr>
      <w:r>
        <w:t>Common physical channel parameters are defined in clause 4.9.2.2. Specific physical channel parameters for NR-FR1-TM2 are defined in table 4.9.2.2.3-1.</w:t>
      </w:r>
    </w:p>
    <w:p>
      <w:pPr>
        <w:pStyle w:val="59"/>
      </w:pPr>
      <w:r>
        <w:t>Table 4.9.2.2.3-1: Specific physical channel parameters of NR-FR1-TM2</w:t>
      </w:r>
    </w:p>
    <w:tbl>
      <w:tblPr>
        <w:tblStyle w:val="4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</w:pPr>
            <w: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# of 64QAM PDSCH PRBs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</w:p>
          <w:tbl>
            <w:tblPr>
              <w:tblStyle w:val="4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9"/>
              <w:gridCol w:w="1710"/>
              <w:gridCol w:w="3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56"/>
                  </w:pPr>
                  <w:r>
                    <w:t>Slot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56"/>
                  </w:pPr>
                  <w:r>
                    <w:t>RB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56"/>
                  </w:pPr>
                  <w:r>
                    <w:t>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56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56"/>
                  </w:pPr>
                  <w:r>
                    <w:t>0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56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p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56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+1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56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>
                  <w:pPr>
                    <w:pStyle w:val="56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56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+2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56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>
                  <w:pPr>
                    <w:pStyle w:val="56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>
            <w:pPr>
              <w:pStyle w:val="5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# of PDSCH PRBs which are not allocated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>
      <w:pPr>
        <w:pStyle w:val="106"/>
        <w:rPr>
          <w:color w:val="auto"/>
        </w:rPr>
      </w:pPr>
    </w:p>
    <w:p>
      <w:pPr>
        <w:pStyle w:val="6"/>
      </w:pPr>
      <w:bookmarkStart w:id="52" w:name="_Toc45884337"/>
      <w:bookmarkStart w:id="53" w:name="_Toc21099864"/>
      <w:bookmarkStart w:id="54" w:name="_Toc53182360"/>
      <w:bookmarkStart w:id="55" w:name="_Toc36645037"/>
      <w:bookmarkStart w:id="56" w:name="_Toc37272091"/>
      <w:bookmarkStart w:id="57" w:name="_Toc58860101"/>
      <w:bookmarkStart w:id="58" w:name="_Toc29809662"/>
      <w:bookmarkStart w:id="59" w:name="_Toc61182226"/>
      <w:r>
        <w:t>4.9.2.2.4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2a (NR-FR1-TM2a)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Total power dynamic range (lower OFDM symbol TX power limit (OSTP) </w:t>
      </w:r>
      <w:r>
        <w:rPr>
          <w:color w:val="0000FF"/>
          <w:lang w:eastAsia="zh-CN"/>
        </w:rPr>
        <w:t>at min power</w:t>
      </w:r>
      <w:r>
        <w:rPr>
          <w:lang w:eastAsia="zh-CN"/>
        </w:rPr>
        <w:t>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of single 256QAM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 (at min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0" w:name="_Toc29809663"/>
      <w:bookmarkStart w:id="61" w:name="_Toc21099865"/>
      <w:r>
        <w:t xml:space="preserve">Common physical channel parameters are defined in clause 4.9.2.2. </w:t>
      </w:r>
      <w:r>
        <w:rPr>
          <w:lang w:eastAsia="ko-KR"/>
        </w:rPr>
        <w:t>Physical channel parameters and numbers of the allocated PRB are defined in table 4.9.2.2.3-1 with all 64QAM PDSCH PRBs replaced by 256QAM PDSCH PRBs.</w:t>
      </w:r>
    </w:p>
    <w:p>
      <w:pPr>
        <w:pStyle w:val="6"/>
      </w:pPr>
      <w:bookmarkStart w:id="62" w:name="_Toc61182227"/>
      <w:bookmarkStart w:id="63" w:name="_Toc58860102"/>
      <w:bookmarkStart w:id="64" w:name="_Toc36645038"/>
      <w:bookmarkStart w:id="65" w:name="_Toc45884338"/>
      <w:bookmarkStart w:id="66" w:name="_Toc53182361"/>
      <w:bookmarkStart w:id="67" w:name="_Toc37272092"/>
      <w:r>
        <w:t>4.9.2.2.5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3.1 (NR-FR1-TM3.1)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</w:t>
      </w:r>
      <w:r>
        <w:rPr>
          <w:rFonts w:cs="v5.0.0"/>
          <w:lang w:eastAsia="zh-CN"/>
        </w:rPr>
        <w:t xml:space="preserve">upper OFDM symbol TX power limit (OSTP) at </w:t>
      </w:r>
      <w:r>
        <w:rPr>
          <w:lang w:eastAsia="zh-CN"/>
        </w:rPr>
        <w:t>max power with all 64QAM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for 64QAM modulation (at max power)</w:t>
      </w:r>
    </w:p>
    <w:p>
      <w:pPr>
        <w:pStyle w:val="60"/>
        <w:rPr>
          <w:lang w:eastAsia="ko-KR"/>
        </w:rPr>
      </w:pPr>
      <w:r>
        <w:t>NOTE:</w:t>
      </w:r>
      <w:r>
        <w:tab/>
      </w:r>
      <w:r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ub>
        </m:sSub>
        <m:r>
          <w:rPr>
            <w:rFonts w:ascii="Cambria Math" w:hAnsi="Cambria Math"/>
          </w:rPr>
          <m:t>=0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RNTI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=2.</m:t>
        </m:r>
      </m:oMath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8" w:name="_Toc21099866"/>
      <w:bookmarkStart w:id="69" w:name="_Toc29809664"/>
      <w:r>
        <w:t xml:space="preserve">Common physical channel parameters are defined in clause 4.9.2.2. </w:t>
      </w:r>
      <w:r>
        <w:rPr>
          <w:lang w:eastAsia="ko-KR"/>
        </w:rPr>
        <w:t>Physical channel parameters are defined in table 4.9.2.2.1-1 with all QPSK PDSCH PRBs replaced by 64QAM PDSCH PRBs.</w:t>
      </w:r>
    </w:p>
    <w:p>
      <w:pPr>
        <w:pStyle w:val="6"/>
      </w:pPr>
      <w:bookmarkStart w:id="70" w:name="_Toc37272093"/>
      <w:bookmarkStart w:id="71" w:name="_Toc36645039"/>
      <w:bookmarkStart w:id="72" w:name="_Toc45884339"/>
      <w:bookmarkStart w:id="73" w:name="_Toc53182362"/>
      <w:bookmarkStart w:id="74" w:name="_Toc61182228"/>
      <w:bookmarkStart w:id="75" w:name="_Toc58860103"/>
      <w:r>
        <w:t>4.9.2.2.6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3.1a (NR-FR1-TM3.1a)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(upper OFDM symbol TX power limit (OSTP) at max power with all 256QAM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for 256QAM modulation (at max power)</w:t>
      </w:r>
    </w:p>
    <w:p>
      <w:pPr>
        <w:pStyle w:val="60"/>
        <w:rPr>
          <w:lang w:eastAsia="ko-KR"/>
        </w:rPr>
      </w:pPr>
      <w:r>
        <w:t>NOTE:</w:t>
      </w:r>
      <w:r>
        <w:tab/>
      </w:r>
      <w:r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ub>
        </m:sSub>
        <m:r>
          <w:rPr>
            <w:rFonts w:ascii="Cambria Math" w:hAnsi="Cambria Math"/>
          </w:rPr>
          <m:t>=0</m:t>
        </m:r>
      </m:oMath>
      <w:r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>RNTI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=2.</m:t>
        </m:r>
      </m:oMath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6" w:name="_Toc21099867"/>
      <w:bookmarkStart w:id="77" w:name="_Toc29809665"/>
      <w:r>
        <w:t xml:space="preserve">Common physical channel parameters are defined in clause 4.9.2.2. </w:t>
      </w:r>
      <w:r>
        <w:rPr>
          <w:lang w:eastAsia="ko-KR"/>
        </w:rPr>
        <w:t>Physical channel parameters are defined in table 4.9.2.2.1-1 with all QPSK PDSCH PRBs replaced by 256QAM PDSCH PRBs.</w:t>
      </w:r>
    </w:p>
    <w:p>
      <w:pPr>
        <w:pStyle w:val="6"/>
      </w:pPr>
      <w:bookmarkStart w:id="78" w:name="_Toc53182363"/>
      <w:bookmarkStart w:id="79" w:name="_Toc36645040"/>
      <w:bookmarkStart w:id="80" w:name="_Toc45884340"/>
      <w:bookmarkStart w:id="81" w:name="_Toc37272094"/>
      <w:bookmarkStart w:id="82" w:name="_Toc58860104"/>
      <w:bookmarkStart w:id="83" w:name="_Toc61182229"/>
      <w:r>
        <w:t>4.9.2.2.7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3.2 (NR-FR1-TM3.2)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r>
        <w:t>-</w:t>
      </w:r>
      <w:r>
        <w:tab/>
      </w:r>
      <w:r>
        <w:t>Transmitted signal quality</w:t>
      </w:r>
    </w:p>
    <w:p>
      <w:pPr>
        <w:pStyle w:val="80"/>
      </w:pPr>
      <w:r>
        <w:t>-</w:t>
      </w:r>
      <w:r>
        <w:tab/>
      </w:r>
      <w:r>
        <w:t>Frequency error</w:t>
      </w:r>
    </w:p>
    <w:p>
      <w:pPr>
        <w:pStyle w:val="80"/>
      </w:pPr>
      <w:r>
        <w:t>-</w:t>
      </w:r>
      <w:r>
        <w:tab/>
      </w:r>
      <w:r>
        <w:t>EVM for 16QAM modulation</w:t>
      </w:r>
    </w:p>
    <w:p>
      <w:r>
        <w:t>Common physical channel parameters are defined in clause 4.9.2.2. Specific physical channel parameters for NR-FR1-TM3.2 are defined in table 4.9.2.2.7-1.</w:t>
      </w:r>
    </w:p>
    <w:p>
      <w:pPr>
        <w:pStyle w:val="59"/>
      </w:pPr>
      <w:r>
        <w:t>Table 4.9.2.2.7-1: Specific physical channel parameters of NR-FR1-TM3.2</w:t>
      </w:r>
    </w:p>
    <w:tbl>
      <w:tblPr>
        <w:tblStyle w:val="44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67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</w:pPr>
            <w:r>
              <w:t>Parameter</w:t>
            </w:r>
          </w:p>
        </w:tc>
        <w:tc>
          <w:tcPr>
            <w:tcW w:w="6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Target percent of 16QAM PDSCH PRBs deboosted 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rPr>
                <w:i/>
              </w:rPr>
              <w:t xml:space="preserve">x </w:t>
            </w:r>
            <w:r>
              <w:t>= 60%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 xml:space="preserve"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 xml:space="preserve"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 xml:space="preserve"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min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lim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>
                  </m:limLow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 xml:space="preserve"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 xml:space="preserve"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 xml:space="preserve"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 xml:space="preserve">-3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 xml:space="preserve">P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 xml:space="preserve"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 xml:space="preserve">1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 xml:space="preserve"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 xml:space="preserve"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 xml:space="preserve"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 xml:space="preserve">-3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 xml:space="preserve"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 xml:space="preserve"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 xml:space="preserve"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 xml:space="preserve"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 xml:space="preserve">-3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 xml:space="preserve"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hAnsi="Cambria Math"/>
                              <w:b w:val="0"/>
                              <w:i w:val="0"/>
                              <w:szCs w:val="22"/>
                            </w:rPr>
                            <m:t xml:space="preserve">mod2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 xml:space="preserve">+1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func>
            </m:oMath>
            <w:r>
              <w:rPr>
                <w:szCs w:val="22"/>
              </w:rPr>
              <w:instrText xml:space="preserve"> </w:instrText>
            </w:r>
            <w:r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lim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>
                  </m:limLow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hAnsi="Cambria Math"/>
                              <w:b w:val="0"/>
                              <w:i w:val="0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func>
            </m:oMath>
            <w:r>
              <w:rPr>
                <w:szCs w:val="22"/>
              </w:rPr>
              <w:t xml:space="preserve">, where P is determined from table 5.1.2.2.1-1 from TS 38.214 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Locations of 16QAM RBGs which are deboosted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Level of deboosting (dB) 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-3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</w:p>
          <w:p>
            <w:pPr>
              <w:pStyle w:val="56"/>
            </w:pPr>
            <w:r>
              <w:t># of QPSK PDSCH PRBs within a slot for which EVM is not measured (used for power balancing only)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Locations of PDSCH RBGs which are boosted</w:t>
            </w:r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Starting at RB#3 and excluding PRBs of RBGs which are deboosted </w:t>
            </w:r>
          </w:p>
          <w:p>
            <w:pPr>
              <w:pStyle w:val="5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Level of boosting (dB)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func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Modulation of PDSCH PRBs</w:t>
            </w:r>
            <w:r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for </w:t>
            </w:r>
            <w:r>
              <w:rPr>
                <w:lang w:eastAsia="zh-CN"/>
              </w:rPr>
              <w:t>which EVM is not measured</w:t>
            </w:r>
          </w:p>
        </w:tc>
        <w:tc>
          <w:tcPr>
            <w:tcW w:w="6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/>
    <w:p>
      <w:pPr>
        <w:pStyle w:val="6"/>
      </w:pPr>
      <w:bookmarkStart w:id="84" w:name="_Toc45884341"/>
      <w:bookmarkStart w:id="85" w:name="_Toc53182364"/>
      <w:bookmarkStart w:id="86" w:name="_Toc37272095"/>
      <w:bookmarkStart w:id="87" w:name="_Toc21099868"/>
      <w:bookmarkStart w:id="88" w:name="_Toc36645041"/>
      <w:bookmarkStart w:id="89" w:name="_Toc61182230"/>
      <w:bookmarkStart w:id="90" w:name="_Toc58860105"/>
      <w:bookmarkStart w:id="91" w:name="_Toc29809666"/>
      <w:r>
        <w:t>4.9.2.2.8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IAB-DU </w:t>
      </w:r>
      <w:r>
        <w:t>test model 3.3 (NR-FR1-TM3.3)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r>
        <w:t>-</w:t>
      </w:r>
      <w:r>
        <w:tab/>
      </w:r>
      <w:r>
        <w:t>Transmitted signal quality</w:t>
      </w:r>
    </w:p>
    <w:p>
      <w:pPr>
        <w:pStyle w:val="80"/>
      </w:pPr>
      <w:r>
        <w:t>-</w:t>
      </w:r>
      <w:r>
        <w:tab/>
      </w:r>
      <w:r>
        <w:t>Frequency error</w:t>
      </w:r>
    </w:p>
    <w:p>
      <w:pPr>
        <w:pStyle w:val="80"/>
      </w:pPr>
      <w:r>
        <w:t>-</w:t>
      </w:r>
      <w:r>
        <w:tab/>
      </w:r>
      <w:r>
        <w:t>EVM for QPSK modulation</w:t>
      </w:r>
    </w:p>
    <w:p>
      <w:r>
        <w:t>Common physical channel parameters are defined in clause 4.9.2.2. Specific physical channel parameters for NR-FR1-TM3.3 are defined in table 4.9.2.2.8-1.</w:t>
      </w:r>
    </w:p>
    <w:p>
      <w:pPr>
        <w:pStyle w:val="59"/>
      </w:pPr>
      <w:r>
        <w:t>Table 4.9.2.2.8-1: Specific physical channel parameters of NR-FR1-TM3.3</w:t>
      </w:r>
    </w:p>
    <w:tbl>
      <w:tblPr>
        <w:tblStyle w:val="4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67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5"/>
            </w:pPr>
            <w:r>
              <w:t>Parameter</w:t>
            </w:r>
          </w:p>
        </w:tc>
        <w:tc>
          <w:tcPr>
            <w:tcW w:w="6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Target percent of QPSK PDSCH PRBs deboosted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rPr>
                <w:i/>
              </w:rPr>
              <w:t xml:space="preserve">x </w:t>
            </w:r>
            <w:r>
              <w:t>= 50 %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lim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>
                  </m:limLow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en>
                              </m:f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e>
                          </m:d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hAnsi="Cambria Math"/>
                              <w:b w:val="0"/>
                              <w:i w:val="0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func>
            </m:oMath>
            <w:r>
              <w:rPr>
                <w:szCs w:val="22"/>
              </w:rPr>
              <w:t xml:space="preserve">, where P is determined from table 5.1.2.2.1-1 from TS 38.214 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Level of deboosting (dB) 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-6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Locations of QPSK RBGs which are deboosted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Level of deboosting (dB) 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22"/>
              </w:rPr>
            </w:pPr>
            <w:r>
              <w:t>-6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# of QPSK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Locations of QPSK RBGs for power balancing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 xml:space="preserve">Starting at RB#3 and excluding PRBs of RBGs which are deboosted </w:t>
            </w:r>
          </w:p>
          <w:p>
            <w:pPr>
              <w:pStyle w:val="56"/>
              <w:rPr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Level of boosting (dB)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func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</w:pPr>
            <w:r>
              <w:t>Modulation of PDSCH PRBs</w:t>
            </w:r>
            <w:r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RNTI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for </w:t>
            </w:r>
            <w:r>
              <w:rPr>
                <w:lang w:eastAsia="zh-CN"/>
              </w:rPr>
              <w:t>which EVM is not measured</w:t>
            </w:r>
          </w:p>
        </w:tc>
        <w:tc>
          <w:tcPr>
            <w:tcW w:w="6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6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/>
    <w:p>
      <w:pPr>
        <w:pStyle w:val="5"/>
      </w:pPr>
      <w:bookmarkStart w:id="92" w:name="_Toc53182366"/>
      <w:bookmarkStart w:id="93" w:name="_Toc21099869"/>
      <w:bookmarkStart w:id="94" w:name="_Toc45884343"/>
      <w:bookmarkStart w:id="95" w:name="_Toc61182232"/>
      <w:bookmarkStart w:id="96" w:name="_Toc37272097"/>
      <w:bookmarkStart w:id="97" w:name="_Toc36645043"/>
      <w:bookmarkStart w:id="98" w:name="_Toc29809667"/>
      <w:bookmarkStart w:id="99" w:name="_Toc58860107"/>
      <w:r>
        <w:t>4.9.2.3</w:t>
      </w:r>
      <w:r>
        <w:tab/>
      </w:r>
      <w:r>
        <w:t>Data content of Physical channels and Signals</w:t>
      </w:r>
      <w:r>
        <w:rPr>
          <w:szCs w:val="28"/>
          <w:lang w:eastAsia="zh-CN"/>
        </w:rPr>
        <w:t xml:space="preserve"> for </w:t>
      </w:r>
      <w:r>
        <w:rPr>
          <w:rFonts w:hint="eastAsia"/>
          <w:szCs w:val="28"/>
          <w:lang w:val="en-US" w:eastAsia="zh-CN"/>
        </w:rPr>
        <w:t>IAB-DU</w:t>
      </w:r>
      <w:r>
        <w:rPr>
          <w:szCs w:val="28"/>
          <w:lang w:eastAsia="zh-CN"/>
        </w:rPr>
        <w:t>-FR1-TM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rPr>
          <w:lang w:eastAsia="ko-KR"/>
        </w:rPr>
      </w:pPr>
      <w:r>
        <w:rPr>
          <w:lang w:eastAsia="ko-KR"/>
        </w:rPr>
        <w:t xml:space="preserve">Randomisation of the data content is obtained by utilizing a PN sequence generator and the length-31 Gold sequence scrambling of TS 38.211 [17], clause 5.2.1 which is invoked by all physical channels prior to modulation and mapping to the RE grid. </w:t>
      </w:r>
    </w:p>
    <w:p>
      <w:pPr>
        <w:rPr>
          <w:lang w:eastAsia="ko-KR"/>
        </w:rPr>
      </w:pPr>
      <w:r>
        <w:rPr>
          <w:lang w:eastAsia="ko-KR"/>
        </w:rPr>
        <w:t>Initialization of the scrambler and RE-mappers as defined in TS 38.211 [17] use the following additional parameters:</w:t>
      </w:r>
    </w:p>
    <w:p>
      <w:pPr>
        <w:pStyle w:val="79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 w:eastAsia="宋体"/>
                <w:i/>
                <w:lang w:eastAsia="zh-CN"/>
              </w:rPr>
            </m:ctrlPr>
          </m:sSubSupPr>
          <m:e>
            <m:r>
              <w:rPr>
                <w:rFonts w:ascii="Cambria Math" w:hAnsi="Cambria Math" w:eastAsia="宋体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e>
          <m:sub>
            <m:r>
              <m:rPr>
                <m:nor/>
              </m:rPr>
              <w:rPr>
                <w:rFonts w:ascii="Cambria Math" w:hAnsi="Cambria Math" w:eastAsia="宋体"/>
                <w:i/>
                <w:lang w:eastAsia="zh-CN"/>
              </w:rPr>
              <m:t>ID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 w:eastAsia="宋体"/>
                <w:i/>
                <w:lang w:eastAsia="zh-CN"/>
              </w:rPr>
              <m:t>cell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sup>
        </m:sSubSup>
        <m:r>
          <w:rPr>
            <w:rFonts w:ascii="Cambria Math" w:hAnsi="Cambria Math" w:eastAsia="宋体"/>
            <w:lang w:eastAsia="zh-CN"/>
          </w:rPr>
          <m:t>=1</m:t>
        </m:r>
      </m:oMath>
      <w:r>
        <w:rPr>
          <w:rFonts w:hint="eastAsia" w:eastAsia="宋体"/>
          <w:lang w:eastAsia="zh-CN"/>
        </w:rPr>
        <w:t xml:space="preserve"> </w:t>
      </w:r>
      <w:r>
        <w:t xml:space="preserve">for the lowest configured carrier, </w:t>
      </w:r>
      <m:oMath>
        <m:sSubSup>
          <m:sSubSupPr>
            <m:ctrlPr>
              <w:rPr>
                <w:rFonts w:ascii="Cambria Math" w:hAnsi="Cambria Math" w:eastAsia="宋体"/>
                <w:i/>
                <w:lang w:eastAsia="zh-CN"/>
              </w:rPr>
            </m:ctrlPr>
          </m:sSubSupPr>
          <m:e>
            <m:r>
              <w:rPr>
                <w:rFonts w:ascii="Cambria Math" w:hAnsi="Cambria Math" w:eastAsia="宋体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e>
          <m:sub>
            <m:r>
              <m:rPr>
                <m:nor/>
              </m:rPr>
              <w:rPr>
                <w:rFonts w:ascii="Cambria Math" w:hAnsi="Cambria Math" w:eastAsia="宋体"/>
                <w:i/>
                <w:lang w:eastAsia="zh-CN"/>
              </w:rPr>
              <m:t>ID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 w:eastAsia="宋体"/>
                <w:i/>
                <w:lang w:eastAsia="zh-CN"/>
              </w:rPr>
              <m:t>cell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sup>
        </m:sSubSup>
        <m:r>
          <w:rPr>
            <w:rFonts w:ascii="Cambria Math" w:hAnsi="Cambria Math" w:eastAsia="宋体"/>
            <w:lang w:eastAsia="zh-CN"/>
          </w:rPr>
          <m:t xml:space="preserve">=2 </m:t>
        </m:r>
      </m:oMath>
      <w:r>
        <w:t>for the 2</w:t>
      </w:r>
      <w:r>
        <w:rPr>
          <w:vertAlign w:val="superscript"/>
        </w:rPr>
        <w:t>nd</w:t>
      </w:r>
      <w:r>
        <w:t xml:space="preserve"> lowest configured carrier,…, </w:t>
      </w:r>
      <m:oMath>
        <m:sSubSup>
          <m:sSubSupPr>
            <m:ctrlPr>
              <w:rPr>
                <w:rFonts w:ascii="Cambria Math" w:hAnsi="Cambria Math" w:eastAsia="宋体"/>
                <w:i/>
                <w:lang w:eastAsia="zh-CN"/>
              </w:rPr>
            </m:ctrlPr>
          </m:sSubSupPr>
          <m:e>
            <m:r>
              <w:rPr>
                <w:rFonts w:ascii="Cambria Math" w:hAnsi="Cambria Math" w:eastAsia="宋体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e>
          <m:sub>
            <m:r>
              <m:rPr>
                <m:nor/>
              </m:rPr>
              <w:rPr>
                <w:rFonts w:ascii="Cambria Math" w:hAnsi="Cambria Math" w:eastAsia="宋体"/>
                <w:i/>
                <w:lang w:eastAsia="zh-CN"/>
              </w:rPr>
              <m:t>ID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 w:eastAsia="宋体"/>
                <w:i/>
                <w:lang w:eastAsia="zh-CN"/>
              </w:rPr>
              <m:t>cell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sup>
        </m:sSubSup>
        <m:r>
          <w:rPr>
            <w:rFonts w:ascii="Cambria Math" w:hAnsi="Cambria Math" w:eastAsia="宋体"/>
            <w:lang w:eastAsia="zh-CN"/>
          </w:rPr>
          <m:t>=n</m:t>
        </m:r>
      </m:oMath>
      <w:r>
        <w:t xml:space="preserve"> for the n</w:t>
      </w:r>
      <w:r>
        <w:rPr>
          <w:vertAlign w:val="superscript"/>
        </w:rPr>
        <w:t>th</w:t>
      </w:r>
      <w:r>
        <w:t xml:space="preserve"> configured carrier</w:t>
      </w:r>
    </w:p>
    <w:p>
      <w:pPr>
        <w:pStyle w:val="79"/>
      </w:pPr>
      <w:r>
        <w:t>-</w:t>
      </w:r>
      <w:r>
        <w:tab/>
      </w:r>
      <w:r>
        <w:t>Antenna ports starting with 2000 for PDCCH</w:t>
      </w:r>
    </w:p>
    <w:p>
      <w:pPr>
        <w:pStyle w:val="79"/>
      </w:pPr>
      <w:r>
        <w:t>-</w:t>
      </w:r>
      <w:r>
        <w:tab/>
      </w:r>
      <w:r>
        <w:rPr>
          <w:i/>
        </w:rPr>
        <w:t>q</w:t>
      </w:r>
      <w:r>
        <w:t xml:space="preserve"> = 0 (single code word)</w:t>
      </w:r>
    </w:p>
    <w:p>
      <w:pPr>
        <w:pStyle w:val="79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For NR-FR1-TM1.1 when used for TAE requirement of two layers MIMO transmission</w:t>
      </w:r>
    </w:p>
    <w:p>
      <w:pPr>
        <w:pStyle w:val="79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 w:eastAsiaTheme="minorEastAsia"/>
          <w:lang w:eastAsia="zh-CN"/>
        </w:rPr>
        <w:t>Rank 2, two layers, no precoding</w:t>
      </w:r>
    </w:p>
    <w:p>
      <w:pPr>
        <w:pStyle w:val="79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 w:eastAsiaTheme="minorEastAsia"/>
          <w:lang w:eastAsia="zh-CN"/>
        </w:rPr>
        <w:t>Antenna ports starting with 1000 and 1001 for PDSCH</w:t>
      </w:r>
    </w:p>
    <w:p>
      <w:pPr>
        <w:pStyle w:val="79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Otherwise</w:t>
      </w:r>
    </w:p>
    <w:p>
      <w:pPr>
        <w:pStyle w:val="79"/>
        <w:rPr>
          <w:rFonts w:eastAsiaTheme="minorEastAsia"/>
          <w:lang w:eastAsia="zh-CN"/>
        </w:rPr>
      </w:pPr>
      <w:r>
        <w:t>-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Rank 1, single layer</w:t>
      </w:r>
    </w:p>
    <w:p>
      <w:pPr>
        <w:pStyle w:val="79"/>
      </w:pPr>
      <w:r>
        <w:t>-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Antenna port starting with 1000 for PDSCH</w:t>
      </w:r>
    </w:p>
    <w:p>
      <w:pPr>
        <w:pStyle w:val="79"/>
      </w:pPr>
      <w:r>
        <w:t>-</w:t>
      </w:r>
      <w:r>
        <w:tab/>
      </w:r>
      <w:r>
        <w:t>Rank 1, single layer (except for TAE requirement of 2 layer MIMO transmission)</w:t>
      </w:r>
    </w:p>
    <w:p>
      <w:pPr>
        <w:pStyle w:val="6"/>
      </w:pPr>
      <w:bookmarkStart w:id="100" w:name="_Toc45884344"/>
      <w:bookmarkStart w:id="101" w:name="_Toc21099870"/>
      <w:bookmarkStart w:id="102" w:name="_Toc37272098"/>
      <w:bookmarkStart w:id="103" w:name="_Toc58860108"/>
      <w:bookmarkStart w:id="104" w:name="_Toc53182367"/>
      <w:bookmarkStart w:id="105" w:name="_Toc61182233"/>
      <w:bookmarkStart w:id="106" w:name="_Toc36645044"/>
      <w:bookmarkStart w:id="107" w:name="_Toc29809668"/>
      <w:r>
        <w:t>4.9.2.3.1</w:t>
      </w:r>
      <w:r>
        <w:tab/>
      </w:r>
      <w:r>
        <w:t>PDCCH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CORESET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PDCCH modulation to be QPSK as described in TS 38.211 </w:t>
      </w:r>
      <w:r>
        <w:rPr>
          <w:lang w:eastAsia="ko-KR"/>
        </w:rPr>
        <w:t>[17]</w:t>
      </w:r>
      <w:r>
        <w:rPr>
          <w:lang w:eastAsia="zh-CN"/>
        </w:rPr>
        <w:t>, clause 5.1.3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each slot the required amount of bits for all PDCCHs is as follows: 1(# of PDCCH) * 1(# of CCE per PDCCH) * 6(REG per CCE) * 9(data RE per REG) * 2(bits per RE) with these parameters according to the NR-FR1-TM definitions in clause 4.9.2.2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08" w:name="_Hlk34210137"/>
      <w:r>
        <w:rPr>
          <w:lang w:eastAsia="zh-CN"/>
        </w:rPr>
        <w:t xml:space="preserve">Generate this amount of bits from the output of the PN23 sequence generator [23]. </w:t>
      </w:r>
      <w:bookmarkEnd w:id="108"/>
      <w:r>
        <w:rPr>
          <w:lang w:eastAsia="zh-CN"/>
        </w:rPr>
        <w:t xml:space="preserve"> The PN sequence generator is initialized with a starting seed of "all ones" in the first allocated slot of each frame. The PN sequence is continuous over the slot boundaries.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1 CCE shall be according to TS 38.211 </w:t>
      </w:r>
      <w:r>
        <w:rPr>
          <w:lang w:eastAsia="ko-KR"/>
        </w:rPr>
        <w:t>[17]</w:t>
      </w:r>
      <w:r>
        <w:rPr>
          <w:lang w:eastAsia="zh-CN"/>
        </w:rPr>
        <w:t>, clause 7.3.2 using non-interleaved CCE-to-REG mapping. PDCCH occupies the first 2 symbols for 6 resource-element groups, where a resource element group equals one resource block during one OFDM symbol.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Perform PDCCH scrambling according to TS 38.211 </w:t>
      </w:r>
      <w:r>
        <w:rPr>
          <w:lang w:eastAsia="ko-KR"/>
        </w:rPr>
        <w:t>[17]</w:t>
      </w:r>
      <w:r>
        <w:rPr>
          <w:lang w:eastAsia="zh-CN"/>
        </w:rPr>
        <w:t>, clause 7.3.2.3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2"/>
                <w:szCs w:val="22"/>
                <w:lang w:val="en-US"/>
              </w:rPr>
              <m:t>ID</m:t>
            </m: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2"/>
                <w:szCs w:val="22"/>
                <w:lang w:val="en-US"/>
              </w:rPr>
              <m:t>ID</m:t>
            </m: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  <w:sz w:val="22"/>
                <w:szCs w:val="22"/>
                <w:lang w:val="en-US"/>
              </w:rPr>
              <m:t>cell</m:t>
            </m: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up>
        </m:sSubSup>
      </m:oMath>
      <w:r>
        <w:rPr>
          <w:sz w:val="22"/>
          <w:szCs w:val="22"/>
          <w:lang w:val="en-US"/>
        </w:rPr>
        <w:t xml:space="preserve"> </w:t>
      </w:r>
      <w:r>
        <w:rPr>
          <w:lang w:eastAsia="zh-CN"/>
        </w:rPr>
        <w:t>in DM-RS sequence generation in TS 38.211 [17], clause 7.4.1.3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lang w:eastAsia="zh-CN"/>
              </w:rPr>
              <m:t>RNTI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 in scrambling sequence generation in TS 38.211 [17], clause 7.3.2.3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Perform mapping to REs according to TS 38.211 </w:t>
      </w:r>
      <w:r>
        <w:rPr>
          <w:lang w:eastAsia="ko-KR"/>
        </w:rPr>
        <w:t>[17]</w:t>
      </w:r>
      <w:r>
        <w:rPr>
          <w:lang w:eastAsia="zh-CN"/>
        </w:rPr>
        <w:t>, clause 7.3.2.5.</w:t>
      </w:r>
    </w:p>
    <w:p>
      <w:pPr>
        <w:pStyle w:val="6"/>
      </w:pPr>
      <w:bookmarkStart w:id="109" w:name="_Toc58860109"/>
      <w:bookmarkStart w:id="110" w:name="_Toc61182234"/>
      <w:bookmarkStart w:id="111" w:name="_Toc45884345"/>
      <w:bookmarkStart w:id="112" w:name="_Toc36645045"/>
      <w:bookmarkStart w:id="113" w:name="_Toc29809669"/>
      <w:bookmarkStart w:id="114" w:name="_Toc21099871"/>
      <w:bookmarkStart w:id="115" w:name="_Toc53182368"/>
      <w:bookmarkStart w:id="116" w:name="_Toc37272099"/>
      <w:r>
        <w:t>4.9.2.3.2</w:t>
      </w:r>
      <w:r>
        <w:tab/>
      </w:r>
      <w:r>
        <w:t>PDSCH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79"/>
        <w:rPr>
          <w:lang w:eastAsia="zh-CN"/>
        </w:rPr>
      </w:pPr>
      <w:r>
        <w:t>-</w:t>
      </w:r>
      <w:r>
        <w:tab/>
      </w:r>
      <w:r>
        <w:rPr>
          <w:lang w:eastAsia="zh-CN"/>
        </w:rPr>
        <w:t>Generate the required amount of bits from the output of the PN23 sequence generator [23]. The PN sequence generator is initialized with a starting seed of "all ones" in the first allocated slot of each frame. The PN sequence is continuous over the slot boundaries.</w:t>
      </w:r>
    </w:p>
    <w:p>
      <w:pPr>
        <w:pStyle w:val="79"/>
      </w:pPr>
      <w:r>
        <w:t>-</w:t>
      </w:r>
      <w:r>
        <w:tab/>
      </w:r>
      <w:r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>RNTI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  <w:r>
        <w:t xml:space="preserve">. </w:t>
      </w:r>
      <w:r>
        <w:rPr>
          <w:rFonts w:hint="eastAsia" w:eastAsia="宋体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>RNTI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</m:oMath>
      <w:r>
        <w:t>) as follows:</w:t>
      </w:r>
    </w:p>
    <w:p>
      <w:pPr>
        <w:pStyle w:val="59"/>
      </w:pPr>
      <w:r>
        <w:t xml:space="preserve">Table 4.9.2.3.2-1: Mapping of PRBs to </w:t>
      </w:r>
      <w:r>
        <w:rPr>
          <w:position w:val="-12"/>
          <w:lang w:val="en-US" w:eastAsia="zh-CN"/>
        </w:rPr>
        <w:drawing>
          <wp:inline distT="0" distB="0" distL="0" distR="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4178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5"/>
            </w:pPr>
            <w:r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5"/>
            </w:pPr>
            <w:r>
              <w:rPr>
                <w:position w:val="-12"/>
                <w:lang w:val="en-US" w:eastAsia="zh-CN"/>
              </w:rPr>
              <w:drawing>
                <wp:inline distT="0" distB="0" distL="0" distR="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>
            <w:pPr>
              <w:pStyle w:val="55"/>
              <w:rPr>
                <w:position w:val="-12"/>
                <w:lang w:val="en-US"/>
              </w:rPr>
            </w:pPr>
            <w:r>
              <w:rPr>
                <w:position w:val="-12"/>
                <w:lang w:val="en-US" w:eastAsia="zh-CN"/>
              </w:rPr>
              <w:t>Number of users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NR-FR1-TM1.1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2 for PRBs located in PRB#0-2</w:t>
            </w:r>
          </w:p>
          <w:p>
            <w:pPr>
              <w:pStyle w:val="56"/>
            </w:pPr>
            <w:r>
              <w:t>0 for remaining PRBs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NR-FR1-TM1.2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0 for boosted PRBs</w:t>
            </w:r>
          </w:p>
          <w:p>
            <w:pPr>
              <w:pStyle w:val="56"/>
            </w:pPr>
            <w:r>
              <w:t>1 for de-boosted PRBs</w:t>
            </w:r>
          </w:p>
          <w:p>
            <w:pPr>
              <w:pStyle w:val="56"/>
            </w:pPr>
            <w:r>
              <w:t>2 for PRBs located in PRB#0-2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2 for all PRBs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NR-FR1-TM2a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2 for all PRBs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NR-FR1-TM3.1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2 for PRBs located in PRB#0-2</w:t>
            </w:r>
          </w:p>
          <w:p>
            <w:pPr>
              <w:pStyle w:val="56"/>
            </w:pPr>
            <w:r>
              <w:t>0 for remaining PRBs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NR-FR1-TM3.1a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2 for PRBs located in PRB#0-2</w:t>
            </w:r>
          </w:p>
          <w:p>
            <w:pPr>
              <w:pStyle w:val="56"/>
            </w:pPr>
            <w:r>
              <w:t>0 for remaining PRBs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NR-FR1-TM3.2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0 for QPSK PRBs</w:t>
            </w:r>
          </w:p>
          <w:p>
            <w:pPr>
              <w:pStyle w:val="56"/>
            </w:pPr>
            <w:r>
              <w:t>1 for 16QAM PRBs</w:t>
            </w:r>
          </w:p>
          <w:p>
            <w:pPr>
              <w:pStyle w:val="56"/>
            </w:pPr>
            <w:r>
              <w:t>2 for PRBs located in PRB#0-2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NR-FR1-TM3.3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6"/>
            </w:pPr>
            <w:r>
              <w:t>0 for QPSK PRBs for which EVM is not measured</w:t>
            </w:r>
          </w:p>
          <w:p>
            <w:pPr>
              <w:pStyle w:val="56"/>
            </w:pPr>
            <w:r>
              <w:t>1 for QPSK PRBs for which EVM is measured</w:t>
            </w:r>
          </w:p>
          <w:p>
            <w:pPr>
              <w:pStyle w:val="56"/>
            </w:pPr>
            <w:r>
              <w:t>2 for PRBs located in PRB#0-2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t>3</w:t>
            </w:r>
          </w:p>
        </w:tc>
      </w:tr>
    </w:tbl>
    <w:p>
      <w:pPr>
        <w:ind w:left="284"/>
        <w:rPr>
          <w:lang w:eastAsia="ko-KR"/>
        </w:rPr>
      </w:pPr>
    </w:p>
    <w:p>
      <w:pPr>
        <w:pStyle w:val="79"/>
      </w:pPr>
      <w:r>
        <w:t>-</w:t>
      </w:r>
      <w:r>
        <w:tab/>
      </w:r>
      <w:r>
        <w:t>Perform user specific scrambling according to TS 38.211 </w:t>
      </w:r>
      <w:r>
        <w:rPr>
          <w:lang w:eastAsia="ko-KR"/>
        </w:rPr>
        <w:t>[17]</w:t>
      </w:r>
      <w:r>
        <w:t>, clause 7.3.1.1.</w:t>
      </w:r>
    </w:p>
    <w:p>
      <w:pPr>
        <w:pStyle w:val="79"/>
      </w:pPr>
      <w:r>
        <w:t>-</w:t>
      </w:r>
      <w:r>
        <w:tab/>
      </w:r>
      <w:r>
        <w:t>Perform modulation of the scrambled bits with the modulation scheme defined for each user according to TS 38.211 </w:t>
      </w:r>
      <w:r>
        <w:rPr>
          <w:lang w:eastAsia="ko-KR"/>
        </w:rPr>
        <w:t>[17]</w:t>
      </w:r>
      <w:r>
        <w:t>, clause 7.3.1.1</w:t>
      </w:r>
    </w:p>
    <w:p>
      <w:pPr>
        <w:pStyle w:val="7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ID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ID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cell</m:t>
            </m:r>
            <m:ctrlPr>
              <w:rPr>
                <w:rFonts w:ascii="Cambria Math" w:hAnsi="Cambria Math"/>
                <w:i/>
              </w:rPr>
            </m:ctrlPr>
          </m:sup>
        </m:sSubSup>
      </m:oMath>
    </w:p>
    <w:p>
      <w:pPr>
        <w:pStyle w:val="79"/>
      </w:pPr>
      <w:r>
        <w:t>-</w:t>
      </w:r>
      <w:r>
        <w:tab/>
      </w:r>
      <w:r>
        <w:t>Perform mapping of the complex-valued symbols to layer according to TS 38.211 </w:t>
      </w:r>
      <w:r>
        <w:rPr>
          <w:lang w:eastAsia="ko-KR"/>
        </w:rPr>
        <w:t>[17]</w:t>
      </w:r>
      <w:r>
        <w:t xml:space="preserve">, clause 7.3.1.3. </w:t>
      </w:r>
      <w:r>
        <w:rPr>
          <w:position w:val="-10"/>
        </w:rPr>
        <w:object>
          <v:shape id="_x0000_i1025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</w:t>
      </w:r>
      <w:r>
        <w:rPr>
          <w:position w:val="-14"/>
        </w:rPr>
        <w:object>
          <v:shape id="_x0000_i1026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t xml:space="preserve"> Complex-valued modulation symbols </w:t>
      </w:r>
      <w:r>
        <w:rPr>
          <w:position w:val="-14"/>
        </w:rPr>
        <w:object>
          <v:shape id="_x0000_i1027" o:spt="75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t xml:space="preserve"> for codeword </w:t>
      </w:r>
      <m:oMath>
        <m:r>
          <w:rPr>
            <w:rFonts w:ascii="Cambria Math" w:hAnsi="Cambria Math"/>
            <w:lang w:eastAsia="zh-CN"/>
          </w:rPr>
          <m:t>q</m:t>
        </m:r>
      </m:oMath>
      <w:r>
        <w:t xml:space="preserve"> shall be mapped onto the layers </w:t>
      </w:r>
      <w:r>
        <w:rPr>
          <w:position w:val="-10"/>
        </w:rPr>
        <w:object>
          <v:shape id="_x0000_i1028" o:spt="75" type="#_x0000_t75" style="height:20.25pt;width:12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t xml:space="preserve">, </w:t>
      </w:r>
      <w:r>
        <w:rPr>
          <w:position w:val="-14"/>
        </w:rPr>
        <w:object>
          <v:shape id="_x0000_i1029" o:spt="75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t xml:space="preserve"> where </w:t>
      </w:r>
      <m:oMath>
        <m:r>
          <w:rPr>
            <w:rFonts w:ascii="Cambria Math" w:hAnsi="Cambria Math"/>
          </w:rPr>
          <m:t>υ</m:t>
        </m:r>
      </m:oMath>
      <w:r>
        <w:t xml:space="preserve"> is equal to number of layers.</w:t>
      </w:r>
    </w:p>
    <w:p>
      <w:pPr>
        <w:pStyle w:val="79"/>
        <w:rPr>
          <w:lang w:eastAsia="ko-KR"/>
        </w:rPr>
      </w:pPr>
      <w:bookmarkStart w:id="117" w:name="_Hlk525485814"/>
      <w:r>
        <w:t>-</w:t>
      </w:r>
      <w:r>
        <w:tab/>
      </w:r>
      <w:r>
        <w:t>Perform PDSCH mapping according to TS </w:t>
      </w:r>
      <w:bookmarkEnd w:id="117"/>
      <w:r>
        <w:t>38.211 </w:t>
      </w:r>
      <w:r>
        <w:rPr>
          <w:lang w:eastAsia="ko-KR"/>
        </w:rPr>
        <w:t xml:space="preserve">[17] </w:t>
      </w:r>
      <w:r>
        <w:t>using parameters listed in table 4.9.2.2-3</w:t>
      </w:r>
      <w:r>
        <w:rPr>
          <w:lang w:eastAsia="ko-KR"/>
        </w:rPr>
        <w:t>.</w:t>
      </w:r>
    </w:p>
    <w:p>
      <w:pPr>
        <w:pStyle w:val="79"/>
      </w:pPr>
      <w:r>
        <w:t>-</w:t>
      </w:r>
      <w:r>
        <w:tab/>
      </w:r>
      <w:r>
        <w:t>PDSCH resource allocation according to TS 38.214 [18] as following;</w:t>
      </w:r>
    </w:p>
    <w:p>
      <w:pPr>
        <w:pStyle w:val="80"/>
        <w:rPr>
          <w:rFonts w:cs="v4.2.0"/>
          <w:lang w:eastAsia="ko-KR"/>
        </w:rPr>
      </w:pPr>
      <w:r>
        <w:t>-</w:t>
      </w:r>
      <w:r>
        <w:tab/>
      </w:r>
      <w:r>
        <w:t xml:space="preserve">NR-FR1-TM1.1, NR-FR1-TM3.1, NR-FR1-TM3.1a: type 1 for PDSCH with </w:t>
      </w:r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 xml:space="preserve">RNTI </w:t>
      </w:r>
      <w:r>
        <w:rPr>
          <w:rFonts w:cs="v4.2.0"/>
          <w:lang w:eastAsia="ko-KR"/>
        </w:rPr>
        <w:t xml:space="preserve">= 0 and </w:t>
      </w:r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 xml:space="preserve">RNTI </w:t>
      </w:r>
      <w:r>
        <w:rPr>
          <w:rFonts w:cs="v4.2.0"/>
          <w:lang w:eastAsia="ko-KR"/>
        </w:rPr>
        <w:t>= 2,</w:t>
      </w:r>
    </w:p>
    <w:p>
      <w:pPr>
        <w:pStyle w:val="80"/>
        <w:rPr>
          <w:rFonts w:cs="v4.2.0"/>
          <w:lang w:eastAsia="ko-KR"/>
        </w:rPr>
      </w:pPr>
      <w:r>
        <w:t>-</w:t>
      </w:r>
      <w:r>
        <w:tab/>
      </w:r>
      <w:r>
        <w:t xml:space="preserve">NR-FR1-TM1.2, NR-FR1-TM3.2, NR-FR1-TM3.3: type 0 for PDSCH with </w:t>
      </w:r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 xml:space="preserve">RNTI </w:t>
      </w:r>
      <w:r>
        <w:rPr>
          <w:rFonts w:cs="v4.2.0"/>
          <w:lang w:eastAsia="ko-KR"/>
        </w:rPr>
        <w:t xml:space="preserve">= 0 and </w:t>
      </w:r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 xml:space="preserve">RNTI </w:t>
      </w:r>
      <w:r>
        <w:rPr>
          <w:rFonts w:cs="v4.2.0"/>
          <w:lang w:eastAsia="ko-KR"/>
        </w:rPr>
        <w:t xml:space="preserve">= 1, type 1 for PDSCH with </w:t>
      </w:r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 xml:space="preserve">RNTI </w:t>
      </w:r>
      <w:r>
        <w:rPr>
          <w:rFonts w:cs="v4.2.0"/>
          <w:lang w:eastAsia="ko-KR"/>
        </w:rPr>
        <w:t>= 2,</w:t>
      </w:r>
    </w:p>
    <w:p>
      <w:pPr>
        <w:pStyle w:val="80"/>
      </w:pPr>
      <w:r>
        <w:t>-</w:t>
      </w:r>
      <w:r>
        <w:tab/>
      </w:r>
      <w:r>
        <w:t xml:space="preserve">NR-FR1-TM2, NR-FR1-TM2a: type 1 for PDSCH with </w:t>
      </w:r>
      <w:r>
        <w:rPr>
          <w:rFonts w:cs="v4.2.0"/>
          <w:i/>
          <w:lang w:eastAsia="ko-KR"/>
        </w:rPr>
        <w:t>n</w:t>
      </w:r>
      <w:r>
        <w:rPr>
          <w:rFonts w:cs="v4.2.0"/>
          <w:vertAlign w:val="subscript"/>
          <w:lang w:eastAsia="ko-KR"/>
        </w:rPr>
        <w:t xml:space="preserve">RNTI </w:t>
      </w:r>
      <w:r>
        <w:rPr>
          <w:rFonts w:cs="v4.2.0"/>
          <w:lang w:eastAsia="ko-KR"/>
        </w:rPr>
        <w:t>= 2.</w:t>
      </w:r>
    </w:p>
    <w:p>
      <w:pPr>
        <w:pStyle w:val="79"/>
      </w:pPr>
      <w:r>
        <w:t>-</w:t>
      </w:r>
      <w:r>
        <w:tab/>
      </w:r>
      <w:r>
        <w:t>DM-RS sequence generation according to TS 38.211 </w:t>
      </w:r>
      <w:r>
        <w:rPr>
          <w:lang w:eastAsia="ko-KR"/>
        </w:rPr>
        <w:t>[17]</w:t>
      </w:r>
      <w:r>
        <w:t xml:space="preserve">, clause 7.4.1.1.1 where </w:t>
      </w:r>
      <w:r>
        <w:rPr>
          <w:i/>
        </w:rPr>
        <w:t>l</w:t>
      </w:r>
      <w:r>
        <w:t xml:space="preserve"> is the OFDM symbol number within the slot with the symbols indicated by table 4.9.2.2-3.</w:t>
      </w:r>
    </w:p>
    <w:p>
      <w:pPr>
        <w:pStyle w:val="79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ID</m:t>
            </m:r>
            <m:ctrlPr>
              <w:rPr>
                <w:rFonts w:ascii="Cambria Math" w:hAnsi="Cambria Math"/>
                <w:i/>
              </w:rPr>
            </m:ctrlP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SCID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ID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cell</m:t>
            </m:r>
            <m:ctrlPr>
              <w:rPr>
                <w:rFonts w:ascii="Cambria Math" w:hAnsi="Cambria Math"/>
                <w:i/>
              </w:rPr>
            </m:ctrlPr>
          </m:sup>
        </m:sSubSup>
      </m:oMath>
    </w:p>
    <w:p>
      <w:pPr>
        <w:pStyle w:val="7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SCID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=0</m:t>
        </m:r>
      </m:oMath>
    </w:p>
    <w:p>
      <w:pPr>
        <w:pStyle w:val="79"/>
      </w:pPr>
      <w:r>
        <w:t>-</w:t>
      </w:r>
      <w:r>
        <w:tab/>
      </w:r>
      <w:r>
        <w:t>DM-RS mapping according to TS 38.211 </w:t>
      </w:r>
      <w:r>
        <w:rPr>
          <w:lang w:eastAsia="ko-KR"/>
        </w:rPr>
        <w:t>[17]</w:t>
      </w:r>
      <w:r>
        <w:t>, clause 7.4.1.1.2 using parameters listed in table 4.9.2.2-3.</w:t>
      </w:r>
    </w:p>
    <w:p>
      <w:pPr>
        <w:pStyle w:val="79"/>
      </w:pPr>
    </w:p>
    <w:p>
      <w:pPr>
        <w:pStyle w:val="5"/>
      </w:pPr>
      <w:r>
        <w:t>4.9.2.</w:t>
      </w:r>
      <w:r>
        <w:rPr>
          <w:rFonts w:hint="eastAsia" w:eastAsia="宋体"/>
          <w:lang w:val="en-US" w:eastAsia="zh-CN"/>
        </w:rPr>
        <w:t>4</w:t>
      </w:r>
      <w:r>
        <w:tab/>
      </w:r>
      <w:r>
        <w:t xml:space="preserve">FR1 </w:t>
      </w:r>
      <w:r>
        <w:rPr>
          <w:rFonts w:hint="eastAsia" w:eastAsia="宋体"/>
          <w:lang w:val="en-US" w:eastAsia="zh-CN"/>
        </w:rPr>
        <w:t xml:space="preserve">IAB-MT </w:t>
      </w:r>
      <w:r>
        <w:t>test models</w:t>
      </w:r>
    </w:p>
    <w:p>
      <w:pPr>
        <w:pStyle w:val="79"/>
      </w:pPr>
    </w:p>
    <w:p>
      <w:pPr>
        <w:pStyle w:val="5"/>
      </w:pPr>
      <w:r>
        <w:t>4.9.2.</w:t>
      </w:r>
      <w:r>
        <w:rPr>
          <w:rFonts w:hint="eastAsia" w:eastAsia="宋体"/>
          <w:lang w:val="en-US" w:eastAsia="zh-CN"/>
        </w:rPr>
        <w:t>5</w:t>
      </w:r>
      <w:r>
        <w:tab/>
      </w:r>
      <w:r>
        <w:t>Data content of Physical channels and Signals</w:t>
      </w:r>
      <w:r>
        <w:rPr>
          <w:szCs w:val="28"/>
          <w:lang w:eastAsia="zh-CN"/>
        </w:rPr>
        <w:t xml:space="preserve"> for </w:t>
      </w:r>
      <w:r>
        <w:rPr>
          <w:rFonts w:hint="eastAsia"/>
          <w:szCs w:val="28"/>
          <w:lang w:val="en-US" w:eastAsia="zh-CN"/>
        </w:rPr>
        <w:t>IAB-MT</w:t>
      </w:r>
      <w:r>
        <w:rPr>
          <w:szCs w:val="28"/>
          <w:lang w:eastAsia="zh-CN"/>
        </w:rPr>
        <w:t>-FR1-TM</w:t>
      </w:r>
    </w:p>
    <w:p>
      <w:pPr>
        <w:pStyle w:val="6"/>
      </w:pPr>
      <w:r>
        <w:t>4.9.2.</w:t>
      </w:r>
      <w:r>
        <w:rPr>
          <w:rFonts w:hint="eastAsia" w:eastAsia="宋体"/>
          <w:lang w:val="en-US" w:eastAsia="zh-CN"/>
        </w:rPr>
        <w:t>5</w:t>
      </w:r>
      <w:r>
        <w:t>.1</w:t>
      </w:r>
      <w:r>
        <w:tab/>
      </w:r>
      <w:r>
        <w:t>P</w:t>
      </w:r>
      <w:r>
        <w:rPr>
          <w:rFonts w:hint="eastAsia" w:eastAsia="宋体"/>
          <w:lang w:val="en-US" w:eastAsia="zh-CN"/>
        </w:rPr>
        <w:t>U</w:t>
      </w:r>
      <w:r>
        <w:t>CCH</w:t>
      </w:r>
    </w:p>
    <w:p>
      <w:pPr>
        <w:pStyle w:val="6"/>
      </w:pPr>
      <w:r>
        <w:t>4.9.2.</w:t>
      </w:r>
      <w:r>
        <w:rPr>
          <w:rFonts w:hint="eastAsia" w:eastAsia="宋体"/>
          <w:lang w:val="en-US" w:eastAsia="zh-CN"/>
        </w:rPr>
        <w:t>5</w:t>
      </w:r>
      <w:r>
        <w:t>.2</w:t>
      </w:r>
      <w:r>
        <w:tab/>
      </w:r>
      <w:r>
        <w:t>P</w:t>
      </w:r>
      <w:r>
        <w:rPr>
          <w:rFonts w:hint="eastAsia" w:eastAsia="宋体"/>
          <w:lang w:val="en-US" w:eastAsia="zh-CN"/>
        </w:rPr>
        <w:t>U</w:t>
      </w:r>
      <w:r>
        <w:t>SCH</w:t>
      </w:r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100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0"/>
    <w:bookmarkEnd w:id="1"/>
    <w:p>
      <w:pPr>
        <w:pStyle w:val="100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R4-2017672</w:t>
      </w:r>
      <w:r>
        <w:rPr>
          <w:rFonts w:hint="eastAsia" w:ascii="Times New Roman" w:hAnsi="Times New Roman" w:eastAsia="宋体"/>
          <w:sz w:val="20"/>
          <w:szCs w:val="22"/>
          <w:lang w:val="en-US" w:eastAsia="zh-CN"/>
        </w:rPr>
        <w:t>,</w:t>
      </w:r>
      <w:r>
        <w:rPr>
          <w:rFonts w:ascii="Times New Roman" w:hAnsi="Times New Roman"/>
          <w:sz w:val="20"/>
          <w:szCs w:val="22"/>
        </w:rPr>
        <w:t>WF on manufacturer declarations, test models and configurations including Rx FRC</w:t>
      </w:r>
      <w:r>
        <w:rPr>
          <w:rFonts w:hint="eastAsia" w:ascii="Times New Roman" w:hAnsi="Times New Roman" w:eastAsia="宋体"/>
          <w:sz w:val="20"/>
          <w:szCs w:val="22"/>
          <w:lang w:val="en-US" w:eastAsia="zh-CN"/>
        </w:rPr>
        <w:t>, Ericsson, approved.</w:t>
      </w:r>
    </w:p>
    <w:p>
      <w:pPr>
        <w:pStyle w:val="100"/>
        <w:numPr>
          <w:ilvl w:val="0"/>
          <w:numId w:val="0"/>
        </w:numPr>
        <w:spacing w:before="240"/>
        <w:ind w:left="357" w:leftChars="0"/>
        <w:contextualSpacing w:val="0"/>
        <w:rPr>
          <w:rFonts w:ascii="Times New Roman" w:hAnsi="Times New Roman"/>
          <w:sz w:val="20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411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77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61E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3BC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27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0D71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1BE7F2B"/>
    <w:rsid w:val="022D538D"/>
    <w:rsid w:val="03233CCB"/>
    <w:rsid w:val="033B1A7E"/>
    <w:rsid w:val="033E7DCD"/>
    <w:rsid w:val="03E84C94"/>
    <w:rsid w:val="053A2824"/>
    <w:rsid w:val="055A1636"/>
    <w:rsid w:val="058624CB"/>
    <w:rsid w:val="05A71C3A"/>
    <w:rsid w:val="05CD2851"/>
    <w:rsid w:val="06EE4AE7"/>
    <w:rsid w:val="07702B5C"/>
    <w:rsid w:val="07DC3A7E"/>
    <w:rsid w:val="08173423"/>
    <w:rsid w:val="08661CBB"/>
    <w:rsid w:val="08995033"/>
    <w:rsid w:val="089B2B4D"/>
    <w:rsid w:val="08B05456"/>
    <w:rsid w:val="08E56E27"/>
    <w:rsid w:val="090672A8"/>
    <w:rsid w:val="098966B1"/>
    <w:rsid w:val="0A11556B"/>
    <w:rsid w:val="0AE4453E"/>
    <w:rsid w:val="0B712EAE"/>
    <w:rsid w:val="0C036937"/>
    <w:rsid w:val="0CF44C1E"/>
    <w:rsid w:val="0DDA4A51"/>
    <w:rsid w:val="0E9D145B"/>
    <w:rsid w:val="0F8014FC"/>
    <w:rsid w:val="1017676B"/>
    <w:rsid w:val="108A41C1"/>
    <w:rsid w:val="11340BC4"/>
    <w:rsid w:val="12134028"/>
    <w:rsid w:val="12A16824"/>
    <w:rsid w:val="13203BCC"/>
    <w:rsid w:val="13DA5D61"/>
    <w:rsid w:val="14365B33"/>
    <w:rsid w:val="149F1EA7"/>
    <w:rsid w:val="15D9531F"/>
    <w:rsid w:val="15DD65B4"/>
    <w:rsid w:val="162E3F4E"/>
    <w:rsid w:val="176E7C44"/>
    <w:rsid w:val="17747377"/>
    <w:rsid w:val="18123E5A"/>
    <w:rsid w:val="183D56FF"/>
    <w:rsid w:val="184122B8"/>
    <w:rsid w:val="19E958AC"/>
    <w:rsid w:val="1A626189"/>
    <w:rsid w:val="1BB33317"/>
    <w:rsid w:val="1C4F39BD"/>
    <w:rsid w:val="1C7565C1"/>
    <w:rsid w:val="1D797B44"/>
    <w:rsid w:val="1D9244A6"/>
    <w:rsid w:val="1E4C0BBE"/>
    <w:rsid w:val="1EB240E2"/>
    <w:rsid w:val="1ECC1E49"/>
    <w:rsid w:val="1F624A77"/>
    <w:rsid w:val="200E2514"/>
    <w:rsid w:val="204D7FC9"/>
    <w:rsid w:val="210356C9"/>
    <w:rsid w:val="21981D4B"/>
    <w:rsid w:val="2382415F"/>
    <w:rsid w:val="24E55D1F"/>
    <w:rsid w:val="25317BD4"/>
    <w:rsid w:val="267C2504"/>
    <w:rsid w:val="26D018BA"/>
    <w:rsid w:val="26D144FB"/>
    <w:rsid w:val="27166DE2"/>
    <w:rsid w:val="27604A2A"/>
    <w:rsid w:val="2829687D"/>
    <w:rsid w:val="28794805"/>
    <w:rsid w:val="28B12CEC"/>
    <w:rsid w:val="29540A8F"/>
    <w:rsid w:val="2B2959B2"/>
    <w:rsid w:val="2B8F0CB9"/>
    <w:rsid w:val="2CBC49BD"/>
    <w:rsid w:val="2CBE382B"/>
    <w:rsid w:val="2CE923EC"/>
    <w:rsid w:val="2EB84D47"/>
    <w:rsid w:val="2EBB0A8C"/>
    <w:rsid w:val="2ECB57EB"/>
    <w:rsid w:val="2F681733"/>
    <w:rsid w:val="2FD648B1"/>
    <w:rsid w:val="30575902"/>
    <w:rsid w:val="30F3143C"/>
    <w:rsid w:val="320B7D87"/>
    <w:rsid w:val="329578BE"/>
    <w:rsid w:val="337461EE"/>
    <w:rsid w:val="35027F08"/>
    <w:rsid w:val="359D28A0"/>
    <w:rsid w:val="35E2285C"/>
    <w:rsid w:val="36A31BF3"/>
    <w:rsid w:val="37F74580"/>
    <w:rsid w:val="381C7610"/>
    <w:rsid w:val="38467E80"/>
    <w:rsid w:val="39603927"/>
    <w:rsid w:val="3A883DDB"/>
    <w:rsid w:val="3BBC31AC"/>
    <w:rsid w:val="3BDA52DB"/>
    <w:rsid w:val="3C4A4C17"/>
    <w:rsid w:val="3C614E83"/>
    <w:rsid w:val="3CFB244D"/>
    <w:rsid w:val="3DB63A46"/>
    <w:rsid w:val="3DBB7AC5"/>
    <w:rsid w:val="3E243FDC"/>
    <w:rsid w:val="3E8B3D71"/>
    <w:rsid w:val="3EE60E1C"/>
    <w:rsid w:val="3EEF18FC"/>
    <w:rsid w:val="3F1247B2"/>
    <w:rsid w:val="3FB02D03"/>
    <w:rsid w:val="3FC32A86"/>
    <w:rsid w:val="40B14CAC"/>
    <w:rsid w:val="424C0D81"/>
    <w:rsid w:val="42685559"/>
    <w:rsid w:val="43287EB0"/>
    <w:rsid w:val="433A541C"/>
    <w:rsid w:val="44333B88"/>
    <w:rsid w:val="443352F1"/>
    <w:rsid w:val="44D81629"/>
    <w:rsid w:val="45581A6E"/>
    <w:rsid w:val="468307FB"/>
    <w:rsid w:val="47C92DA1"/>
    <w:rsid w:val="48027D71"/>
    <w:rsid w:val="4918141A"/>
    <w:rsid w:val="4A815995"/>
    <w:rsid w:val="4ADE7F36"/>
    <w:rsid w:val="4B3F5CA9"/>
    <w:rsid w:val="4B665A14"/>
    <w:rsid w:val="4B7379AA"/>
    <w:rsid w:val="4D5E190B"/>
    <w:rsid w:val="4D681118"/>
    <w:rsid w:val="4DAB4DEC"/>
    <w:rsid w:val="4E122207"/>
    <w:rsid w:val="4EB06D40"/>
    <w:rsid w:val="4F253FDE"/>
    <w:rsid w:val="4FBB0321"/>
    <w:rsid w:val="505F77C2"/>
    <w:rsid w:val="50635799"/>
    <w:rsid w:val="5064598A"/>
    <w:rsid w:val="508C616F"/>
    <w:rsid w:val="518D2ABD"/>
    <w:rsid w:val="52012ECC"/>
    <w:rsid w:val="522016C8"/>
    <w:rsid w:val="52862EB3"/>
    <w:rsid w:val="529909F2"/>
    <w:rsid w:val="52C63011"/>
    <w:rsid w:val="53350C85"/>
    <w:rsid w:val="5338246A"/>
    <w:rsid w:val="544900D5"/>
    <w:rsid w:val="550A31B7"/>
    <w:rsid w:val="55F91656"/>
    <w:rsid w:val="55FE28AE"/>
    <w:rsid w:val="560A3296"/>
    <w:rsid w:val="56D01943"/>
    <w:rsid w:val="572904AC"/>
    <w:rsid w:val="579E5CCB"/>
    <w:rsid w:val="57C45EDF"/>
    <w:rsid w:val="58241E37"/>
    <w:rsid w:val="58F861F0"/>
    <w:rsid w:val="59461D8B"/>
    <w:rsid w:val="59A00FF7"/>
    <w:rsid w:val="5A5C28AE"/>
    <w:rsid w:val="5B273F45"/>
    <w:rsid w:val="5B9D0FAC"/>
    <w:rsid w:val="5C384F0A"/>
    <w:rsid w:val="5C3E0BA6"/>
    <w:rsid w:val="5CDE643A"/>
    <w:rsid w:val="5CFA03C1"/>
    <w:rsid w:val="5DAE5FB1"/>
    <w:rsid w:val="5FA82E3D"/>
    <w:rsid w:val="604A6168"/>
    <w:rsid w:val="605328A1"/>
    <w:rsid w:val="607A59C2"/>
    <w:rsid w:val="61390383"/>
    <w:rsid w:val="61B0525F"/>
    <w:rsid w:val="622F3F71"/>
    <w:rsid w:val="626A12CD"/>
    <w:rsid w:val="63771B8E"/>
    <w:rsid w:val="65403EE0"/>
    <w:rsid w:val="65E54532"/>
    <w:rsid w:val="660D7AF0"/>
    <w:rsid w:val="677C3939"/>
    <w:rsid w:val="6894744B"/>
    <w:rsid w:val="68BB76EA"/>
    <w:rsid w:val="68C90BA8"/>
    <w:rsid w:val="68D12531"/>
    <w:rsid w:val="692339EF"/>
    <w:rsid w:val="69E85E13"/>
    <w:rsid w:val="6AF4699E"/>
    <w:rsid w:val="6C0B1E30"/>
    <w:rsid w:val="6C2466D8"/>
    <w:rsid w:val="6C620AD1"/>
    <w:rsid w:val="6C8E046E"/>
    <w:rsid w:val="6CAE0A68"/>
    <w:rsid w:val="6CBD281E"/>
    <w:rsid w:val="6D2F55AB"/>
    <w:rsid w:val="6E3C7EFB"/>
    <w:rsid w:val="6E5C20C3"/>
    <w:rsid w:val="6E8A4EAF"/>
    <w:rsid w:val="6F2C6DAF"/>
    <w:rsid w:val="6F480D71"/>
    <w:rsid w:val="6FDF4331"/>
    <w:rsid w:val="702A7659"/>
    <w:rsid w:val="71186AFC"/>
    <w:rsid w:val="720700E9"/>
    <w:rsid w:val="73851298"/>
    <w:rsid w:val="74F22325"/>
    <w:rsid w:val="75071B75"/>
    <w:rsid w:val="758C6930"/>
    <w:rsid w:val="75AA7ED3"/>
    <w:rsid w:val="7652671D"/>
    <w:rsid w:val="76627F33"/>
    <w:rsid w:val="76A557C5"/>
    <w:rsid w:val="76B921A3"/>
    <w:rsid w:val="76D90A47"/>
    <w:rsid w:val="78057CE9"/>
    <w:rsid w:val="7837219D"/>
    <w:rsid w:val="794E04F4"/>
    <w:rsid w:val="7A1B6F02"/>
    <w:rsid w:val="7AAD0CAE"/>
    <w:rsid w:val="7ACC3113"/>
    <w:rsid w:val="7BA53A89"/>
    <w:rsid w:val="7C9745F8"/>
    <w:rsid w:val="7CB80BD7"/>
    <w:rsid w:val="7CF73460"/>
    <w:rsid w:val="7D1A0707"/>
    <w:rsid w:val="7D2A73E0"/>
    <w:rsid w:val="7D572186"/>
    <w:rsid w:val="7D9F0797"/>
    <w:rsid w:val="7F052433"/>
    <w:rsid w:val="7F267253"/>
    <w:rsid w:val="7FD6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9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2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annotation reference"/>
    <w:basedOn w:val="46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5"/>
    <w:qFormat/>
    <w:uiPriority w:val="0"/>
    <w:rPr>
      <w:b/>
    </w:rPr>
  </w:style>
  <w:style w:type="paragraph" w:customStyle="1" w:styleId="56">
    <w:name w:val="TAC"/>
    <w:basedOn w:val="57"/>
    <w:link w:val="93"/>
    <w:qFormat/>
    <w:uiPriority w:val="0"/>
    <w:pPr>
      <w:jc w:val="center"/>
    </w:pPr>
  </w:style>
  <w:style w:type="paragraph" w:customStyle="1" w:styleId="57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link w:val="10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link w:val="96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link w:val="87"/>
    <w:qFormat/>
    <w:uiPriority w:val="0"/>
  </w:style>
  <w:style w:type="paragraph" w:customStyle="1" w:styleId="80">
    <w:name w:val="B2"/>
    <w:basedOn w:val="13"/>
    <w:link w:val="88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IvD bodytext"/>
    <w:basedOn w:val="30"/>
    <w:link w:val="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0">
    <w:name w:val="IvD bodytext Char"/>
    <w:link w:val="89"/>
    <w:qFormat/>
    <w:uiPriority w:val="0"/>
    <w:rPr>
      <w:rFonts w:ascii="Arial" w:hAnsi="Arial"/>
      <w:spacing w:val="2"/>
      <w:lang w:val="en-US" w:eastAsia="en-US"/>
    </w:rPr>
  </w:style>
  <w:style w:type="character" w:customStyle="1" w:styleId="91">
    <w:name w:val="Body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C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N Ch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00">
    <w:name w:val="List Paragraph"/>
    <w:basedOn w:val="1"/>
    <w:link w:val="103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1">
    <w:name w:val="EQ Char"/>
    <w:link w:val="66"/>
    <w:qFormat/>
    <w:uiPriority w:val="0"/>
    <w:rPr>
      <w:rFonts w:ascii="Times New Roman" w:hAnsi="Times New Roman"/>
      <w:lang w:val="en-GB" w:eastAsia="en-US"/>
    </w:rPr>
  </w:style>
  <w:style w:type="character" w:styleId="102">
    <w:name w:val="Placeholder Text"/>
    <w:basedOn w:val="46"/>
    <w:semiHidden/>
    <w:qFormat/>
    <w:uiPriority w:val="99"/>
    <w:rPr>
      <w:color w:val="808080"/>
    </w:rPr>
  </w:style>
  <w:style w:type="character" w:customStyle="1" w:styleId="103">
    <w:name w:val="List Paragraph Char"/>
    <w:link w:val="100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4">
    <w:name w:val="IvD Instructiontext"/>
    <w:basedOn w:val="30"/>
    <w:link w:val="10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5">
    <w:name w:val="IvD Instructiontext Char"/>
    <w:link w:val="104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6">
    <w:name w:val="Guidance"/>
    <w:basedOn w:val="1"/>
    <w:link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7">
    <w:name w:val="Guidance Char"/>
    <w:link w:val="106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8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microsoft.com/office/2006/relationships/keyMapCustomizations" Target="customizations.xml"/><Relationship Id="rId23" Type="http://schemas.openxmlformats.org/officeDocument/2006/relationships/customXml" Target="../customXml/item5.xml"/><Relationship Id="rId22" Type="http://schemas.openxmlformats.org/officeDocument/2006/relationships/customXml" Target="../customXml/item4.xml"/><Relationship Id="rId21" Type="http://schemas.openxmlformats.org/officeDocument/2006/relationships/customXml" Target="../customXml/item3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BFF61-86BD-418D-90B6-8074BC4996A6}">
  <ds:schemaRefs/>
</ds:datastoreItem>
</file>

<file path=customXml/itemProps3.xml><?xml version="1.0" encoding="utf-8"?>
<ds:datastoreItem xmlns:ds="http://schemas.openxmlformats.org/officeDocument/2006/customXml" ds:itemID="{374CA284-1835-42ED-A248-7AAC54A17E7C}">
  <ds:schemaRefs/>
</ds:datastoreItem>
</file>

<file path=customXml/itemProps4.xml><?xml version="1.0" encoding="utf-8"?>
<ds:datastoreItem xmlns:ds="http://schemas.openxmlformats.org/officeDocument/2006/customXml" ds:itemID="{F89CB629-713A-48FC-851D-00967F036603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265</Words>
  <Characters>1517</Characters>
  <Lines>12</Lines>
  <Paragraphs>3</Paragraphs>
  <TotalTime>2</TotalTime>
  <ScaleCrop>false</ScaleCrop>
  <LinksUpToDate>false</LinksUpToDate>
  <CharactersWithSpaces>1779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ZTE</cp:lastModifiedBy>
  <cp:lastPrinted>2411-12-31T15:59:00Z</cp:lastPrinted>
  <dcterms:modified xsi:type="dcterms:W3CDTF">2021-01-15T15:03:22Z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2052-11.8.2.9022</vt:lpwstr>
  </property>
</Properties>
</file>