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DD5625" w14:textId="420E9229" w:rsidR="00D952AC" w:rsidRPr="00D952AC" w:rsidRDefault="00D952AC" w:rsidP="00D952AC">
      <w:pPr>
        <w:tabs>
          <w:tab w:val="right" w:pos="9639"/>
        </w:tabs>
        <w:spacing w:after="0"/>
        <w:rPr>
          <w:rFonts w:ascii="Arial" w:eastAsia="Times New Roman" w:hAnsi="Arial"/>
          <w:b/>
          <w:i/>
          <w:noProof/>
          <w:sz w:val="28"/>
        </w:rPr>
      </w:pPr>
      <w:bookmarkStart w:id="0" w:name="_Toc523749794"/>
      <w:bookmarkStart w:id="1" w:name="_Toc523750859"/>
      <w:r w:rsidRPr="00D952AC">
        <w:rPr>
          <w:rFonts w:ascii="Arial" w:eastAsia="Times New Roman" w:hAnsi="Arial"/>
          <w:b/>
          <w:noProof/>
          <w:sz w:val="24"/>
        </w:rPr>
        <w:t>3GPP TSG-RAN</w:t>
      </w:r>
      <w:r w:rsidR="00D83AA7">
        <w:rPr>
          <w:rFonts w:ascii="Arial" w:eastAsia="Times New Roman" w:hAnsi="Arial"/>
          <w:b/>
          <w:noProof/>
          <w:sz w:val="24"/>
        </w:rPr>
        <w:t xml:space="preserve"> WG4</w:t>
      </w:r>
      <w:r w:rsidRPr="00D952AC">
        <w:rPr>
          <w:rFonts w:ascii="Arial" w:eastAsia="Times New Roman" w:hAnsi="Arial"/>
          <w:b/>
          <w:noProof/>
          <w:sz w:val="24"/>
        </w:rPr>
        <w:t xml:space="preserve"> Meeting #</w:t>
      </w:r>
      <w:r w:rsidR="00D83AA7">
        <w:rPr>
          <w:rFonts w:ascii="Arial" w:eastAsia="Times New Roman" w:hAnsi="Arial"/>
          <w:b/>
          <w:noProof/>
          <w:sz w:val="24"/>
        </w:rPr>
        <w:t>97</w:t>
      </w:r>
      <w:r w:rsidRPr="00D952AC">
        <w:rPr>
          <w:rFonts w:ascii="Arial" w:eastAsia="Times New Roman" w:hAnsi="Arial"/>
          <w:b/>
          <w:noProof/>
          <w:sz w:val="24"/>
        </w:rPr>
        <w:t>-e</w:t>
      </w:r>
      <w:r w:rsidRPr="00D952AC">
        <w:rPr>
          <w:rFonts w:ascii="Arial" w:eastAsia="Times New Roman" w:hAnsi="Arial"/>
          <w:b/>
          <w:i/>
          <w:noProof/>
          <w:sz w:val="28"/>
        </w:rPr>
        <w:tab/>
      </w:r>
      <w:r w:rsidRPr="00D952AC">
        <w:rPr>
          <w:rFonts w:ascii="Arial" w:eastAsia="Times New Roman" w:hAnsi="Arial"/>
        </w:rPr>
        <w:fldChar w:fldCharType="begin"/>
      </w:r>
      <w:r w:rsidRPr="00D952AC">
        <w:rPr>
          <w:rFonts w:ascii="Arial" w:eastAsia="Times New Roman" w:hAnsi="Arial"/>
        </w:rPr>
        <w:instrText xml:space="preserve"> DOCPROPERTY  Tdoc#  \* MERGEFORMAT </w:instrText>
      </w:r>
      <w:r w:rsidRPr="00D952AC">
        <w:rPr>
          <w:rFonts w:ascii="Arial" w:eastAsia="Times New Roman" w:hAnsi="Arial"/>
        </w:rPr>
        <w:fldChar w:fldCharType="separate"/>
      </w:r>
      <w:r w:rsidRPr="00D952AC">
        <w:rPr>
          <w:rFonts w:ascii="Arial" w:eastAsia="Times New Roman" w:hAnsi="Arial"/>
          <w:b/>
          <w:i/>
          <w:noProof/>
          <w:sz w:val="28"/>
        </w:rPr>
        <w:t>R</w:t>
      </w:r>
      <w:r w:rsidR="00D83AA7">
        <w:rPr>
          <w:rFonts w:ascii="Arial" w:eastAsia="Times New Roman" w:hAnsi="Arial"/>
          <w:b/>
          <w:i/>
          <w:noProof/>
          <w:sz w:val="28"/>
        </w:rPr>
        <w:t>4</w:t>
      </w:r>
      <w:r w:rsidRPr="00D952AC">
        <w:rPr>
          <w:rFonts w:ascii="Arial" w:eastAsia="Times New Roman" w:hAnsi="Arial"/>
          <w:b/>
          <w:i/>
          <w:noProof/>
          <w:sz w:val="28"/>
        </w:rPr>
        <w:t>-20</w:t>
      </w:r>
      <w:r w:rsidRPr="00D952AC">
        <w:rPr>
          <w:rFonts w:ascii="Arial" w:eastAsia="Times New Roman" w:hAnsi="Arial"/>
          <w:b/>
          <w:i/>
          <w:noProof/>
          <w:sz w:val="28"/>
        </w:rPr>
        <w:fldChar w:fldCharType="end"/>
      </w:r>
      <w:r w:rsidR="005F496C">
        <w:rPr>
          <w:rFonts w:ascii="Arial" w:eastAsia="Times New Roman" w:hAnsi="Arial"/>
          <w:b/>
          <w:i/>
          <w:noProof/>
          <w:sz w:val="28"/>
        </w:rPr>
        <w:t>17820</w:t>
      </w:r>
    </w:p>
    <w:p w14:paraId="283C3BB3" w14:textId="403EA1A2" w:rsidR="000E7959" w:rsidRPr="00541B4F" w:rsidRDefault="00D952AC" w:rsidP="00D952AC">
      <w:pPr>
        <w:spacing w:after="120"/>
        <w:outlineLvl w:val="0"/>
        <w:rPr>
          <w:rFonts w:ascii="Arial" w:eastAsia="MS Mincho" w:hAnsi="Arial"/>
          <w:sz w:val="24"/>
          <w:szCs w:val="24"/>
          <w:lang w:eastAsia="ja-JP"/>
        </w:rPr>
      </w:pPr>
      <w:r w:rsidRPr="00D952AC">
        <w:rPr>
          <w:rFonts w:ascii="Arial" w:eastAsia="Times New Roman" w:hAnsi="Arial" w:cs="Arial"/>
          <w:b/>
          <w:sz w:val="24"/>
          <w:lang w:eastAsia="en-GB"/>
        </w:rPr>
        <w:t xml:space="preserve">Online, , 14-19 </w:t>
      </w:r>
      <w:proofErr w:type="gramStart"/>
      <w:r w:rsidRPr="00D952AC">
        <w:rPr>
          <w:rFonts w:ascii="Arial" w:eastAsia="Times New Roman" w:hAnsi="Arial" w:cs="Arial"/>
          <w:b/>
          <w:sz w:val="24"/>
          <w:lang w:eastAsia="en-GB"/>
        </w:rPr>
        <w:t>Sept.,</w:t>
      </w:r>
      <w:proofErr w:type="gramEnd"/>
      <w:r w:rsidRPr="00D952AC">
        <w:rPr>
          <w:rFonts w:ascii="Arial" w:eastAsia="Times New Roman" w:hAnsi="Arial" w:cs="Arial"/>
          <w:b/>
          <w:sz w:val="24"/>
          <w:lang w:eastAsia="en-GB"/>
        </w:rPr>
        <w:t xml:space="preserve"> 2020</w:t>
      </w:r>
      <w:r w:rsidR="000E7959" w:rsidRPr="00541B4F">
        <w:rPr>
          <w:rFonts w:ascii="Arial" w:eastAsia="MS Mincho" w:hAnsi="Arial" w:hint="eastAsia"/>
          <w:b/>
          <w:sz w:val="24"/>
          <w:szCs w:val="24"/>
          <w:lang w:eastAsia="ja-JP"/>
        </w:rPr>
        <w:tab/>
      </w:r>
      <w:r w:rsidR="000E7959" w:rsidRPr="00541B4F">
        <w:rPr>
          <w:rFonts w:ascii="Arial" w:eastAsia="MS Mincho" w:hAnsi="Arial" w:hint="eastAsia"/>
          <w:b/>
          <w:sz w:val="24"/>
          <w:szCs w:val="24"/>
          <w:lang w:eastAsia="ja-JP"/>
        </w:rPr>
        <w:tab/>
        <w:t xml:space="preserve">     </w:t>
      </w:r>
      <w:r w:rsidR="000E7959" w:rsidRPr="00541B4F">
        <w:rPr>
          <w:rFonts w:eastAsia="MS Mincho"/>
          <w:b/>
          <w:i/>
          <w:color w:val="0000FF"/>
          <w:sz w:val="24"/>
          <w:szCs w:val="24"/>
          <w:lang w:eastAsia="ja-JP"/>
        </w:rPr>
        <w:t xml:space="preserve"> </w:t>
      </w:r>
    </w:p>
    <w:p w14:paraId="4CB69708" w14:textId="77777777" w:rsidR="006E3268" w:rsidRDefault="006E3268" w:rsidP="000E7959">
      <w:pPr>
        <w:spacing w:after="120"/>
        <w:ind w:left="1985" w:hanging="1985"/>
        <w:rPr>
          <w:rFonts w:ascii="Arial" w:eastAsia="MS Mincho" w:hAnsi="Arial" w:cs="Arial"/>
          <w:b/>
          <w:lang w:val="en-US"/>
        </w:rPr>
      </w:pPr>
    </w:p>
    <w:p w14:paraId="6E50E865" w14:textId="48D9203D" w:rsidR="000E7959" w:rsidRPr="00541B4F"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Source:</w:t>
      </w:r>
      <w:r w:rsidRPr="00541B4F">
        <w:rPr>
          <w:rFonts w:ascii="Arial" w:eastAsia="MS Mincho" w:hAnsi="Arial" w:cs="Arial"/>
          <w:b/>
          <w:lang w:val="en-US"/>
        </w:rPr>
        <w:tab/>
      </w:r>
      <w:r w:rsidR="00914CFF">
        <w:rPr>
          <w:rFonts w:ascii="Arial" w:eastAsia="MS Mincho" w:hAnsi="Arial" w:cs="Arial"/>
          <w:bCs/>
          <w:lang w:val="en-US" w:eastAsia="ja-JP"/>
        </w:rPr>
        <w:t>T-Mobile USA</w:t>
      </w:r>
    </w:p>
    <w:p w14:paraId="30F0514F" w14:textId="4B042E10" w:rsidR="000E7959" w:rsidRPr="00541B4F" w:rsidRDefault="000E7959" w:rsidP="000E7959">
      <w:pPr>
        <w:spacing w:after="120"/>
        <w:ind w:left="1985" w:hanging="1985"/>
        <w:rPr>
          <w:rFonts w:ascii="Arial" w:eastAsia="MS Mincho" w:hAnsi="Arial" w:cs="Arial"/>
          <w:b/>
          <w:lang w:val="en-US" w:eastAsia="ja-JP"/>
        </w:rPr>
      </w:pPr>
      <w:r w:rsidRPr="00541B4F">
        <w:rPr>
          <w:rFonts w:ascii="Arial" w:eastAsia="MS Mincho" w:hAnsi="Arial" w:cs="Arial"/>
          <w:b/>
          <w:lang w:val="en-US"/>
        </w:rPr>
        <w:t>Title:</w:t>
      </w:r>
      <w:r w:rsidRPr="00541B4F">
        <w:rPr>
          <w:rFonts w:ascii="Arial" w:eastAsia="MS Mincho" w:hAnsi="Arial" w:cs="Arial"/>
          <w:b/>
          <w:lang w:val="en-US"/>
        </w:rPr>
        <w:tab/>
      </w:r>
      <w:r w:rsidR="009F3D9F">
        <w:rPr>
          <w:rFonts w:ascii="Arial" w:eastAsia="MS Mincho" w:hAnsi="Arial" w:cs="Arial"/>
          <w:lang w:val="en-US" w:eastAsia="ja-JP"/>
        </w:rPr>
        <w:t>Motivation</w:t>
      </w:r>
      <w:r w:rsidR="009934FD">
        <w:rPr>
          <w:rFonts w:ascii="Arial" w:eastAsia="MS Mincho" w:hAnsi="Arial" w:cs="Arial"/>
          <w:lang w:val="en-US" w:eastAsia="ja-JP"/>
        </w:rPr>
        <w:t xml:space="preserve"> for new </w:t>
      </w:r>
      <w:r w:rsidR="00D83AA7">
        <w:rPr>
          <w:rFonts w:ascii="Arial" w:eastAsia="MS Mincho" w:hAnsi="Arial" w:cs="Arial"/>
          <w:lang w:val="en-US" w:eastAsia="ja-JP"/>
        </w:rPr>
        <w:t>WI</w:t>
      </w:r>
      <w:r w:rsidR="009934FD">
        <w:rPr>
          <w:rFonts w:ascii="Arial" w:eastAsia="MS Mincho" w:hAnsi="Arial" w:cs="Arial"/>
          <w:lang w:val="en-US" w:eastAsia="ja-JP"/>
        </w:rPr>
        <w:t xml:space="preserve">: </w:t>
      </w:r>
      <w:r w:rsidR="0035248D">
        <w:rPr>
          <w:rFonts w:ascii="Arial" w:eastAsia="MS Mincho" w:hAnsi="Arial" w:cs="Arial"/>
          <w:lang w:val="en-US" w:eastAsia="ja-JP"/>
        </w:rPr>
        <w:t>Introduction of BCS4</w:t>
      </w:r>
    </w:p>
    <w:p w14:paraId="0E6C0112" w14:textId="10727624" w:rsidR="000E7959" w:rsidRPr="00541B4F" w:rsidRDefault="000E7959" w:rsidP="000E7959">
      <w:pPr>
        <w:spacing w:after="120"/>
        <w:ind w:left="1985" w:hanging="1985"/>
        <w:rPr>
          <w:rFonts w:ascii="Arial" w:eastAsia="MS Mincho" w:hAnsi="Arial" w:cs="Arial"/>
          <w:bCs/>
          <w:lang w:val="pt-BR" w:eastAsia="ja-JP"/>
        </w:rPr>
      </w:pPr>
      <w:r w:rsidRPr="00541B4F">
        <w:rPr>
          <w:rFonts w:ascii="Arial" w:eastAsia="MS Mincho" w:hAnsi="Arial" w:cs="Arial"/>
          <w:b/>
          <w:lang w:val="pt-BR"/>
        </w:rPr>
        <w:t>Agenda item:</w:t>
      </w:r>
      <w:r w:rsidRPr="00541B4F">
        <w:rPr>
          <w:rFonts w:ascii="Arial" w:eastAsia="MS Mincho" w:hAnsi="Arial" w:cs="Arial"/>
          <w:b/>
          <w:lang w:val="pt-BR"/>
        </w:rPr>
        <w:tab/>
      </w:r>
      <w:r w:rsidR="00F90E8C">
        <w:rPr>
          <w:rFonts w:ascii="Arial" w:eastAsia="MS Mincho" w:hAnsi="Arial" w:cs="Arial"/>
          <w:lang w:val="pt-BR"/>
        </w:rPr>
        <w:t>17.2.1</w:t>
      </w:r>
    </w:p>
    <w:p w14:paraId="6071B9F2" w14:textId="3608AC8D" w:rsidR="000E7959"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Document for:</w:t>
      </w:r>
      <w:r w:rsidRPr="00541B4F">
        <w:rPr>
          <w:rFonts w:ascii="Arial" w:eastAsia="MS Mincho" w:hAnsi="Arial" w:cs="Arial"/>
          <w:b/>
          <w:lang w:val="en-US"/>
        </w:rPr>
        <w:tab/>
      </w:r>
      <w:r w:rsidR="00A35FD2" w:rsidRPr="00A35FD2">
        <w:rPr>
          <w:rFonts w:ascii="Arial" w:eastAsia="MS Mincho" w:hAnsi="Arial" w:cs="Arial"/>
          <w:lang w:val="en-US"/>
        </w:rPr>
        <w:t>Information</w:t>
      </w:r>
    </w:p>
    <w:p w14:paraId="0908547B"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rPr>
      </w:pPr>
      <w:r w:rsidRPr="00B758A7">
        <w:rPr>
          <w:rFonts w:ascii="Arial" w:eastAsia="Times New Roman" w:hAnsi="Arial"/>
          <w:sz w:val="36"/>
        </w:rPr>
        <w:t>1</w:t>
      </w:r>
      <w:r w:rsidRPr="00B758A7">
        <w:rPr>
          <w:rFonts w:ascii="Arial" w:eastAsia="Times New Roman" w:hAnsi="Arial"/>
          <w:sz w:val="36"/>
        </w:rPr>
        <w:tab/>
        <w:t>Introduction</w:t>
      </w:r>
    </w:p>
    <w:p w14:paraId="6CED6EE4" w14:textId="7F46D396" w:rsidR="00E30C1A" w:rsidRDefault="00F90E8C" w:rsidP="00B758A7">
      <w:pPr>
        <w:rPr>
          <w:rFonts w:eastAsia="Times New Roman"/>
          <w:lang w:val="en-US"/>
        </w:rPr>
      </w:pPr>
      <w:r>
        <w:rPr>
          <w:rFonts w:eastAsia="Times New Roman"/>
          <w:lang w:val="en-US"/>
        </w:rPr>
        <w:t xml:space="preserve">RAN4 has been discussion the introduction of </w:t>
      </w:r>
      <w:r w:rsidR="0071170F">
        <w:rPr>
          <w:rFonts w:eastAsia="Times New Roman"/>
          <w:lang w:val="en-US"/>
        </w:rPr>
        <w:t>Bandwidth Combination Set 4 (</w:t>
      </w:r>
      <w:r>
        <w:rPr>
          <w:rFonts w:eastAsia="Times New Roman"/>
          <w:lang w:val="en-US"/>
        </w:rPr>
        <w:t>BCS4</w:t>
      </w:r>
      <w:r w:rsidR="0071170F">
        <w:rPr>
          <w:rFonts w:eastAsia="Times New Roman"/>
          <w:lang w:val="en-US"/>
        </w:rPr>
        <w:t>)</w:t>
      </w:r>
      <w:r>
        <w:rPr>
          <w:rFonts w:eastAsia="Times New Roman"/>
          <w:lang w:val="en-US"/>
        </w:rPr>
        <w:t xml:space="preserve"> </w:t>
      </w:r>
      <w:r w:rsidR="00092809">
        <w:rPr>
          <w:rFonts w:eastAsia="Times New Roman"/>
          <w:lang w:val="en-US"/>
        </w:rPr>
        <w:t>to reduce RAN4 workload</w:t>
      </w:r>
      <w:r w:rsidR="00012145">
        <w:rPr>
          <w:rFonts w:eastAsia="Times New Roman"/>
          <w:lang w:val="en-US"/>
        </w:rPr>
        <w:t xml:space="preserve"> was discussed at RAN4#96e  </w:t>
      </w:r>
      <w:r w:rsidR="00012145">
        <w:rPr>
          <w:rFonts w:eastAsia="Times New Roman"/>
          <w:lang w:val="en-US"/>
        </w:rPr>
        <w:fldChar w:fldCharType="begin"/>
      </w:r>
      <w:r w:rsidR="00012145">
        <w:rPr>
          <w:rFonts w:eastAsia="Times New Roman"/>
          <w:lang w:val="en-US"/>
        </w:rPr>
        <w:instrText xml:space="preserve"> REF _Ref56085513 \r \h </w:instrText>
      </w:r>
      <w:r w:rsidR="00012145">
        <w:rPr>
          <w:rFonts w:eastAsia="Times New Roman"/>
          <w:lang w:val="en-US"/>
        </w:rPr>
      </w:r>
      <w:r w:rsidR="00012145">
        <w:rPr>
          <w:rFonts w:eastAsia="Times New Roman"/>
          <w:lang w:val="en-US"/>
        </w:rPr>
        <w:fldChar w:fldCharType="separate"/>
      </w:r>
      <w:r w:rsidR="00012145">
        <w:rPr>
          <w:rFonts w:eastAsia="Times New Roman"/>
          <w:lang w:val="en-US"/>
        </w:rPr>
        <w:t>[1]</w:t>
      </w:r>
      <w:r w:rsidR="00012145">
        <w:rPr>
          <w:rFonts w:eastAsia="Times New Roman"/>
          <w:lang w:val="en-US"/>
        </w:rPr>
        <w:fldChar w:fldCharType="end"/>
      </w:r>
      <w:r w:rsidR="00012145">
        <w:rPr>
          <w:rFonts w:eastAsia="Times New Roman"/>
          <w:lang w:val="en-US"/>
        </w:rPr>
        <w:fldChar w:fldCharType="begin"/>
      </w:r>
      <w:r w:rsidR="00012145">
        <w:rPr>
          <w:rFonts w:eastAsia="Times New Roman"/>
          <w:lang w:val="en-US"/>
        </w:rPr>
        <w:instrText xml:space="preserve"> REF _Ref56085514 \r \h </w:instrText>
      </w:r>
      <w:r w:rsidR="00012145">
        <w:rPr>
          <w:rFonts w:eastAsia="Times New Roman"/>
          <w:lang w:val="en-US"/>
        </w:rPr>
      </w:r>
      <w:r w:rsidR="00012145">
        <w:rPr>
          <w:rFonts w:eastAsia="Times New Roman"/>
          <w:lang w:val="en-US"/>
        </w:rPr>
        <w:fldChar w:fldCharType="separate"/>
      </w:r>
      <w:r w:rsidR="00012145">
        <w:rPr>
          <w:rFonts w:eastAsia="Times New Roman"/>
          <w:lang w:val="en-US"/>
        </w:rPr>
        <w:t>[2]</w:t>
      </w:r>
      <w:r w:rsidR="00012145">
        <w:rPr>
          <w:rFonts w:eastAsia="Times New Roman"/>
          <w:lang w:val="en-US"/>
        </w:rPr>
        <w:fldChar w:fldCharType="end"/>
      </w:r>
      <w:r w:rsidR="00012145">
        <w:rPr>
          <w:rFonts w:eastAsia="Times New Roman"/>
          <w:lang w:val="en-US"/>
        </w:rPr>
        <w:fldChar w:fldCharType="begin"/>
      </w:r>
      <w:r w:rsidR="00012145">
        <w:rPr>
          <w:rFonts w:eastAsia="Times New Roman"/>
          <w:lang w:val="en-US"/>
        </w:rPr>
        <w:instrText xml:space="preserve"> REF _Ref56085518 \r \h </w:instrText>
      </w:r>
      <w:r w:rsidR="00012145">
        <w:rPr>
          <w:rFonts w:eastAsia="Times New Roman"/>
          <w:lang w:val="en-US"/>
        </w:rPr>
      </w:r>
      <w:r w:rsidR="00012145">
        <w:rPr>
          <w:rFonts w:eastAsia="Times New Roman"/>
          <w:lang w:val="en-US"/>
        </w:rPr>
        <w:fldChar w:fldCharType="separate"/>
      </w:r>
      <w:r w:rsidR="00012145">
        <w:rPr>
          <w:rFonts w:eastAsia="Times New Roman"/>
          <w:lang w:val="en-US"/>
        </w:rPr>
        <w:t>[3]</w:t>
      </w:r>
      <w:r w:rsidR="00012145">
        <w:rPr>
          <w:rFonts w:eastAsia="Times New Roman"/>
          <w:lang w:val="en-US"/>
        </w:rPr>
        <w:fldChar w:fldCharType="end"/>
      </w:r>
      <w:r w:rsidR="00FC2D33">
        <w:rPr>
          <w:rFonts w:eastAsia="Times New Roman"/>
          <w:lang w:val="en-US"/>
        </w:rPr>
        <w:t xml:space="preserve"> and at RAN4#97e</w:t>
      </w:r>
      <w:r w:rsidR="00E373CA">
        <w:rPr>
          <w:rFonts w:eastAsia="Times New Roman"/>
          <w:lang w:val="en-US"/>
        </w:rPr>
        <w:t xml:space="preserve"> </w:t>
      </w:r>
      <w:r w:rsidR="00012145">
        <w:rPr>
          <w:rFonts w:eastAsia="Times New Roman"/>
          <w:lang w:val="en-US"/>
        </w:rPr>
        <w:fldChar w:fldCharType="begin"/>
      </w:r>
      <w:r w:rsidR="00012145">
        <w:rPr>
          <w:rFonts w:eastAsia="Times New Roman"/>
          <w:lang w:val="en-US"/>
        </w:rPr>
        <w:instrText xml:space="preserve"> REF _Ref56085519 \r \h </w:instrText>
      </w:r>
      <w:r w:rsidR="00012145">
        <w:rPr>
          <w:rFonts w:eastAsia="Times New Roman"/>
          <w:lang w:val="en-US"/>
        </w:rPr>
      </w:r>
      <w:r w:rsidR="00012145">
        <w:rPr>
          <w:rFonts w:eastAsia="Times New Roman"/>
          <w:lang w:val="en-US"/>
        </w:rPr>
        <w:fldChar w:fldCharType="separate"/>
      </w:r>
      <w:r w:rsidR="00012145">
        <w:rPr>
          <w:rFonts w:eastAsia="Times New Roman"/>
          <w:lang w:val="en-US"/>
        </w:rPr>
        <w:t>[4]</w:t>
      </w:r>
      <w:r w:rsidR="00012145">
        <w:rPr>
          <w:rFonts w:eastAsia="Times New Roman"/>
          <w:lang w:val="en-US"/>
        </w:rPr>
        <w:fldChar w:fldCharType="end"/>
      </w:r>
      <w:r w:rsidR="00012145">
        <w:rPr>
          <w:rFonts w:eastAsia="Times New Roman"/>
          <w:lang w:val="en-US"/>
        </w:rPr>
        <w:fldChar w:fldCharType="begin"/>
      </w:r>
      <w:r w:rsidR="00012145">
        <w:rPr>
          <w:rFonts w:eastAsia="Times New Roman"/>
          <w:lang w:val="en-US"/>
        </w:rPr>
        <w:instrText xml:space="preserve"> REF _Ref56085520 \r \h </w:instrText>
      </w:r>
      <w:r w:rsidR="00012145">
        <w:rPr>
          <w:rFonts w:eastAsia="Times New Roman"/>
          <w:lang w:val="en-US"/>
        </w:rPr>
      </w:r>
      <w:r w:rsidR="00012145">
        <w:rPr>
          <w:rFonts w:eastAsia="Times New Roman"/>
          <w:lang w:val="en-US"/>
        </w:rPr>
        <w:fldChar w:fldCharType="separate"/>
      </w:r>
      <w:r w:rsidR="00012145">
        <w:rPr>
          <w:rFonts w:eastAsia="Times New Roman"/>
          <w:lang w:val="en-US"/>
        </w:rPr>
        <w:t>[5]</w:t>
      </w:r>
      <w:r w:rsidR="00012145">
        <w:rPr>
          <w:rFonts w:eastAsia="Times New Roman"/>
          <w:lang w:val="en-US"/>
        </w:rPr>
        <w:fldChar w:fldCharType="end"/>
      </w:r>
      <w:r w:rsidR="00F730CB">
        <w:rPr>
          <w:rFonts w:eastAsia="Times New Roman"/>
          <w:lang w:val="en-US"/>
        </w:rPr>
        <w:fldChar w:fldCharType="begin"/>
      </w:r>
      <w:r w:rsidR="00F730CB">
        <w:rPr>
          <w:rFonts w:eastAsia="Times New Roman"/>
          <w:lang w:val="en-US"/>
        </w:rPr>
        <w:instrText xml:space="preserve"> REF _Ref56087287 \r \h </w:instrText>
      </w:r>
      <w:r w:rsidR="00F730CB">
        <w:rPr>
          <w:rFonts w:eastAsia="Times New Roman"/>
          <w:lang w:val="en-US"/>
        </w:rPr>
      </w:r>
      <w:r w:rsidR="00F730CB">
        <w:rPr>
          <w:rFonts w:eastAsia="Times New Roman"/>
          <w:lang w:val="en-US"/>
        </w:rPr>
        <w:fldChar w:fldCharType="separate"/>
      </w:r>
      <w:r w:rsidR="00F730CB">
        <w:rPr>
          <w:rFonts w:eastAsia="Times New Roman"/>
          <w:lang w:val="en-US"/>
        </w:rPr>
        <w:t>[6]</w:t>
      </w:r>
      <w:r w:rsidR="00F730CB">
        <w:rPr>
          <w:rFonts w:eastAsia="Times New Roman"/>
          <w:lang w:val="en-US"/>
        </w:rPr>
        <w:fldChar w:fldCharType="end"/>
      </w:r>
      <w:r w:rsidR="00012145">
        <w:rPr>
          <w:rFonts w:eastAsia="Times New Roman"/>
          <w:lang w:val="en-US"/>
        </w:rPr>
        <w:t xml:space="preserve">. </w:t>
      </w:r>
      <w:r w:rsidR="00E373CA">
        <w:rPr>
          <w:rFonts w:eastAsia="Times New Roman"/>
          <w:lang w:val="en-US"/>
        </w:rPr>
        <w:t>A Way Forward was approved at RAN4 #97e to create a new WI for BCS4</w:t>
      </w:r>
      <w:r w:rsidR="00C61B95">
        <w:rPr>
          <w:rFonts w:eastAsia="Times New Roman"/>
          <w:lang w:val="en-US"/>
        </w:rPr>
        <w:t xml:space="preserve"> </w:t>
      </w:r>
      <w:r w:rsidR="00C61B95">
        <w:rPr>
          <w:rFonts w:eastAsia="Times New Roman"/>
          <w:lang w:val="en-US"/>
        </w:rPr>
        <w:fldChar w:fldCharType="begin"/>
      </w:r>
      <w:r w:rsidR="00C61B95">
        <w:rPr>
          <w:rFonts w:eastAsia="Times New Roman"/>
          <w:lang w:val="en-US"/>
        </w:rPr>
        <w:instrText xml:space="preserve"> REF _Ref56085934 \r \h </w:instrText>
      </w:r>
      <w:r w:rsidR="00C61B95">
        <w:rPr>
          <w:rFonts w:eastAsia="Times New Roman"/>
          <w:lang w:val="en-US"/>
        </w:rPr>
      </w:r>
      <w:r w:rsidR="00C61B95">
        <w:rPr>
          <w:rFonts w:eastAsia="Times New Roman"/>
          <w:lang w:val="en-US"/>
        </w:rPr>
        <w:fldChar w:fldCharType="separate"/>
      </w:r>
      <w:r w:rsidR="00C61B95">
        <w:rPr>
          <w:rFonts w:eastAsia="Times New Roman"/>
          <w:lang w:val="en-US"/>
        </w:rPr>
        <w:t>[7]</w:t>
      </w:r>
      <w:r w:rsidR="00C61B95">
        <w:rPr>
          <w:rFonts w:eastAsia="Times New Roman"/>
          <w:lang w:val="en-US"/>
        </w:rPr>
        <w:fldChar w:fldCharType="end"/>
      </w:r>
      <w:r w:rsidR="00E373CA">
        <w:rPr>
          <w:rFonts w:eastAsia="Times New Roman"/>
          <w:lang w:val="en-US"/>
        </w:rPr>
        <w:t xml:space="preserve">. </w:t>
      </w:r>
      <w:r w:rsidR="00012145">
        <w:rPr>
          <w:rFonts w:eastAsia="Times New Roman"/>
          <w:lang w:val="en-US"/>
        </w:rPr>
        <w:t xml:space="preserve"> </w:t>
      </w:r>
    </w:p>
    <w:p w14:paraId="7D724AC5" w14:textId="285BCF19"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2</w:t>
      </w:r>
      <w:r w:rsidRPr="00B758A7">
        <w:rPr>
          <w:rFonts w:ascii="Arial" w:eastAsia="Times New Roman" w:hAnsi="Arial"/>
          <w:sz w:val="36"/>
          <w:lang w:val="en-US"/>
        </w:rPr>
        <w:tab/>
        <w:t>Discussion</w:t>
      </w:r>
    </w:p>
    <w:p w14:paraId="74BB9CD8" w14:textId="425652D0" w:rsidR="00C61B95" w:rsidRDefault="00BA69D1" w:rsidP="00AE11DE">
      <w:pPr>
        <w:rPr>
          <w:rFonts w:eastAsia="Times New Roman"/>
          <w:lang w:eastAsia="ko-KR"/>
        </w:rPr>
      </w:pPr>
      <w:bookmarkStart w:id="2" w:name="_Hlk23535137"/>
      <w:r w:rsidRPr="00BA69D1">
        <w:rPr>
          <w:rFonts w:eastAsia="Times New Roman"/>
          <w:lang w:eastAsia="ko-KR"/>
        </w:rPr>
        <w:t>Bandwidth combination sets have been used for LTE and NR carrier aggregation and dual connectivity, and intra-band EN-DC. In most cases the NR BCSs include all of the channel bandwidths for each band. As we add new bandwidths for a given band, we then have to create new BCSs for each band combination to include the new channel bandwidths. This is time consuming and not particularly productive.</w:t>
      </w:r>
    </w:p>
    <w:p w14:paraId="4BCA6CA3" w14:textId="3AEEE2C7" w:rsidR="00C61B95" w:rsidRDefault="0071170F" w:rsidP="00AE11DE">
      <w:pPr>
        <w:rPr>
          <w:rFonts w:eastAsia="Times New Roman"/>
          <w:lang w:eastAsia="ko-KR"/>
        </w:rPr>
      </w:pPr>
      <w:r>
        <w:rPr>
          <w:rFonts w:eastAsia="Times New Roman"/>
          <w:lang w:eastAsia="ko-KR"/>
        </w:rPr>
        <w:t xml:space="preserve">Bandwidth combinations sets let </w:t>
      </w:r>
      <w:r w:rsidR="008518FD">
        <w:rPr>
          <w:rFonts w:eastAsia="Times New Roman"/>
          <w:lang w:eastAsia="ko-KR"/>
        </w:rPr>
        <w:t xml:space="preserve">operators request which </w:t>
      </w:r>
      <w:r w:rsidR="00F730CB">
        <w:rPr>
          <w:rFonts w:eastAsia="Times New Roman"/>
          <w:lang w:eastAsia="ko-KR"/>
        </w:rPr>
        <w:t xml:space="preserve">combinations of bandwidths are supported for a given </w:t>
      </w:r>
      <w:r w:rsidR="006D5DF1">
        <w:rPr>
          <w:rFonts w:eastAsia="Times New Roman"/>
          <w:lang w:eastAsia="ko-KR"/>
        </w:rPr>
        <w:t xml:space="preserve">band combination. For instance, </w:t>
      </w:r>
      <w:proofErr w:type="gramStart"/>
      <w:r w:rsidR="003E319D">
        <w:rPr>
          <w:rFonts w:eastAsia="Times New Roman"/>
          <w:lang w:eastAsia="ko-KR"/>
        </w:rPr>
        <w:t>This</w:t>
      </w:r>
      <w:proofErr w:type="gramEnd"/>
      <w:r w:rsidR="003E319D">
        <w:rPr>
          <w:rFonts w:eastAsia="Times New Roman"/>
          <w:lang w:eastAsia="ko-KR"/>
        </w:rPr>
        <w:t xml:space="preserve"> is BCS0 for CA_n25A-n41A:</w:t>
      </w:r>
    </w:p>
    <w:p w14:paraId="797EC1EF" w14:textId="35F6E4B6" w:rsidR="00E0747D" w:rsidRDefault="00E0747D" w:rsidP="00AE11DE">
      <w:pPr>
        <w:rPr>
          <w:rFonts w:eastAsia="Times New Roman"/>
          <w:lang w:eastAsia="ko-KR"/>
        </w:rPr>
      </w:pPr>
    </w:p>
    <w:p w14:paraId="5BB0EC9D" w14:textId="3A2721CD" w:rsidR="00E0747D" w:rsidRDefault="00E0747D" w:rsidP="00AE11DE">
      <w:pPr>
        <w:rPr>
          <w:rFonts w:eastAsia="Times New Roman"/>
          <w:lang w:eastAsia="ko-KR"/>
        </w:rPr>
      </w:pPr>
      <w:r w:rsidRPr="00E0747D">
        <w:drawing>
          <wp:inline distT="0" distB="0" distL="0" distR="0" wp14:anchorId="0A489888" wp14:editId="6728C418">
            <wp:extent cx="6122035" cy="3054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305435"/>
                    </a:xfrm>
                    <a:prstGeom prst="rect">
                      <a:avLst/>
                    </a:prstGeom>
                  </pic:spPr>
                </pic:pic>
              </a:graphicData>
            </a:graphic>
          </wp:inline>
        </w:drawing>
      </w:r>
    </w:p>
    <w:p w14:paraId="066CF1AB" w14:textId="1909803D" w:rsidR="00C61B95" w:rsidRDefault="003E319D" w:rsidP="00AE11DE">
      <w:pPr>
        <w:rPr>
          <w:rFonts w:eastAsia="Times New Roman"/>
          <w:lang w:eastAsia="ko-KR"/>
        </w:rPr>
      </w:pPr>
      <w:r>
        <w:rPr>
          <w:noProof/>
        </w:rPr>
        <w:drawing>
          <wp:inline distT="0" distB="0" distL="0" distR="0" wp14:anchorId="1C896187" wp14:editId="3CD0A1A6">
            <wp:extent cx="6122035" cy="60261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602615"/>
                    </a:xfrm>
                    <a:prstGeom prst="rect">
                      <a:avLst/>
                    </a:prstGeom>
                  </pic:spPr>
                </pic:pic>
              </a:graphicData>
            </a:graphic>
          </wp:inline>
        </w:drawing>
      </w:r>
    </w:p>
    <w:p w14:paraId="720031EE" w14:textId="406854F2" w:rsidR="00C61B95" w:rsidRDefault="003E319D" w:rsidP="00AE11DE">
      <w:pPr>
        <w:rPr>
          <w:rFonts w:eastAsia="Times New Roman"/>
          <w:lang w:eastAsia="ko-KR"/>
        </w:rPr>
      </w:pPr>
      <w:r>
        <w:rPr>
          <w:rFonts w:eastAsia="Times New Roman"/>
          <w:lang w:eastAsia="ko-KR"/>
        </w:rPr>
        <w:t xml:space="preserve">Since </w:t>
      </w:r>
      <w:r w:rsidR="00454189">
        <w:rPr>
          <w:rFonts w:eastAsia="Times New Roman"/>
          <w:lang w:eastAsia="ko-KR"/>
        </w:rPr>
        <w:t xml:space="preserve">30 and 70 MHz have been added to n41, a new BCS would be needed to allow those channel BWs in CA_n25A-n41A. </w:t>
      </w:r>
      <w:r w:rsidR="00AC5007">
        <w:rPr>
          <w:rFonts w:eastAsia="Times New Roman"/>
          <w:lang w:eastAsia="ko-KR"/>
        </w:rPr>
        <w:t xml:space="preserve">Also, 25, 30 and 40 MHz have been added to n25. Going forward 35 and 45 MHz will likely be added for n25. </w:t>
      </w:r>
    </w:p>
    <w:p w14:paraId="2137CE0F" w14:textId="40A1CCD0" w:rsidR="00AC5007" w:rsidRDefault="00AC5007" w:rsidP="00AE11DE">
      <w:pPr>
        <w:rPr>
          <w:rFonts w:eastAsia="Times New Roman"/>
          <w:lang w:eastAsia="ko-KR"/>
        </w:rPr>
      </w:pPr>
      <w:r>
        <w:rPr>
          <w:rFonts w:eastAsia="Times New Roman"/>
          <w:lang w:eastAsia="ko-KR"/>
        </w:rPr>
        <w:t>In order to maximize flexibility, the trend has been for operators to create BCSs that contain all of the bandwidths for all of the bands in a given band combination. This also helps to level the playing field compared to highly operator customized BCSs, where small operators may have a hard time getting vendors to support their unique BCSs.</w:t>
      </w:r>
    </w:p>
    <w:p w14:paraId="1A3B108C" w14:textId="0E89E719" w:rsidR="00AC5007" w:rsidRDefault="00AC5007" w:rsidP="00AE11DE">
      <w:pPr>
        <w:rPr>
          <w:rFonts w:eastAsia="Times New Roman"/>
          <w:lang w:eastAsia="ko-KR"/>
        </w:rPr>
      </w:pPr>
      <w:r>
        <w:rPr>
          <w:rFonts w:eastAsia="Times New Roman"/>
          <w:lang w:eastAsia="ko-KR"/>
        </w:rPr>
        <w:t>The creation of new BCSs for existing band combinations as new channel bandwidths are added to existing bands is increasing the workload in RAN4. R</w:t>
      </w:r>
      <w:r w:rsidR="00E0747D">
        <w:rPr>
          <w:rFonts w:eastAsia="Times New Roman"/>
          <w:lang w:eastAsia="ko-KR"/>
        </w:rPr>
        <w:t>AN</w:t>
      </w:r>
      <w:r>
        <w:rPr>
          <w:rFonts w:eastAsia="Times New Roman"/>
          <w:lang w:eastAsia="ko-KR"/>
        </w:rPr>
        <w:t xml:space="preserve">4 has been studying ways to reduce workload, and one of the </w:t>
      </w:r>
      <w:r w:rsidR="005D2598">
        <w:rPr>
          <w:rFonts w:eastAsia="Times New Roman"/>
          <w:lang w:eastAsia="ko-KR"/>
        </w:rPr>
        <w:t xml:space="preserve">options proposed is the creation of BCS4, which would indicate all of the </w:t>
      </w:r>
      <w:r w:rsidR="00471A21">
        <w:rPr>
          <w:rFonts w:eastAsia="Times New Roman"/>
          <w:lang w:eastAsia="ko-KR"/>
        </w:rPr>
        <w:t>bandwidths for all of the bands in the combination. With BCS4 there would be no need to create new BCSs when new channel bandwidths are added for a given band.</w:t>
      </w:r>
    </w:p>
    <w:p w14:paraId="018022A9" w14:textId="70FF017B" w:rsidR="00471A21" w:rsidRDefault="00471A21" w:rsidP="00AE11DE">
      <w:pPr>
        <w:rPr>
          <w:rFonts w:eastAsia="Times New Roman"/>
          <w:lang w:eastAsia="ko-KR"/>
        </w:rPr>
      </w:pPr>
      <w:r>
        <w:rPr>
          <w:rFonts w:eastAsia="Times New Roman"/>
          <w:lang w:eastAsia="ko-KR"/>
        </w:rPr>
        <w:t>The UE capability signalling allows a UE to indicate which channel bandwidths it supports for a given band, what BCS it supports, and the maximum bandwidth that it supports f</w:t>
      </w:r>
      <w:r w:rsidR="00114244">
        <w:rPr>
          <w:rFonts w:eastAsia="Times New Roman"/>
          <w:lang w:eastAsia="ko-KR"/>
        </w:rPr>
        <w:t>o</w:t>
      </w:r>
      <w:r>
        <w:rPr>
          <w:rFonts w:eastAsia="Times New Roman"/>
          <w:lang w:eastAsia="ko-KR"/>
        </w:rPr>
        <w:t xml:space="preserve">r each </w:t>
      </w:r>
      <w:r w:rsidR="00114244">
        <w:rPr>
          <w:rFonts w:eastAsia="Times New Roman"/>
          <w:lang w:eastAsia="ko-KR"/>
        </w:rPr>
        <w:t xml:space="preserve">band in the band combination. </w:t>
      </w:r>
      <w:r w:rsidR="00FE77B1">
        <w:rPr>
          <w:rFonts w:eastAsia="Times New Roman"/>
          <w:lang w:eastAsia="ko-KR"/>
        </w:rPr>
        <w:t xml:space="preserve">So just because BCS supports all of the possible channel bandwidths for each band, it does not mandate that a UE support all of the channel BWs. The UE can still report the bandwidths that it supports for a given band, and the maximum bandwidth that it supports for each band in the band combination. </w:t>
      </w:r>
    </w:p>
    <w:p w14:paraId="01E8ADEB" w14:textId="0E8EF732" w:rsidR="00FE3118" w:rsidRDefault="00FE3118" w:rsidP="00AE11DE">
      <w:pPr>
        <w:rPr>
          <w:rFonts w:eastAsia="Times New Roman"/>
          <w:lang w:eastAsia="ko-KR"/>
        </w:rPr>
      </w:pPr>
      <w:r>
        <w:rPr>
          <w:rFonts w:eastAsia="Times New Roman"/>
          <w:lang w:eastAsia="ko-KR"/>
        </w:rPr>
        <w:t xml:space="preserve">Just adding BCS4 itself would be relatively trivial as shown in </w:t>
      </w:r>
      <w:r w:rsidR="0099559F">
        <w:rPr>
          <w:rFonts w:eastAsia="Times New Roman"/>
          <w:lang w:eastAsia="ko-KR"/>
        </w:rPr>
        <w:t xml:space="preserve">CRs and Draft CRs that have been submitted to RAN4 </w:t>
      </w:r>
      <w:r w:rsidR="0099559F">
        <w:rPr>
          <w:rFonts w:eastAsia="Times New Roman"/>
          <w:lang w:eastAsia="ko-KR"/>
        </w:rPr>
        <w:fldChar w:fldCharType="begin"/>
      </w:r>
      <w:r w:rsidR="0099559F">
        <w:rPr>
          <w:rFonts w:eastAsia="Times New Roman"/>
          <w:lang w:eastAsia="ko-KR"/>
        </w:rPr>
        <w:instrText xml:space="preserve"> REF _Ref56085514 \r \h </w:instrText>
      </w:r>
      <w:r w:rsidR="0099559F">
        <w:rPr>
          <w:rFonts w:eastAsia="Times New Roman"/>
          <w:lang w:eastAsia="ko-KR"/>
        </w:rPr>
      </w:r>
      <w:r w:rsidR="0099559F">
        <w:rPr>
          <w:rFonts w:eastAsia="Times New Roman"/>
          <w:lang w:eastAsia="ko-KR"/>
        </w:rPr>
        <w:fldChar w:fldCharType="separate"/>
      </w:r>
      <w:r w:rsidR="0099559F">
        <w:rPr>
          <w:rFonts w:eastAsia="Times New Roman"/>
          <w:lang w:eastAsia="ko-KR"/>
        </w:rPr>
        <w:t>[2]</w:t>
      </w:r>
      <w:r w:rsidR="0099559F">
        <w:rPr>
          <w:rFonts w:eastAsia="Times New Roman"/>
          <w:lang w:eastAsia="ko-KR"/>
        </w:rPr>
        <w:fldChar w:fldCharType="end"/>
      </w:r>
      <w:r w:rsidR="0099559F">
        <w:rPr>
          <w:rFonts w:eastAsia="Times New Roman"/>
          <w:lang w:eastAsia="ko-KR"/>
        </w:rPr>
        <w:fldChar w:fldCharType="begin"/>
      </w:r>
      <w:r w:rsidR="0099559F">
        <w:rPr>
          <w:rFonts w:eastAsia="Times New Roman"/>
          <w:lang w:eastAsia="ko-KR"/>
        </w:rPr>
        <w:instrText xml:space="preserve"> REF _Ref56085520 \r \h </w:instrText>
      </w:r>
      <w:r w:rsidR="0099559F">
        <w:rPr>
          <w:rFonts w:eastAsia="Times New Roman"/>
          <w:lang w:eastAsia="ko-KR"/>
        </w:rPr>
      </w:r>
      <w:r w:rsidR="0099559F">
        <w:rPr>
          <w:rFonts w:eastAsia="Times New Roman"/>
          <w:lang w:eastAsia="ko-KR"/>
        </w:rPr>
        <w:fldChar w:fldCharType="separate"/>
      </w:r>
      <w:r w:rsidR="0099559F">
        <w:rPr>
          <w:rFonts w:eastAsia="Times New Roman"/>
          <w:lang w:eastAsia="ko-KR"/>
        </w:rPr>
        <w:t>[5]</w:t>
      </w:r>
      <w:r w:rsidR="0099559F">
        <w:rPr>
          <w:rFonts w:eastAsia="Times New Roman"/>
          <w:lang w:eastAsia="ko-KR"/>
        </w:rPr>
        <w:fldChar w:fldCharType="end"/>
      </w:r>
      <w:r w:rsidR="0099559F">
        <w:rPr>
          <w:rFonts w:eastAsia="Times New Roman"/>
          <w:lang w:eastAsia="ko-KR"/>
        </w:rPr>
        <w:t xml:space="preserve">. However, during the discussions it was pointed out that MSD analysis has to be performed for </w:t>
      </w:r>
    </w:p>
    <w:p w14:paraId="0C63585F" w14:textId="5BFC3020" w:rsidR="00E0747D" w:rsidRDefault="00E0747D" w:rsidP="00AE11DE">
      <w:pPr>
        <w:rPr>
          <w:rFonts w:eastAsia="Times New Roman"/>
          <w:lang w:eastAsia="ko-KR"/>
        </w:rPr>
      </w:pPr>
      <w:r>
        <w:rPr>
          <w:rFonts w:eastAsia="Times New Roman"/>
          <w:lang w:eastAsia="ko-KR"/>
        </w:rPr>
        <w:lastRenderedPageBreak/>
        <w:t>Nokia also proposed that in addition to the existing parameters, to allow a limit to be put on the supported channel bandwidths in a given band combination, a UE capability signalling parameter for the minimum channel BW per band per band combination could be added to the UE capability signalling</w:t>
      </w:r>
      <w:r w:rsidR="00E65B5F">
        <w:rPr>
          <w:rFonts w:eastAsia="Times New Roman"/>
          <w:lang w:eastAsia="ko-KR"/>
        </w:rPr>
        <w:t xml:space="preserve"> </w:t>
      </w:r>
      <w:r w:rsidR="00E65B5F">
        <w:rPr>
          <w:rFonts w:eastAsia="Times New Roman"/>
          <w:lang w:eastAsia="ko-KR"/>
        </w:rPr>
        <w:fldChar w:fldCharType="begin"/>
      </w:r>
      <w:r w:rsidR="00E65B5F">
        <w:rPr>
          <w:rFonts w:eastAsia="Times New Roman"/>
          <w:lang w:eastAsia="ko-KR"/>
        </w:rPr>
        <w:instrText xml:space="preserve"> REF _Ref56089663 \r \h </w:instrText>
      </w:r>
      <w:r w:rsidR="00E65B5F">
        <w:rPr>
          <w:rFonts w:eastAsia="Times New Roman"/>
          <w:lang w:eastAsia="ko-KR"/>
        </w:rPr>
      </w:r>
      <w:r w:rsidR="00E65B5F">
        <w:rPr>
          <w:rFonts w:eastAsia="Times New Roman"/>
          <w:lang w:eastAsia="ko-KR"/>
        </w:rPr>
        <w:fldChar w:fldCharType="separate"/>
      </w:r>
      <w:r w:rsidR="00E65B5F">
        <w:rPr>
          <w:rFonts w:eastAsia="Times New Roman"/>
          <w:lang w:eastAsia="ko-KR"/>
        </w:rPr>
        <w:t>[8]</w:t>
      </w:r>
      <w:r w:rsidR="00E65B5F">
        <w:rPr>
          <w:rFonts w:eastAsia="Times New Roman"/>
          <w:lang w:eastAsia="ko-KR"/>
        </w:rPr>
        <w:fldChar w:fldCharType="end"/>
      </w:r>
      <w:r>
        <w:rPr>
          <w:rFonts w:eastAsia="Times New Roman"/>
          <w:lang w:eastAsia="ko-KR"/>
        </w:rPr>
        <w:t xml:space="preserve">. </w:t>
      </w:r>
    </w:p>
    <w:p w14:paraId="3F5F3558" w14:textId="6415A3F3" w:rsidR="00E0747D" w:rsidRDefault="00E65B5F" w:rsidP="00AE11DE">
      <w:pPr>
        <w:rPr>
          <w:rFonts w:eastAsia="Times New Roman"/>
          <w:lang w:eastAsia="ko-KR"/>
        </w:rPr>
      </w:pPr>
      <w:r>
        <w:rPr>
          <w:rFonts w:eastAsia="Times New Roman"/>
          <w:lang w:eastAsia="ko-KR"/>
        </w:rPr>
        <w:t xml:space="preserve">During RAN4#97e Qualcomm also proposed an enhancement to BCS4 where UEs could indicate multiple </w:t>
      </w:r>
      <w:proofErr w:type="gramStart"/>
      <w:r>
        <w:rPr>
          <w:rFonts w:eastAsia="Times New Roman"/>
          <w:lang w:eastAsia="ko-KR"/>
        </w:rPr>
        <w:t>feature</w:t>
      </w:r>
      <w:proofErr w:type="gramEnd"/>
      <w:r>
        <w:rPr>
          <w:rFonts w:eastAsia="Times New Roman"/>
          <w:lang w:eastAsia="ko-KR"/>
        </w:rPr>
        <w:t xml:space="preserve"> supported groups for the band combination. </w:t>
      </w:r>
    </w:p>
    <w:p w14:paraId="6C01804B" w14:textId="36453FC7" w:rsidR="007C0E34" w:rsidRPr="004D0DD8" w:rsidRDefault="007C0E34" w:rsidP="00AE11DE">
      <w:pPr>
        <w:rPr>
          <w:rFonts w:eastAsia="Times New Roman"/>
          <w:b/>
          <w:lang w:eastAsia="ko-KR"/>
        </w:rPr>
      </w:pPr>
      <w:bookmarkStart w:id="3" w:name="_Hlk23952646"/>
    </w:p>
    <w:p w14:paraId="5A950CA0" w14:textId="062C294A" w:rsidR="00A1572F" w:rsidRPr="001506FD" w:rsidRDefault="001506FD" w:rsidP="00AE11DE">
      <w:pPr>
        <w:rPr>
          <w:rFonts w:eastAsia="Times New Roman"/>
          <w:b/>
          <w:lang w:eastAsia="ko-KR"/>
        </w:rPr>
      </w:pPr>
      <w:r>
        <w:rPr>
          <w:rFonts w:eastAsia="Times New Roman"/>
          <w:b/>
          <w:lang w:eastAsia="ko-KR"/>
        </w:rPr>
        <w:t xml:space="preserve">Proposed </w:t>
      </w:r>
      <w:r w:rsidR="00FE77B1">
        <w:rPr>
          <w:rFonts w:eastAsia="Times New Roman"/>
          <w:b/>
          <w:lang w:eastAsia="ko-KR"/>
        </w:rPr>
        <w:t>Work</w:t>
      </w:r>
      <w:r w:rsidR="00A1572F" w:rsidRPr="001506FD">
        <w:rPr>
          <w:rFonts w:eastAsia="Times New Roman"/>
          <w:b/>
          <w:lang w:eastAsia="ko-KR"/>
        </w:rPr>
        <w:t xml:space="preserve"> Item Objectives:</w:t>
      </w:r>
    </w:p>
    <w:p w14:paraId="7DACDEB4" w14:textId="349A8D88" w:rsidR="00022E86" w:rsidRDefault="00A04F1A" w:rsidP="00DF49B3">
      <w:pPr>
        <w:pStyle w:val="ListParagraph"/>
        <w:numPr>
          <w:ilvl w:val="0"/>
          <w:numId w:val="14"/>
        </w:numPr>
        <w:rPr>
          <w:rFonts w:eastAsia="Times New Roman"/>
          <w:b/>
          <w:lang w:eastAsia="ko-KR"/>
        </w:rPr>
      </w:pPr>
      <w:bookmarkStart w:id="4" w:name="_Hlk24027289"/>
      <w:r w:rsidRPr="00A04F1A">
        <w:rPr>
          <w:rFonts w:eastAsia="Times New Roman"/>
          <w:b/>
          <w:lang w:eastAsia="ko-KR"/>
        </w:rPr>
        <w:t>Introduce BCS 4 for inter-band and intra-band NR-CA, which shall indicate that for the band combination the UE supports all of the possible combinations of bandwidths based on the bandwidths the UE supports for each band as indicated in the UE capabilities and restricted by the notes in Table 5.3.5-1 in 38-101-1,  and the maximum bandwidth for the band in the band combination as indicated in the UE capabilities. The BCS table does not need to fill in the channel bandwidths for BCS4 for new band combinations.</w:t>
      </w:r>
    </w:p>
    <w:p w14:paraId="28347765" w14:textId="4CD66B01" w:rsidR="00DC580A" w:rsidRDefault="007B40A0" w:rsidP="00DF49B3">
      <w:pPr>
        <w:pStyle w:val="ListParagraph"/>
        <w:numPr>
          <w:ilvl w:val="0"/>
          <w:numId w:val="14"/>
        </w:numPr>
        <w:rPr>
          <w:rFonts w:eastAsia="Times New Roman"/>
          <w:b/>
          <w:lang w:eastAsia="ko-KR"/>
        </w:rPr>
      </w:pPr>
      <w:r>
        <w:rPr>
          <w:rFonts w:eastAsia="Times New Roman"/>
          <w:b/>
          <w:lang w:eastAsia="ko-KR"/>
        </w:rPr>
        <w:t>E</w:t>
      </w:r>
      <w:r w:rsidRPr="007B40A0">
        <w:rPr>
          <w:rFonts w:eastAsia="Times New Roman"/>
          <w:b/>
          <w:lang w:eastAsia="ko-KR"/>
        </w:rPr>
        <w:t>nsure that all required analysis including MSD, MPR/A-MPR, etc. be performed for BCS4 for every existing band combination configuration (up to 3 bands)</w:t>
      </w:r>
    </w:p>
    <w:p w14:paraId="58D3DC34" w14:textId="627D1CF6" w:rsidR="007B40A0" w:rsidRDefault="0097263A" w:rsidP="00DF49B3">
      <w:pPr>
        <w:pStyle w:val="ListParagraph"/>
        <w:numPr>
          <w:ilvl w:val="0"/>
          <w:numId w:val="14"/>
        </w:numPr>
        <w:rPr>
          <w:rFonts w:eastAsia="Times New Roman"/>
          <w:b/>
          <w:lang w:eastAsia="ko-KR"/>
        </w:rPr>
      </w:pPr>
      <w:r>
        <w:rPr>
          <w:rFonts w:eastAsia="Times New Roman"/>
          <w:b/>
          <w:lang w:eastAsia="ko-KR"/>
        </w:rPr>
        <w:t>T</w:t>
      </w:r>
      <w:r w:rsidR="00023ABB" w:rsidRPr="00023ABB">
        <w:rPr>
          <w:rFonts w:eastAsia="Times New Roman"/>
          <w:b/>
          <w:lang w:eastAsia="ko-KR"/>
        </w:rPr>
        <w:t>echnically confirm what each of the following two enhancements can realize and compare the cost versus the benefits and discuss its necessity. The candidate methods are the original BCS4, two enhanced BCS4 methods are: One is BCS4 with additional minimum channel  bandwidth for each CC in NR band within a band combination via UE capability signalling, and the other is BCS4 with UE signalling multiple feature sets with different maximum and minimum channel bandwidth supporting on each CC for the same band combination.</w:t>
      </w:r>
    </w:p>
    <w:p w14:paraId="74CCFAF5" w14:textId="0BDA9A90" w:rsidR="00B26A78" w:rsidRPr="001506FD" w:rsidRDefault="00B26A78" w:rsidP="00DF49B3">
      <w:pPr>
        <w:pStyle w:val="ListParagraph"/>
        <w:numPr>
          <w:ilvl w:val="0"/>
          <w:numId w:val="14"/>
        </w:numPr>
        <w:rPr>
          <w:rFonts w:eastAsia="Times New Roman"/>
          <w:b/>
          <w:lang w:eastAsia="ko-KR"/>
        </w:rPr>
      </w:pPr>
      <w:r w:rsidRPr="00B26A78">
        <w:rPr>
          <w:rFonts w:eastAsia="Times New Roman"/>
          <w:b/>
          <w:lang w:eastAsia="ko-KR"/>
        </w:rPr>
        <w:t>To ease the concerns of vendors concerned that IoDT will increase with BCS4, RAN4 shall allow new BCSs to be created as requested for band combinations, but BCSs will not be required for new band combinations.</w:t>
      </w:r>
    </w:p>
    <w:bookmarkEnd w:id="2"/>
    <w:bookmarkEnd w:id="3"/>
    <w:bookmarkEnd w:id="4"/>
    <w:p w14:paraId="79FE58FA" w14:textId="10479DBD" w:rsidR="003A1165" w:rsidRDefault="003A1165" w:rsidP="00B758A7">
      <w:pPr>
        <w:rPr>
          <w:rFonts w:eastAsia="Times New Roman"/>
          <w:lang w:eastAsia="ko-KR"/>
        </w:rPr>
      </w:pPr>
    </w:p>
    <w:p w14:paraId="39A46F2A"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3</w:t>
      </w:r>
      <w:r w:rsidRPr="00B758A7">
        <w:rPr>
          <w:rFonts w:ascii="Arial" w:eastAsia="Times New Roman" w:hAnsi="Arial"/>
          <w:sz w:val="36"/>
          <w:lang w:val="en-US"/>
        </w:rPr>
        <w:tab/>
        <w:t xml:space="preserve">Conclusions </w:t>
      </w:r>
    </w:p>
    <w:p w14:paraId="402EDCF3" w14:textId="77777777" w:rsidR="001F693C" w:rsidRPr="001506FD" w:rsidRDefault="001F693C" w:rsidP="001F693C">
      <w:pPr>
        <w:rPr>
          <w:rFonts w:eastAsia="Times New Roman"/>
          <w:b/>
          <w:lang w:eastAsia="ko-KR"/>
        </w:rPr>
      </w:pPr>
      <w:r>
        <w:rPr>
          <w:rFonts w:eastAsia="Times New Roman"/>
          <w:b/>
          <w:lang w:eastAsia="ko-KR"/>
        </w:rPr>
        <w:t>Proposed Work</w:t>
      </w:r>
      <w:r w:rsidRPr="001506FD">
        <w:rPr>
          <w:rFonts w:eastAsia="Times New Roman"/>
          <w:b/>
          <w:lang w:eastAsia="ko-KR"/>
        </w:rPr>
        <w:t xml:space="preserve"> Item Objectives:</w:t>
      </w:r>
    </w:p>
    <w:p w14:paraId="60DF2E2B" w14:textId="77777777" w:rsidR="001F693C" w:rsidRDefault="001F693C" w:rsidP="001F693C">
      <w:pPr>
        <w:pStyle w:val="ListParagraph"/>
        <w:numPr>
          <w:ilvl w:val="0"/>
          <w:numId w:val="21"/>
        </w:numPr>
        <w:rPr>
          <w:rFonts w:eastAsia="Times New Roman"/>
          <w:b/>
          <w:lang w:eastAsia="ko-KR"/>
        </w:rPr>
      </w:pPr>
      <w:r w:rsidRPr="00A04F1A">
        <w:rPr>
          <w:rFonts w:eastAsia="Times New Roman"/>
          <w:b/>
          <w:lang w:eastAsia="ko-KR"/>
        </w:rPr>
        <w:t>Introduce BCS 4 for inter-band and intra-band NR-CA, which shall indicate that for the band combination the UE supports all of the possible combinations of bandwidths based on the bandwidths the UE supports for each band as indicated in the UE capabilities and restricted by the notes in Table 5.3.5-1 in 38-101-1,  and the maximum bandwidth for the band in the band combination as indicated in the UE capabilities. The BCS table does not need to fill in the channel bandwidths for BCS4 for new band combinations.</w:t>
      </w:r>
    </w:p>
    <w:p w14:paraId="6CFB03EE" w14:textId="77777777" w:rsidR="001F693C" w:rsidRDefault="001F693C" w:rsidP="001F693C">
      <w:pPr>
        <w:pStyle w:val="ListParagraph"/>
        <w:numPr>
          <w:ilvl w:val="0"/>
          <w:numId w:val="21"/>
        </w:numPr>
        <w:rPr>
          <w:rFonts w:eastAsia="Times New Roman"/>
          <w:b/>
          <w:lang w:eastAsia="ko-KR"/>
        </w:rPr>
      </w:pPr>
      <w:r>
        <w:rPr>
          <w:rFonts w:eastAsia="Times New Roman"/>
          <w:b/>
          <w:lang w:eastAsia="ko-KR"/>
        </w:rPr>
        <w:t>E</w:t>
      </w:r>
      <w:r w:rsidRPr="007B40A0">
        <w:rPr>
          <w:rFonts w:eastAsia="Times New Roman"/>
          <w:b/>
          <w:lang w:eastAsia="ko-KR"/>
        </w:rPr>
        <w:t>nsure that all required analysis including MSD, MPR/A-MPR, etc. be performed for BCS4 for every existing band combination configuration (up to 3 bands)</w:t>
      </w:r>
    </w:p>
    <w:p w14:paraId="74D2B945" w14:textId="77777777" w:rsidR="001F693C" w:rsidRDefault="001F693C" w:rsidP="001F693C">
      <w:pPr>
        <w:pStyle w:val="ListParagraph"/>
        <w:numPr>
          <w:ilvl w:val="0"/>
          <w:numId w:val="21"/>
        </w:numPr>
        <w:rPr>
          <w:rFonts w:eastAsia="Times New Roman"/>
          <w:b/>
          <w:lang w:eastAsia="ko-KR"/>
        </w:rPr>
      </w:pPr>
      <w:r>
        <w:rPr>
          <w:rFonts w:eastAsia="Times New Roman"/>
          <w:b/>
          <w:lang w:eastAsia="ko-KR"/>
        </w:rPr>
        <w:t>T</w:t>
      </w:r>
      <w:r w:rsidRPr="00023ABB">
        <w:rPr>
          <w:rFonts w:eastAsia="Times New Roman"/>
          <w:b/>
          <w:lang w:eastAsia="ko-KR"/>
        </w:rPr>
        <w:t>echnically confirm what each of the following two enhancements can realize and compare the cost versus the benefits and discuss its necessity. The candidate methods are the original BCS4, two enhanced BCS4 methods are: One is BCS4 with additional minimum channel  bandwidth for each CC in NR band within a band combination via UE capability signalling, and the other is BCS4 with UE signalling multiple feature sets with different maximum and minimum channel bandwidth supporting on each CC for the same band combination.</w:t>
      </w:r>
    </w:p>
    <w:p w14:paraId="360D382A" w14:textId="778846CF" w:rsidR="00113097" w:rsidRPr="001F693C" w:rsidRDefault="001F693C" w:rsidP="006F1DC8">
      <w:pPr>
        <w:pStyle w:val="ListParagraph"/>
        <w:numPr>
          <w:ilvl w:val="0"/>
          <w:numId w:val="21"/>
        </w:numPr>
        <w:rPr>
          <w:rFonts w:eastAsia="Times New Roman"/>
          <w:b/>
          <w:lang w:eastAsia="ko-KR"/>
        </w:rPr>
      </w:pPr>
      <w:r w:rsidRPr="00B26A78">
        <w:rPr>
          <w:rFonts w:eastAsia="Times New Roman"/>
          <w:b/>
          <w:lang w:eastAsia="ko-KR"/>
        </w:rPr>
        <w:t>To ease the concerns of vendors concerned that IoDT will increase with BCS4, RAN4 shall allow new BCSs to be created as requested for band combinations, but BCSs will not be required for new band combinations</w:t>
      </w:r>
    </w:p>
    <w:p w14:paraId="68996E0F"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4</w:t>
      </w:r>
      <w:r w:rsidRPr="00B758A7">
        <w:rPr>
          <w:rFonts w:ascii="Arial" w:eastAsia="Times New Roman" w:hAnsi="Arial"/>
          <w:sz w:val="36"/>
          <w:lang w:val="en-US"/>
        </w:rPr>
        <w:tab/>
        <w:t>References</w:t>
      </w:r>
    </w:p>
    <w:p w14:paraId="77D38BD5" w14:textId="314E7A81" w:rsidR="004E7912" w:rsidRDefault="00DC660D" w:rsidP="00ED718A">
      <w:pPr>
        <w:numPr>
          <w:ilvl w:val="0"/>
          <w:numId w:val="9"/>
        </w:numPr>
        <w:rPr>
          <w:rFonts w:eastAsia="Times New Roman"/>
          <w:lang w:val="en-US"/>
        </w:rPr>
      </w:pPr>
      <w:bookmarkStart w:id="5" w:name="_Ref56085513"/>
      <w:bookmarkEnd w:id="0"/>
      <w:bookmarkEnd w:id="1"/>
      <w:r w:rsidRPr="00DC660D">
        <w:rPr>
          <w:rFonts w:eastAsia="Times New Roman"/>
          <w:lang w:val="en-US"/>
        </w:rPr>
        <w:t>R4-2010062</w:t>
      </w:r>
      <w:r>
        <w:rPr>
          <w:rFonts w:eastAsia="Times New Roman"/>
          <w:lang w:val="en-US"/>
        </w:rPr>
        <w:t>, “A</w:t>
      </w:r>
      <w:r w:rsidRPr="00DC660D">
        <w:rPr>
          <w:rFonts w:eastAsia="Times New Roman"/>
          <w:lang w:val="en-US"/>
        </w:rPr>
        <w:t>n alternative to creating new BCSs</w:t>
      </w:r>
      <w:r>
        <w:rPr>
          <w:rFonts w:eastAsia="Times New Roman"/>
          <w:lang w:val="en-US"/>
        </w:rPr>
        <w:t xml:space="preserve">,” </w:t>
      </w:r>
      <w:r w:rsidR="00D102DD" w:rsidRPr="00D102DD">
        <w:rPr>
          <w:rFonts w:eastAsia="Times New Roman"/>
          <w:lang w:val="en-US"/>
        </w:rPr>
        <w:t>T-Mobile USA, Deutsche Telekom, AT&amp;T, Telus, Bell Canada, Telstra, Telecom Italia, Ericsson</w:t>
      </w:r>
      <w:bookmarkEnd w:id="5"/>
    </w:p>
    <w:p w14:paraId="076AD0BF" w14:textId="701DB55B" w:rsidR="00001F69" w:rsidRDefault="00001F69" w:rsidP="00ED718A">
      <w:pPr>
        <w:numPr>
          <w:ilvl w:val="0"/>
          <w:numId w:val="9"/>
        </w:numPr>
        <w:rPr>
          <w:rFonts w:eastAsia="Times New Roman"/>
          <w:lang w:val="en-US"/>
        </w:rPr>
      </w:pPr>
      <w:bookmarkStart w:id="6" w:name="_Ref56085514"/>
      <w:r w:rsidRPr="00001F69">
        <w:rPr>
          <w:rFonts w:eastAsia="Times New Roman"/>
          <w:lang w:val="en-US"/>
        </w:rPr>
        <w:t>R4-2011897</w:t>
      </w:r>
      <w:r w:rsidR="00CF7044">
        <w:rPr>
          <w:rFonts w:eastAsia="Times New Roman"/>
          <w:lang w:val="en-US"/>
        </w:rPr>
        <w:t xml:space="preserve">, </w:t>
      </w:r>
      <w:r w:rsidR="00CF7044" w:rsidRPr="00CF7044">
        <w:t xml:space="preserve"> </w:t>
      </w:r>
      <w:r w:rsidR="00CF7044">
        <w:t>“</w:t>
      </w:r>
      <w:r w:rsidR="00CF7044" w:rsidRPr="00CF7044">
        <w:rPr>
          <w:rFonts w:eastAsia="Times New Roman"/>
          <w:lang w:val="en-US"/>
        </w:rPr>
        <w:t>CR for 38.101-1: Introduction of BCS4 for CA, DC and SUL</w:t>
      </w:r>
      <w:r w:rsidR="00CF7044">
        <w:rPr>
          <w:rFonts w:eastAsia="Times New Roman"/>
          <w:lang w:val="en-US"/>
        </w:rPr>
        <w:t xml:space="preserve">,” </w:t>
      </w:r>
      <w:r w:rsidR="00916F81" w:rsidRPr="00916F81">
        <w:rPr>
          <w:rFonts w:eastAsia="Times New Roman"/>
          <w:lang w:val="en-US"/>
        </w:rPr>
        <w:t>T-Mobile USA, Deutsche Telekom, AT&amp;T, Telus, Bell Mobility, Telstra, Telecom Italia, Ericsson, Vodaphone, Rogers, KDDI, Ericsson</w:t>
      </w:r>
      <w:bookmarkEnd w:id="6"/>
    </w:p>
    <w:p w14:paraId="3EC346D1" w14:textId="528759C8" w:rsidR="00B13399" w:rsidRDefault="00B13399" w:rsidP="00ED718A">
      <w:pPr>
        <w:numPr>
          <w:ilvl w:val="0"/>
          <w:numId w:val="9"/>
        </w:numPr>
        <w:rPr>
          <w:rFonts w:eastAsia="Times New Roman"/>
          <w:lang w:val="en-US"/>
        </w:rPr>
      </w:pPr>
      <w:bookmarkStart w:id="7" w:name="_Ref56085518"/>
      <w:r w:rsidRPr="00B13399">
        <w:rPr>
          <w:rFonts w:eastAsia="Times New Roman"/>
          <w:lang w:val="en-US"/>
        </w:rPr>
        <w:lastRenderedPageBreak/>
        <w:t>R4-2011881</w:t>
      </w:r>
      <w:r>
        <w:rPr>
          <w:rFonts w:eastAsia="Times New Roman"/>
          <w:lang w:val="en-US"/>
        </w:rPr>
        <w:t>, “</w:t>
      </w:r>
      <w:r w:rsidRPr="00B13399">
        <w:rPr>
          <w:rFonts w:eastAsia="Times New Roman"/>
          <w:lang w:val="en-US"/>
        </w:rPr>
        <w:t>Email discussion summary for [96e][144] BC_simplification</w:t>
      </w:r>
      <w:r>
        <w:rPr>
          <w:rFonts w:eastAsia="Times New Roman"/>
          <w:lang w:val="en-US"/>
        </w:rPr>
        <w:t>,” Moderator (</w:t>
      </w:r>
      <w:r w:rsidR="00FC2D33" w:rsidRPr="00FC2D33">
        <w:rPr>
          <w:rFonts w:eastAsia="Times New Roman"/>
          <w:lang w:val="en-US"/>
        </w:rPr>
        <w:t>NTT DOCOMO, INC.</w:t>
      </w:r>
      <w:r>
        <w:rPr>
          <w:rFonts w:eastAsia="Times New Roman"/>
          <w:lang w:val="en-US"/>
        </w:rPr>
        <w:t>)</w:t>
      </w:r>
      <w:bookmarkEnd w:id="7"/>
      <w:r>
        <w:rPr>
          <w:rFonts w:eastAsia="Times New Roman"/>
          <w:lang w:val="en-US"/>
        </w:rPr>
        <w:t xml:space="preserve"> </w:t>
      </w:r>
    </w:p>
    <w:p w14:paraId="10D5AE9C" w14:textId="1846B863" w:rsidR="00E5317C" w:rsidRDefault="00E5317C" w:rsidP="00ED718A">
      <w:pPr>
        <w:numPr>
          <w:ilvl w:val="0"/>
          <w:numId w:val="9"/>
        </w:numPr>
        <w:rPr>
          <w:rFonts w:eastAsia="Times New Roman"/>
          <w:lang w:val="en-US"/>
        </w:rPr>
      </w:pPr>
      <w:bookmarkStart w:id="8" w:name="_Ref56085519"/>
      <w:r w:rsidRPr="00E5317C">
        <w:rPr>
          <w:rFonts w:eastAsia="Times New Roman"/>
          <w:lang w:val="en-US"/>
        </w:rPr>
        <w:t>R4-2016453</w:t>
      </w:r>
      <w:r>
        <w:rPr>
          <w:rFonts w:eastAsia="Times New Roman"/>
          <w:lang w:val="en-US"/>
        </w:rPr>
        <w:t>, “</w:t>
      </w:r>
      <w:r w:rsidRPr="00E5317C">
        <w:rPr>
          <w:rFonts w:eastAsia="Times New Roman"/>
          <w:lang w:val="en-US"/>
        </w:rPr>
        <w:t>An alternative to creating new BCSs</w:t>
      </w:r>
      <w:r>
        <w:rPr>
          <w:rFonts w:eastAsia="Times New Roman"/>
          <w:lang w:val="en-US"/>
        </w:rPr>
        <w:t xml:space="preserve">,” </w:t>
      </w:r>
      <w:r w:rsidRPr="00E5317C">
        <w:rPr>
          <w:rFonts w:eastAsia="Times New Roman"/>
          <w:lang w:val="en-US"/>
        </w:rPr>
        <w:t>T-Mobile USA, Deutsche Telekom, AT&amp;T, TELUS, Bell Mobility, Rogers Communications, Telstra, Telecom Italia, KDDI, Vodafone, BT plc, Ericsson</w:t>
      </w:r>
      <w:bookmarkEnd w:id="8"/>
    </w:p>
    <w:p w14:paraId="6C1C7704" w14:textId="1075B116" w:rsidR="008B7EB4" w:rsidRDefault="008B7EB4" w:rsidP="00ED718A">
      <w:pPr>
        <w:numPr>
          <w:ilvl w:val="0"/>
          <w:numId w:val="9"/>
        </w:numPr>
        <w:rPr>
          <w:rFonts w:eastAsia="Times New Roman"/>
          <w:lang w:val="en-US"/>
        </w:rPr>
      </w:pPr>
      <w:bookmarkStart w:id="9" w:name="_Ref56085520"/>
      <w:r w:rsidRPr="008B7EB4">
        <w:rPr>
          <w:rFonts w:eastAsia="Times New Roman"/>
          <w:lang w:val="en-US"/>
        </w:rPr>
        <w:t>R4-2016454</w:t>
      </w:r>
      <w:r>
        <w:rPr>
          <w:rFonts w:eastAsia="Times New Roman"/>
          <w:lang w:val="en-US"/>
        </w:rPr>
        <w:t>, “</w:t>
      </w:r>
      <w:r w:rsidRPr="008B7EB4">
        <w:rPr>
          <w:rFonts w:eastAsia="Times New Roman"/>
          <w:lang w:val="en-US"/>
        </w:rPr>
        <w:t>Draft CR for 38.101-1: Introduction of BCS4</w:t>
      </w:r>
      <w:r>
        <w:rPr>
          <w:rFonts w:eastAsia="Times New Roman"/>
          <w:lang w:val="en-US"/>
        </w:rPr>
        <w:t xml:space="preserve">,” </w:t>
      </w:r>
      <w:r w:rsidRPr="008B7EB4">
        <w:rPr>
          <w:rFonts w:eastAsia="Times New Roman"/>
          <w:lang w:val="en-US"/>
        </w:rPr>
        <w:t>T-Mobile USA</w:t>
      </w:r>
      <w:bookmarkEnd w:id="9"/>
    </w:p>
    <w:p w14:paraId="0E17468D" w14:textId="1BB7B7B2" w:rsidR="007A458E" w:rsidRDefault="00086F8E" w:rsidP="00ED718A">
      <w:pPr>
        <w:numPr>
          <w:ilvl w:val="0"/>
          <w:numId w:val="9"/>
        </w:numPr>
        <w:rPr>
          <w:rFonts w:eastAsia="Times New Roman"/>
          <w:lang w:val="en-US"/>
        </w:rPr>
      </w:pPr>
      <w:bookmarkStart w:id="10" w:name="_Ref56087287"/>
      <w:r w:rsidRPr="00086F8E">
        <w:rPr>
          <w:rFonts w:eastAsia="Times New Roman"/>
          <w:lang w:val="en-US"/>
        </w:rPr>
        <w:t>R4-2016986</w:t>
      </w:r>
      <w:r>
        <w:rPr>
          <w:rFonts w:eastAsia="Times New Roman"/>
          <w:lang w:val="en-US"/>
        </w:rPr>
        <w:t>, “</w:t>
      </w:r>
      <w:r w:rsidR="00162E41" w:rsidRPr="00162E41">
        <w:rPr>
          <w:rFonts w:eastAsia="Times New Roman"/>
          <w:lang w:val="en-US"/>
        </w:rPr>
        <w:t>Email discussion summary for [97e][146] BC_simplification</w:t>
      </w:r>
      <w:r w:rsidR="00162E41">
        <w:rPr>
          <w:rFonts w:eastAsia="Times New Roman"/>
          <w:lang w:val="en-US"/>
        </w:rPr>
        <w:t xml:space="preserve">,” </w:t>
      </w:r>
      <w:r w:rsidR="00FC2D33" w:rsidRPr="00FC2D33">
        <w:rPr>
          <w:rFonts w:eastAsia="Times New Roman"/>
          <w:lang w:val="en-US"/>
        </w:rPr>
        <w:t>Moderator (NTT DOCOMO, INC.)</w:t>
      </w:r>
      <w:bookmarkEnd w:id="10"/>
    </w:p>
    <w:p w14:paraId="720EF450" w14:textId="190ADCBE" w:rsidR="00E373CA" w:rsidRDefault="00C839E4" w:rsidP="00ED718A">
      <w:pPr>
        <w:numPr>
          <w:ilvl w:val="0"/>
          <w:numId w:val="9"/>
        </w:numPr>
        <w:rPr>
          <w:rFonts w:eastAsia="Times New Roman"/>
          <w:lang w:val="en-US"/>
        </w:rPr>
      </w:pPr>
      <w:bookmarkStart w:id="11" w:name="_Ref56085934"/>
      <w:r w:rsidRPr="00C839E4">
        <w:rPr>
          <w:rFonts w:eastAsia="Times New Roman"/>
          <w:lang w:val="en-US"/>
        </w:rPr>
        <w:t>R4-2017836</w:t>
      </w:r>
      <w:r>
        <w:rPr>
          <w:rFonts w:eastAsia="Times New Roman"/>
          <w:lang w:val="en-US"/>
        </w:rPr>
        <w:t>, “</w:t>
      </w:r>
      <w:r w:rsidRPr="00C839E4">
        <w:rPr>
          <w:rFonts w:eastAsia="Times New Roman"/>
          <w:lang w:val="en-US"/>
        </w:rPr>
        <w:t>WF on alternative to creating new BCSs</w:t>
      </w:r>
      <w:r>
        <w:rPr>
          <w:rFonts w:eastAsia="Times New Roman"/>
          <w:lang w:val="en-US"/>
        </w:rPr>
        <w:t>,” T-Mobile USA</w:t>
      </w:r>
      <w:bookmarkEnd w:id="11"/>
    </w:p>
    <w:p w14:paraId="50C3302D" w14:textId="43288641" w:rsidR="00E65B5F" w:rsidRPr="00107A00" w:rsidRDefault="00E65B5F" w:rsidP="00ED718A">
      <w:pPr>
        <w:numPr>
          <w:ilvl w:val="0"/>
          <w:numId w:val="9"/>
        </w:numPr>
        <w:rPr>
          <w:rFonts w:eastAsia="Times New Roman"/>
          <w:lang w:val="en-US"/>
        </w:rPr>
      </w:pPr>
      <w:bookmarkStart w:id="12" w:name="_Ref56089663"/>
      <w:r w:rsidRPr="00E65B5F">
        <w:rPr>
          <w:rFonts w:eastAsia="Times New Roman"/>
          <w:lang w:val="en-US"/>
        </w:rPr>
        <w:t>R4-2014598</w:t>
      </w:r>
      <w:r>
        <w:rPr>
          <w:rFonts w:eastAsia="Times New Roman"/>
          <w:lang w:val="en-US"/>
        </w:rPr>
        <w:t>, “</w:t>
      </w:r>
      <w:r w:rsidRPr="00E65B5F">
        <w:rPr>
          <w:rFonts w:eastAsia="Times New Roman"/>
          <w:lang w:val="en-US"/>
        </w:rPr>
        <w:t>More on an alternative to creating new BCSs</w:t>
      </w:r>
      <w:r>
        <w:rPr>
          <w:rFonts w:eastAsia="Times New Roman"/>
          <w:lang w:val="en-US"/>
        </w:rPr>
        <w:t xml:space="preserve">,” </w:t>
      </w:r>
      <w:r w:rsidRPr="00E65B5F">
        <w:rPr>
          <w:rFonts w:eastAsia="Times New Roman"/>
          <w:lang w:val="en-US"/>
        </w:rPr>
        <w:t>Nokia, Nokia Shanghai Bell</w:t>
      </w:r>
      <w:bookmarkEnd w:id="12"/>
    </w:p>
    <w:sectPr w:rsidR="00E65B5F" w:rsidRPr="00107A00" w:rsidSect="00A0562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086CA2" w14:textId="77777777" w:rsidR="00F313AD" w:rsidRDefault="00F313AD">
      <w:r>
        <w:separator/>
      </w:r>
    </w:p>
  </w:endnote>
  <w:endnote w:type="continuationSeparator" w:id="0">
    <w:p w14:paraId="0F57D17B" w14:textId="77777777" w:rsidR="00F313AD" w:rsidRDefault="00F31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7758E1" w14:textId="77777777" w:rsidR="00F313AD" w:rsidRDefault="00F313AD">
      <w:r>
        <w:separator/>
      </w:r>
    </w:p>
  </w:footnote>
  <w:footnote w:type="continuationSeparator" w:id="0">
    <w:p w14:paraId="7E385564" w14:textId="77777777" w:rsidR="00F313AD" w:rsidRDefault="00F313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9B3B1E"/>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3E3BE0"/>
    <w:multiLevelType w:val="hybridMultilevel"/>
    <w:tmpl w:val="61CC2926"/>
    <w:lvl w:ilvl="0" w:tplc="07127B62">
      <w:start w:val="1"/>
      <w:numFmt w:val="bullet"/>
      <w:lvlText w:val="•"/>
      <w:lvlJc w:val="left"/>
      <w:pPr>
        <w:tabs>
          <w:tab w:val="num" w:pos="720"/>
        </w:tabs>
        <w:ind w:left="720" w:hanging="360"/>
      </w:pPr>
      <w:rPr>
        <w:rFonts w:ascii="Arial" w:hAnsi="Arial" w:hint="default"/>
      </w:rPr>
    </w:lvl>
    <w:lvl w:ilvl="1" w:tplc="DA023894">
      <w:start w:val="1"/>
      <w:numFmt w:val="bullet"/>
      <w:lvlText w:val="•"/>
      <w:lvlJc w:val="left"/>
      <w:pPr>
        <w:tabs>
          <w:tab w:val="num" w:pos="1440"/>
        </w:tabs>
        <w:ind w:left="1440" w:hanging="360"/>
      </w:pPr>
      <w:rPr>
        <w:rFonts w:ascii="Arial" w:hAnsi="Arial" w:hint="default"/>
      </w:rPr>
    </w:lvl>
    <w:lvl w:ilvl="2" w:tplc="E97A855E" w:tentative="1">
      <w:start w:val="1"/>
      <w:numFmt w:val="bullet"/>
      <w:lvlText w:val="•"/>
      <w:lvlJc w:val="left"/>
      <w:pPr>
        <w:tabs>
          <w:tab w:val="num" w:pos="2160"/>
        </w:tabs>
        <w:ind w:left="2160" w:hanging="360"/>
      </w:pPr>
      <w:rPr>
        <w:rFonts w:ascii="Arial" w:hAnsi="Arial" w:hint="default"/>
      </w:rPr>
    </w:lvl>
    <w:lvl w:ilvl="3" w:tplc="EDB4C52C" w:tentative="1">
      <w:start w:val="1"/>
      <w:numFmt w:val="bullet"/>
      <w:lvlText w:val="•"/>
      <w:lvlJc w:val="left"/>
      <w:pPr>
        <w:tabs>
          <w:tab w:val="num" w:pos="2880"/>
        </w:tabs>
        <w:ind w:left="2880" w:hanging="360"/>
      </w:pPr>
      <w:rPr>
        <w:rFonts w:ascii="Arial" w:hAnsi="Arial" w:hint="default"/>
      </w:rPr>
    </w:lvl>
    <w:lvl w:ilvl="4" w:tplc="AC70BB28" w:tentative="1">
      <w:start w:val="1"/>
      <w:numFmt w:val="bullet"/>
      <w:lvlText w:val="•"/>
      <w:lvlJc w:val="left"/>
      <w:pPr>
        <w:tabs>
          <w:tab w:val="num" w:pos="3600"/>
        </w:tabs>
        <w:ind w:left="3600" w:hanging="360"/>
      </w:pPr>
      <w:rPr>
        <w:rFonts w:ascii="Arial" w:hAnsi="Arial" w:hint="default"/>
      </w:rPr>
    </w:lvl>
    <w:lvl w:ilvl="5" w:tplc="76E23674" w:tentative="1">
      <w:start w:val="1"/>
      <w:numFmt w:val="bullet"/>
      <w:lvlText w:val="•"/>
      <w:lvlJc w:val="left"/>
      <w:pPr>
        <w:tabs>
          <w:tab w:val="num" w:pos="4320"/>
        </w:tabs>
        <w:ind w:left="4320" w:hanging="360"/>
      </w:pPr>
      <w:rPr>
        <w:rFonts w:ascii="Arial" w:hAnsi="Arial" w:hint="default"/>
      </w:rPr>
    </w:lvl>
    <w:lvl w:ilvl="6" w:tplc="65EA27B2" w:tentative="1">
      <w:start w:val="1"/>
      <w:numFmt w:val="bullet"/>
      <w:lvlText w:val="•"/>
      <w:lvlJc w:val="left"/>
      <w:pPr>
        <w:tabs>
          <w:tab w:val="num" w:pos="5040"/>
        </w:tabs>
        <w:ind w:left="5040" w:hanging="360"/>
      </w:pPr>
      <w:rPr>
        <w:rFonts w:ascii="Arial" w:hAnsi="Arial" w:hint="default"/>
      </w:rPr>
    </w:lvl>
    <w:lvl w:ilvl="7" w:tplc="5BEE37D4" w:tentative="1">
      <w:start w:val="1"/>
      <w:numFmt w:val="bullet"/>
      <w:lvlText w:val="•"/>
      <w:lvlJc w:val="left"/>
      <w:pPr>
        <w:tabs>
          <w:tab w:val="num" w:pos="5760"/>
        </w:tabs>
        <w:ind w:left="5760" w:hanging="360"/>
      </w:pPr>
      <w:rPr>
        <w:rFonts w:ascii="Arial" w:hAnsi="Arial" w:hint="default"/>
      </w:rPr>
    </w:lvl>
    <w:lvl w:ilvl="8" w:tplc="284A1A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AC61B0"/>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487DCF"/>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380C64BC"/>
    <w:multiLevelType w:val="hybridMultilevel"/>
    <w:tmpl w:val="E446DBE6"/>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3953599B"/>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 w15:restartNumberingAfterBreak="0">
    <w:nsid w:val="453C5AFD"/>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0" w15:restartNumberingAfterBreak="0">
    <w:nsid w:val="505F0996"/>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1" w15:restartNumberingAfterBreak="0">
    <w:nsid w:val="51C3736D"/>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2"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4" w15:restartNumberingAfterBreak="0">
    <w:nsid w:val="6476442C"/>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5" w15:restartNumberingAfterBreak="0">
    <w:nsid w:val="655F4822"/>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E3C4A83"/>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8"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6"/>
  </w:num>
  <w:num w:numId="6">
    <w:abstractNumId w:val="18"/>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4"/>
  </w:num>
  <w:num w:numId="12">
    <w:abstractNumId w:val="15"/>
  </w:num>
  <w:num w:numId="13">
    <w:abstractNumId w:val="3"/>
  </w:num>
  <w:num w:numId="14">
    <w:abstractNumId w:val="17"/>
  </w:num>
  <w:num w:numId="15">
    <w:abstractNumId w:val="7"/>
  </w:num>
  <w:num w:numId="16">
    <w:abstractNumId w:val="10"/>
  </w:num>
  <w:num w:numId="17">
    <w:abstractNumId w:val="14"/>
  </w:num>
  <w:num w:numId="18">
    <w:abstractNumId w:val="5"/>
  </w:num>
  <w:num w:numId="19">
    <w:abstractNumId w:val="9"/>
  </w:num>
  <w:num w:numId="20">
    <w:abstractNumId w:val="8"/>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CB4"/>
    <w:rsid w:val="00001F69"/>
    <w:rsid w:val="00003A23"/>
    <w:rsid w:val="00007655"/>
    <w:rsid w:val="00012145"/>
    <w:rsid w:val="000160D2"/>
    <w:rsid w:val="00020389"/>
    <w:rsid w:val="00020B81"/>
    <w:rsid w:val="00022E86"/>
    <w:rsid w:val="00023ABB"/>
    <w:rsid w:val="00024BB8"/>
    <w:rsid w:val="0003171D"/>
    <w:rsid w:val="00031C1D"/>
    <w:rsid w:val="0004325A"/>
    <w:rsid w:val="00050001"/>
    <w:rsid w:val="00052041"/>
    <w:rsid w:val="0005326A"/>
    <w:rsid w:val="00053C2A"/>
    <w:rsid w:val="000562FE"/>
    <w:rsid w:val="00065506"/>
    <w:rsid w:val="00066626"/>
    <w:rsid w:val="0007382E"/>
    <w:rsid w:val="000766E1"/>
    <w:rsid w:val="00077FF6"/>
    <w:rsid w:val="00080D82"/>
    <w:rsid w:val="00081030"/>
    <w:rsid w:val="00081692"/>
    <w:rsid w:val="000855E2"/>
    <w:rsid w:val="00086F8E"/>
    <w:rsid w:val="00087548"/>
    <w:rsid w:val="00092809"/>
    <w:rsid w:val="00093E7E"/>
    <w:rsid w:val="000A0582"/>
    <w:rsid w:val="000A1830"/>
    <w:rsid w:val="000A4121"/>
    <w:rsid w:val="000A4AA3"/>
    <w:rsid w:val="000A550E"/>
    <w:rsid w:val="000B0618"/>
    <w:rsid w:val="000B1A55"/>
    <w:rsid w:val="000B20BB"/>
    <w:rsid w:val="000B2EF6"/>
    <w:rsid w:val="000B3E0F"/>
    <w:rsid w:val="000B4FCD"/>
    <w:rsid w:val="000B61B3"/>
    <w:rsid w:val="000C38C3"/>
    <w:rsid w:val="000C64DA"/>
    <w:rsid w:val="000C6778"/>
    <w:rsid w:val="000D44FB"/>
    <w:rsid w:val="000D6CFC"/>
    <w:rsid w:val="000E2F18"/>
    <w:rsid w:val="000E51CD"/>
    <w:rsid w:val="000E537B"/>
    <w:rsid w:val="000E55E9"/>
    <w:rsid w:val="000E5E53"/>
    <w:rsid w:val="000E7858"/>
    <w:rsid w:val="000E7959"/>
    <w:rsid w:val="000F492B"/>
    <w:rsid w:val="00102913"/>
    <w:rsid w:val="00107A00"/>
    <w:rsid w:val="00110E26"/>
    <w:rsid w:val="00111C0D"/>
    <w:rsid w:val="001124A5"/>
    <w:rsid w:val="00113097"/>
    <w:rsid w:val="00114244"/>
    <w:rsid w:val="00117522"/>
    <w:rsid w:val="00117BD6"/>
    <w:rsid w:val="00121978"/>
    <w:rsid w:val="00123422"/>
    <w:rsid w:val="00124B6A"/>
    <w:rsid w:val="001252DE"/>
    <w:rsid w:val="001302E9"/>
    <w:rsid w:val="00131D0B"/>
    <w:rsid w:val="00133D7E"/>
    <w:rsid w:val="0014193A"/>
    <w:rsid w:val="00144F96"/>
    <w:rsid w:val="001506FD"/>
    <w:rsid w:val="001513E8"/>
    <w:rsid w:val="0015186B"/>
    <w:rsid w:val="00151A36"/>
    <w:rsid w:val="00151EAC"/>
    <w:rsid w:val="00153528"/>
    <w:rsid w:val="00154E68"/>
    <w:rsid w:val="00156BBF"/>
    <w:rsid w:val="001571F6"/>
    <w:rsid w:val="00162548"/>
    <w:rsid w:val="00162E41"/>
    <w:rsid w:val="00173247"/>
    <w:rsid w:val="001751AB"/>
    <w:rsid w:val="00175A3F"/>
    <w:rsid w:val="0018130D"/>
    <w:rsid w:val="00183F6D"/>
    <w:rsid w:val="0018670E"/>
    <w:rsid w:val="00187481"/>
    <w:rsid w:val="00195428"/>
    <w:rsid w:val="001A08AA"/>
    <w:rsid w:val="001A27FC"/>
    <w:rsid w:val="001A5453"/>
    <w:rsid w:val="001C1409"/>
    <w:rsid w:val="001C6177"/>
    <w:rsid w:val="001D0A16"/>
    <w:rsid w:val="001D7D94"/>
    <w:rsid w:val="001E4218"/>
    <w:rsid w:val="001E5EFC"/>
    <w:rsid w:val="001F0206"/>
    <w:rsid w:val="001F0B20"/>
    <w:rsid w:val="001F693C"/>
    <w:rsid w:val="00200A62"/>
    <w:rsid w:val="002046C3"/>
    <w:rsid w:val="00204BD3"/>
    <w:rsid w:val="00206EC5"/>
    <w:rsid w:val="00212099"/>
    <w:rsid w:val="00212C65"/>
    <w:rsid w:val="002138EA"/>
    <w:rsid w:val="00213F84"/>
    <w:rsid w:val="00214FBD"/>
    <w:rsid w:val="002162DF"/>
    <w:rsid w:val="00222897"/>
    <w:rsid w:val="00222B0C"/>
    <w:rsid w:val="00223E6B"/>
    <w:rsid w:val="002253AE"/>
    <w:rsid w:val="00234A28"/>
    <w:rsid w:val="00235394"/>
    <w:rsid w:val="00235577"/>
    <w:rsid w:val="002435CA"/>
    <w:rsid w:val="00243D72"/>
    <w:rsid w:val="00246140"/>
    <w:rsid w:val="00246F32"/>
    <w:rsid w:val="00255C58"/>
    <w:rsid w:val="00260EC7"/>
    <w:rsid w:val="0026179F"/>
    <w:rsid w:val="00262504"/>
    <w:rsid w:val="00263D10"/>
    <w:rsid w:val="00274E1A"/>
    <w:rsid w:val="002775B1"/>
    <w:rsid w:val="00281E2D"/>
    <w:rsid w:val="00282213"/>
    <w:rsid w:val="00284016"/>
    <w:rsid w:val="002846D6"/>
    <w:rsid w:val="002858BF"/>
    <w:rsid w:val="00291CCF"/>
    <w:rsid w:val="002939AF"/>
    <w:rsid w:val="00294491"/>
    <w:rsid w:val="002A27EC"/>
    <w:rsid w:val="002A4CD0"/>
    <w:rsid w:val="002A7DA6"/>
    <w:rsid w:val="002B1F12"/>
    <w:rsid w:val="002B471D"/>
    <w:rsid w:val="002B53F7"/>
    <w:rsid w:val="002C4B52"/>
    <w:rsid w:val="002D03E5"/>
    <w:rsid w:val="002D747A"/>
    <w:rsid w:val="002D7F25"/>
    <w:rsid w:val="002E0AD3"/>
    <w:rsid w:val="002E2CE9"/>
    <w:rsid w:val="002E3BF7"/>
    <w:rsid w:val="002E55EA"/>
    <w:rsid w:val="002F158C"/>
    <w:rsid w:val="002F3DED"/>
    <w:rsid w:val="002F4093"/>
    <w:rsid w:val="0030047E"/>
    <w:rsid w:val="003022A5"/>
    <w:rsid w:val="0030798B"/>
    <w:rsid w:val="00315055"/>
    <w:rsid w:val="00315867"/>
    <w:rsid w:val="0032397E"/>
    <w:rsid w:val="00327FF3"/>
    <w:rsid w:val="003302EB"/>
    <w:rsid w:val="00330951"/>
    <w:rsid w:val="00333513"/>
    <w:rsid w:val="00340715"/>
    <w:rsid w:val="003439F7"/>
    <w:rsid w:val="0035248D"/>
    <w:rsid w:val="00354415"/>
    <w:rsid w:val="0035660F"/>
    <w:rsid w:val="003628B9"/>
    <w:rsid w:val="00362D8F"/>
    <w:rsid w:val="003648F6"/>
    <w:rsid w:val="00366A23"/>
    <w:rsid w:val="00367724"/>
    <w:rsid w:val="003746EE"/>
    <w:rsid w:val="00375B76"/>
    <w:rsid w:val="003770F6"/>
    <w:rsid w:val="00377F7C"/>
    <w:rsid w:val="00393042"/>
    <w:rsid w:val="00394AD5"/>
    <w:rsid w:val="0039642D"/>
    <w:rsid w:val="003A1165"/>
    <w:rsid w:val="003A119A"/>
    <w:rsid w:val="003A2E40"/>
    <w:rsid w:val="003A337F"/>
    <w:rsid w:val="003B266A"/>
    <w:rsid w:val="003B4CED"/>
    <w:rsid w:val="003B732D"/>
    <w:rsid w:val="003B755E"/>
    <w:rsid w:val="003B7992"/>
    <w:rsid w:val="003C228E"/>
    <w:rsid w:val="003C51E7"/>
    <w:rsid w:val="003D1EFD"/>
    <w:rsid w:val="003D4215"/>
    <w:rsid w:val="003E319D"/>
    <w:rsid w:val="003E576D"/>
    <w:rsid w:val="003F1C1B"/>
    <w:rsid w:val="00401144"/>
    <w:rsid w:val="0040470A"/>
    <w:rsid w:val="00410314"/>
    <w:rsid w:val="00410C74"/>
    <w:rsid w:val="00410ED4"/>
    <w:rsid w:val="00412063"/>
    <w:rsid w:val="00412EB1"/>
    <w:rsid w:val="00413221"/>
    <w:rsid w:val="00414118"/>
    <w:rsid w:val="00416084"/>
    <w:rsid w:val="00424294"/>
    <w:rsid w:val="00424F8C"/>
    <w:rsid w:val="004260EB"/>
    <w:rsid w:val="004271BA"/>
    <w:rsid w:val="00434DC1"/>
    <w:rsid w:val="00441CD5"/>
    <w:rsid w:val="00442CEB"/>
    <w:rsid w:val="00450F27"/>
    <w:rsid w:val="00454189"/>
    <w:rsid w:val="00460591"/>
    <w:rsid w:val="0046152F"/>
    <w:rsid w:val="00461E39"/>
    <w:rsid w:val="004630F0"/>
    <w:rsid w:val="00467DBD"/>
    <w:rsid w:val="00470C2E"/>
    <w:rsid w:val="00471A21"/>
    <w:rsid w:val="0047437A"/>
    <w:rsid w:val="00474435"/>
    <w:rsid w:val="004805A0"/>
    <w:rsid w:val="004812E6"/>
    <w:rsid w:val="0048543E"/>
    <w:rsid w:val="004868C1"/>
    <w:rsid w:val="0048750F"/>
    <w:rsid w:val="004A495F"/>
    <w:rsid w:val="004A77E2"/>
    <w:rsid w:val="004B2EF3"/>
    <w:rsid w:val="004B6B0F"/>
    <w:rsid w:val="004C1919"/>
    <w:rsid w:val="004C319D"/>
    <w:rsid w:val="004D0DD8"/>
    <w:rsid w:val="004E2659"/>
    <w:rsid w:val="004E26C0"/>
    <w:rsid w:val="004E39EE"/>
    <w:rsid w:val="004E4295"/>
    <w:rsid w:val="004E461A"/>
    <w:rsid w:val="004E56E0"/>
    <w:rsid w:val="004E58CC"/>
    <w:rsid w:val="004E7912"/>
    <w:rsid w:val="004F655B"/>
    <w:rsid w:val="005017F7"/>
    <w:rsid w:val="0050264E"/>
    <w:rsid w:val="00505BFA"/>
    <w:rsid w:val="00506342"/>
    <w:rsid w:val="005071B4"/>
    <w:rsid w:val="00507E25"/>
    <w:rsid w:val="00510293"/>
    <w:rsid w:val="005117A9"/>
    <w:rsid w:val="00511F57"/>
    <w:rsid w:val="00514C19"/>
    <w:rsid w:val="00515CBE"/>
    <w:rsid w:val="005160AE"/>
    <w:rsid w:val="00517321"/>
    <w:rsid w:val="00522A7E"/>
    <w:rsid w:val="00522F20"/>
    <w:rsid w:val="00526794"/>
    <w:rsid w:val="00530A2E"/>
    <w:rsid w:val="00530FBE"/>
    <w:rsid w:val="005320F0"/>
    <w:rsid w:val="00532C95"/>
    <w:rsid w:val="00534B6F"/>
    <w:rsid w:val="00534C89"/>
    <w:rsid w:val="00537563"/>
    <w:rsid w:val="00541573"/>
    <w:rsid w:val="0054292E"/>
    <w:rsid w:val="00542C7F"/>
    <w:rsid w:val="0054348A"/>
    <w:rsid w:val="00545C83"/>
    <w:rsid w:val="005500D4"/>
    <w:rsid w:val="00562805"/>
    <w:rsid w:val="005637D8"/>
    <w:rsid w:val="00567069"/>
    <w:rsid w:val="00570B72"/>
    <w:rsid w:val="005717C8"/>
    <w:rsid w:val="00574041"/>
    <w:rsid w:val="005A079B"/>
    <w:rsid w:val="005A684F"/>
    <w:rsid w:val="005B19F9"/>
    <w:rsid w:val="005C1EA6"/>
    <w:rsid w:val="005C75E0"/>
    <w:rsid w:val="005D2598"/>
    <w:rsid w:val="005E010F"/>
    <w:rsid w:val="005E753C"/>
    <w:rsid w:val="005F496C"/>
    <w:rsid w:val="006016E1"/>
    <w:rsid w:val="00603125"/>
    <w:rsid w:val="006151BA"/>
    <w:rsid w:val="00616096"/>
    <w:rsid w:val="006160A2"/>
    <w:rsid w:val="006302AA"/>
    <w:rsid w:val="006310BF"/>
    <w:rsid w:val="006363BD"/>
    <w:rsid w:val="0063652F"/>
    <w:rsid w:val="006412DC"/>
    <w:rsid w:val="00644790"/>
    <w:rsid w:val="006449F9"/>
    <w:rsid w:val="006501AF"/>
    <w:rsid w:val="00650DDE"/>
    <w:rsid w:val="00654D12"/>
    <w:rsid w:val="00657B4B"/>
    <w:rsid w:val="0066022C"/>
    <w:rsid w:val="00664DCF"/>
    <w:rsid w:val="00666089"/>
    <w:rsid w:val="00672307"/>
    <w:rsid w:val="006808C6"/>
    <w:rsid w:val="0068413D"/>
    <w:rsid w:val="00692FF0"/>
    <w:rsid w:val="00695D85"/>
    <w:rsid w:val="006A649C"/>
    <w:rsid w:val="006A6C10"/>
    <w:rsid w:val="006A6D23"/>
    <w:rsid w:val="006B77D9"/>
    <w:rsid w:val="006C177B"/>
    <w:rsid w:val="006C1C3B"/>
    <w:rsid w:val="006C396D"/>
    <w:rsid w:val="006C4E43"/>
    <w:rsid w:val="006C643E"/>
    <w:rsid w:val="006D4FB8"/>
    <w:rsid w:val="006D5DF1"/>
    <w:rsid w:val="006E0A73"/>
    <w:rsid w:val="006E0FEE"/>
    <w:rsid w:val="006E3268"/>
    <w:rsid w:val="006E5706"/>
    <w:rsid w:val="006E6C11"/>
    <w:rsid w:val="006F01F6"/>
    <w:rsid w:val="006F1DC8"/>
    <w:rsid w:val="006F1F82"/>
    <w:rsid w:val="006F7C0C"/>
    <w:rsid w:val="00700755"/>
    <w:rsid w:val="007013EA"/>
    <w:rsid w:val="0070646B"/>
    <w:rsid w:val="00707E71"/>
    <w:rsid w:val="0071170F"/>
    <w:rsid w:val="007130A2"/>
    <w:rsid w:val="007275AA"/>
    <w:rsid w:val="00730655"/>
    <w:rsid w:val="00731D77"/>
    <w:rsid w:val="00732360"/>
    <w:rsid w:val="007344A0"/>
    <w:rsid w:val="00736B37"/>
    <w:rsid w:val="00737D1D"/>
    <w:rsid w:val="0074521E"/>
    <w:rsid w:val="007476A3"/>
    <w:rsid w:val="007520B4"/>
    <w:rsid w:val="00756811"/>
    <w:rsid w:val="007653A3"/>
    <w:rsid w:val="00765B7F"/>
    <w:rsid w:val="00765E1F"/>
    <w:rsid w:val="007763C1"/>
    <w:rsid w:val="00777E82"/>
    <w:rsid w:val="007902B2"/>
    <w:rsid w:val="00790FD0"/>
    <w:rsid w:val="00794709"/>
    <w:rsid w:val="007A263A"/>
    <w:rsid w:val="007A2C03"/>
    <w:rsid w:val="007A2C1D"/>
    <w:rsid w:val="007A458E"/>
    <w:rsid w:val="007A4BEC"/>
    <w:rsid w:val="007A5BFF"/>
    <w:rsid w:val="007A79FD"/>
    <w:rsid w:val="007B0B9D"/>
    <w:rsid w:val="007B11FB"/>
    <w:rsid w:val="007B40A0"/>
    <w:rsid w:val="007B5A43"/>
    <w:rsid w:val="007B709B"/>
    <w:rsid w:val="007C0E34"/>
    <w:rsid w:val="007C1343"/>
    <w:rsid w:val="007C4AC8"/>
    <w:rsid w:val="007C5EF1"/>
    <w:rsid w:val="007D4F76"/>
    <w:rsid w:val="007D6936"/>
    <w:rsid w:val="007D75E5"/>
    <w:rsid w:val="007D773E"/>
    <w:rsid w:val="007E066E"/>
    <w:rsid w:val="007E1356"/>
    <w:rsid w:val="007E20FC"/>
    <w:rsid w:val="007F0E1E"/>
    <w:rsid w:val="007F29A7"/>
    <w:rsid w:val="007F61B7"/>
    <w:rsid w:val="007F656D"/>
    <w:rsid w:val="00803CEB"/>
    <w:rsid w:val="00810ABA"/>
    <w:rsid w:val="0081419D"/>
    <w:rsid w:val="00816078"/>
    <w:rsid w:val="00823AA9"/>
    <w:rsid w:val="00827324"/>
    <w:rsid w:val="008445D4"/>
    <w:rsid w:val="00850C75"/>
    <w:rsid w:val="00850E39"/>
    <w:rsid w:val="008518FD"/>
    <w:rsid w:val="00855173"/>
    <w:rsid w:val="008557D9"/>
    <w:rsid w:val="00857D6D"/>
    <w:rsid w:val="00865BC0"/>
    <w:rsid w:val="00870136"/>
    <w:rsid w:val="00874C16"/>
    <w:rsid w:val="00886D1F"/>
    <w:rsid w:val="008916E7"/>
    <w:rsid w:val="00891EE1"/>
    <w:rsid w:val="00893987"/>
    <w:rsid w:val="008952C1"/>
    <w:rsid w:val="00895992"/>
    <w:rsid w:val="008978DB"/>
    <w:rsid w:val="008A5366"/>
    <w:rsid w:val="008B1964"/>
    <w:rsid w:val="008B1B59"/>
    <w:rsid w:val="008B5515"/>
    <w:rsid w:val="008B5AE7"/>
    <w:rsid w:val="008B7EB4"/>
    <w:rsid w:val="008C04C0"/>
    <w:rsid w:val="008C1D5C"/>
    <w:rsid w:val="008C1DD6"/>
    <w:rsid w:val="008C60E9"/>
    <w:rsid w:val="008D1B7C"/>
    <w:rsid w:val="008D6657"/>
    <w:rsid w:val="008E1717"/>
    <w:rsid w:val="008E1F60"/>
    <w:rsid w:val="008E6EC3"/>
    <w:rsid w:val="008F4A98"/>
    <w:rsid w:val="008F5A28"/>
    <w:rsid w:val="008F6056"/>
    <w:rsid w:val="008F7F3A"/>
    <w:rsid w:val="009006C6"/>
    <w:rsid w:val="00902C07"/>
    <w:rsid w:val="00905804"/>
    <w:rsid w:val="009101E2"/>
    <w:rsid w:val="00912006"/>
    <w:rsid w:val="00914C86"/>
    <w:rsid w:val="00914CFF"/>
    <w:rsid w:val="00916077"/>
    <w:rsid w:val="0091612D"/>
    <w:rsid w:val="00916F18"/>
    <w:rsid w:val="00916F81"/>
    <w:rsid w:val="009170A2"/>
    <w:rsid w:val="009208A6"/>
    <w:rsid w:val="00924514"/>
    <w:rsid w:val="00924605"/>
    <w:rsid w:val="00927316"/>
    <w:rsid w:val="009332BA"/>
    <w:rsid w:val="009368F2"/>
    <w:rsid w:val="00937065"/>
    <w:rsid w:val="00940285"/>
    <w:rsid w:val="00950B63"/>
    <w:rsid w:val="00950F4E"/>
    <w:rsid w:val="0095139A"/>
    <w:rsid w:val="009521A8"/>
    <w:rsid w:val="00952F0D"/>
    <w:rsid w:val="00953E16"/>
    <w:rsid w:val="009542AC"/>
    <w:rsid w:val="009576E5"/>
    <w:rsid w:val="00957D23"/>
    <w:rsid w:val="009638D6"/>
    <w:rsid w:val="00970C38"/>
    <w:rsid w:val="0097263A"/>
    <w:rsid w:val="00974BB2"/>
    <w:rsid w:val="00974FA7"/>
    <w:rsid w:val="009756E5"/>
    <w:rsid w:val="00977A8C"/>
    <w:rsid w:val="00981575"/>
    <w:rsid w:val="00983910"/>
    <w:rsid w:val="0098641C"/>
    <w:rsid w:val="00986D3B"/>
    <w:rsid w:val="009934FD"/>
    <w:rsid w:val="0099559F"/>
    <w:rsid w:val="009A557E"/>
    <w:rsid w:val="009A68E6"/>
    <w:rsid w:val="009A69FF"/>
    <w:rsid w:val="009B02B9"/>
    <w:rsid w:val="009B3D20"/>
    <w:rsid w:val="009C0727"/>
    <w:rsid w:val="009C3144"/>
    <w:rsid w:val="009D3385"/>
    <w:rsid w:val="009E16A9"/>
    <w:rsid w:val="009E375F"/>
    <w:rsid w:val="009E3E28"/>
    <w:rsid w:val="009E4B82"/>
    <w:rsid w:val="009E5401"/>
    <w:rsid w:val="009E6121"/>
    <w:rsid w:val="009F26FA"/>
    <w:rsid w:val="009F3D9F"/>
    <w:rsid w:val="00A0134A"/>
    <w:rsid w:val="00A04AED"/>
    <w:rsid w:val="00A04F1A"/>
    <w:rsid w:val="00A05626"/>
    <w:rsid w:val="00A1375D"/>
    <w:rsid w:val="00A1570A"/>
    <w:rsid w:val="00A1572F"/>
    <w:rsid w:val="00A176A1"/>
    <w:rsid w:val="00A2081D"/>
    <w:rsid w:val="00A211B4"/>
    <w:rsid w:val="00A215FD"/>
    <w:rsid w:val="00A33C58"/>
    <w:rsid w:val="00A34547"/>
    <w:rsid w:val="00A35FD2"/>
    <w:rsid w:val="00A3624C"/>
    <w:rsid w:val="00A41BF5"/>
    <w:rsid w:val="00A43E72"/>
    <w:rsid w:val="00A454EB"/>
    <w:rsid w:val="00A469E7"/>
    <w:rsid w:val="00A5748B"/>
    <w:rsid w:val="00A644DE"/>
    <w:rsid w:val="00A64A11"/>
    <w:rsid w:val="00A66ADC"/>
    <w:rsid w:val="00A77914"/>
    <w:rsid w:val="00A81B15"/>
    <w:rsid w:val="00A82581"/>
    <w:rsid w:val="00A84DC8"/>
    <w:rsid w:val="00A85DBC"/>
    <w:rsid w:val="00A90510"/>
    <w:rsid w:val="00A9420E"/>
    <w:rsid w:val="00A9483E"/>
    <w:rsid w:val="00A96AB4"/>
    <w:rsid w:val="00A97648"/>
    <w:rsid w:val="00AB0AA4"/>
    <w:rsid w:val="00AC1DD4"/>
    <w:rsid w:val="00AC5007"/>
    <w:rsid w:val="00AC6D6B"/>
    <w:rsid w:val="00AD116C"/>
    <w:rsid w:val="00AD7736"/>
    <w:rsid w:val="00AE11DE"/>
    <w:rsid w:val="00AE673C"/>
    <w:rsid w:val="00AE7868"/>
    <w:rsid w:val="00AF0407"/>
    <w:rsid w:val="00AF2E5B"/>
    <w:rsid w:val="00B0192F"/>
    <w:rsid w:val="00B13399"/>
    <w:rsid w:val="00B163F8"/>
    <w:rsid w:val="00B23EF3"/>
    <w:rsid w:val="00B2472D"/>
    <w:rsid w:val="00B2549F"/>
    <w:rsid w:val="00B26A78"/>
    <w:rsid w:val="00B32CFE"/>
    <w:rsid w:val="00B33593"/>
    <w:rsid w:val="00B47996"/>
    <w:rsid w:val="00B55D80"/>
    <w:rsid w:val="00B57265"/>
    <w:rsid w:val="00B633AE"/>
    <w:rsid w:val="00B65754"/>
    <w:rsid w:val="00B65E73"/>
    <w:rsid w:val="00B665D2"/>
    <w:rsid w:val="00B6737C"/>
    <w:rsid w:val="00B675EA"/>
    <w:rsid w:val="00B67C2B"/>
    <w:rsid w:val="00B70973"/>
    <w:rsid w:val="00B7214D"/>
    <w:rsid w:val="00B724AE"/>
    <w:rsid w:val="00B74739"/>
    <w:rsid w:val="00B758A7"/>
    <w:rsid w:val="00B80504"/>
    <w:rsid w:val="00B8095F"/>
    <w:rsid w:val="00B80B11"/>
    <w:rsid w:val="00B8446C"/>
    <w:rsid w:val="00B87080"/>
    <w:rsid w:val="00B87725"/>
    <w:rsid w:val="00B879DE"/>
    <w:rsid w:val="00B9443F"/>
    <w:rsid w:val="00BA259A"/>
    <w:rsid w:val="00BA29D3"/>
    <w:rsid w:val="00BA307F"/>
    <w:rsid w:val="00BA5280"/>
    <w:rsid w:val="00BA69D1"/>
    <w:rsid w:val="00BB14F1"/>
    <w:rsid w:val="00BB416E"/>
    <w:rsid w:val="00BB572E"/>
    <w:rsid w:val="00BB74FD"/>
    <w:rsid w:val="00BC1809"/>
    <w:rsid w:val="00BC2F6C"/>
    <w:rsid w:val="00BC5982"/>
    <w:rsid w:val="00BD1393"/>
    <w:rsid w:val="00BD278E"/>
    <w:rsid w:val="00BD3B84"/>
    <w:rsid w:val="00BD6404"/>
    <w:rsid w:val="00BE33AE"/>
    <w:rsid w:val="00BE3D96"/>
    <w:rsid w:val="00BF046F"/>
    <w:rsid w:val="00BF45D0"/>
    <w:rsid w:val="00C01D50"/>
    <w:rsid w:val="00C044F4"/>
    <w:rsid w:val="00C056DC"/>
    <w:rsid w:val="00C15063"/>
    <w:rsid w:val="00C15305"/>
    <w:rsid w:val="00C20716"/>
    <w:rsid w:val="00C21E56"/>
    <w:rsid w:val="00C2770B"/>
    <w:rsid w:val="00C31283"/>
    <w:rsid w:val="00C340E5"/>
    <w:rsid w:val="00C43DAB"/>
    <w:rsid w:val="00C5071F"/>
    <w:rsid w:val="00C51145"/>
    <w:rsid w:val="00C56D68"/>
    <w:rsid w:val="00C5739F"/>
    <w:rsid w:val="00C57CF0"/>
    <w:rsid w:val="00C60947"/>
    <w:rsid w:val="00C61677"/>
    <w:rsid w:val="00C61B95"/>
    <w:rsid w:val="00C63264"/>
    <w:rsid w:val="00C65891"/>
    <w:rsid w:val="00C724D3"/>
    <w:rsid w:val="00C77234"/>
    <w:rsid w:val="00C77DD9"/>
    <w:rsid w:val="00C839E4"/>
    <w:rsid w:val="00C85354"/>
    <w:rsid w:val="00C925A0"/>
    <w:rsid w:val="00C943F3"/>
    <w:rsid w:val="00C949AD"/>
    <w:rsid w:val="00C95A67"/>
    <w:rsid w:val="00C95DB9"/>
    <w:rsid w:val="00CA2729"/>
    <w:rsid w:val="00CA3057"/>
    <w:rsid w:val="00CB7B63"/>
    <w:rsid w:val="00CC25B4"/>
    <w:rsid w:val="00CC69C8"/>
    <w:rsid w:val="00CC6B34"/>
    <w:rsid w:val="00CC77A2"/>
    <w:rsid w:val="00CD6A1B"/>
    <w:rsid w:val="00CD7A9C"/>
    <w:rsid w:val="00CE0A7F"/>
    <w:rsid w:val="00CE1718"/>
    <w:rsid w:val="00CE634A"/>
    <w:rsid w:val="00CF4156"/>
    <w:rsid w:val="00CF4CCD"/>
    <w:rsid w:val="00CF4DFD"/>
    <w:rsid w:val="00CF7044"/>
    <w:rsid w:val="00D03D00"/>
    <w:rsid w:val="00D04FB1"/>
    <w:rsid w:val="00D0534C"/>
    <w:rsid w:val="00D102DD"/>
    <w:rsid w:val="00D11359"/>
    <w:rsid w:val="00D179CC"/>
    <w:rsid w:val="00D21246"/>
    <w:rsid w:val="00D2585C"/>
    <w:rsid w:val="00D3168C"/>
    <w:rsid w:val="00D3188C"/>
    <w:rsid w:val="00D33898"/>
    <w:rsid w:val="00D35178"/>
    <w:rsid w:val="00D35F9B"/>
    <w:rsid w:val="00D408DD"/>
    <w:rsid w:val="00D45D72"/>
    <w:rsid w:val="00D47A26"/>
    <w:rsid w:val="00D520E4"/>
    <w:rsid w:val="00D55D36"/>
    <w:rsid w:val="00D57DFA"/>
    <w:rsid w:val="00D61DF8"/>
    <w:rsid w:val="00D709CE"/>
    <w:rsid w:val="00D71F73"/>
    <w:rsid w:val="00D81CAB"/>
    <w:rsid w:val="00D83AA7"/>
    <w:rsid w:val="00D856FC"/>
    <w:rsid w:val="00D8576F"/>
    <w:rsid w:val="00D922C4"/>
    <w:rsid w:val="00D9393C"/>
    <w:rsid w:val="00D952AC"/>
    <w:rsid w:val="00D952EA"/>
    <w:rsid w:val="00D97F0C"/>
    <w:rsid w:val="00DA0B06"/>
    <w:rsid w:val="00DA2824"/>
    <w:rsid w:val="00DA3A86"/>
    <w:rsid w:val="00DB0D56"/>
    <w:rsid w:val="00DC419B"/>
    <w:rsid w:val="00DC513C"/>
    <w:rsid w:val="00DC580A"/>
    <w:rsid w:val="00DC660D"/>
    <w:rsid w:val="00DC77DC"/>
    <w:rsid w:val="00DC7A4A"/>
    <w:rsid w:val="00DD0C2C"/>
    <w:rsid w:val="00DD1C6B"/>
    <w:rsid w:val="00DE3D1C"/>
    <w:rsid w:val="00DF49B3"/>
    <w:rsid w:val="00DF5B4B"/>
    <w:rsid w:val="00DF78FA"/>
    <w:rsid w:val="00E0747D"/>
    <w:rsid w:val="00E15897"/>
    <w:rsid w:val="00E1713D"/>
    <w:rsid w:val="00E20A43"/>
    <w:rsid w:val="00E23898"/>
    <w:rsid w:val="00E2792A"/>
    <w:rsid w:val="00E30C1A"/>
    <w:rsid w:val="00E33CD2"/>
    <w:rsid w:val="00E373CA"/>
    <w:rsid w:val="00E40E90"/>
    <w:rsid w:val="00E5317C"/>
    <w:rsid w:val="00E531EB"/>
    <w:rsid w:val="00E54874"/>
    <w:rsid w:val="00E54B6F"/>
    <w:rsid w:val="00E55ACA"/>
    <w:rsid w:val="00E57B74"/>
    <w:rsid w:val="00E61A15"/>
    <w:rsid w:val="00E65B5F"/>
    <w:rsid w:val="00E661FF"/>
    <w:rsid w:val="00E67227"/>
    <w:rsid w:val="00E673FB"/>
    <w:rsid w:val="00E74DCD"/>
    <w:rsid w:val="00E74E91"/>
    <w:rsid w:val="00E80657"/>
    <w:rsid w:val="00E824C3"/>
    <w:rsid w:val="00E840B3"/>
    <w:rsid w:val="00E86272"/>
    <w:rsid w:val="00E8629F"/>
    <w:rsid w:val="00E93531"/>
    <w:rsid w:val="00EA1111"/>
    <w:rsid w:val="00EA3B4F"/>
    <w:rsid w:val="00EA3C24"/>
    <w:rsid w:val="00EA5806"/>
    <w:rsid w:val="00EA73DF"/>
    <w:rsid w:val="00EA7EBD"/>
    <w:rsid w:val="00EB61AE"/>
    <w:rsid w:val="00EC5F39"/>
    <w:rsid w:val="00ED64D2"/>
    <w:rsid w:val="00ED718A"/>
    <w:rsid w:val="00EE16FB"/>
    <w:rsid w:val="00EE5FE4"/>
    <w:rsid w:val="00EF4332"/>
    <w:rsid w:val="00F0156F"/>
    <w:rsid w:val="00F05AC8"/>
    <w:rsid w:val="00F07167"/>
    <w:rsid w:val="00F072D8"/>
    <w:rsid w:val="00F13D05"/>
    <w:rsid w:val="00F14A3E"/>
    <w:rsid w:val="00F157EA"/>
    <w:rsid w:val="00F1679D"/>
    <w:rsid w:val="00F1682C"/>
    <w:rsid w:val="00F24B8B"/>
    <w:rsid w:val="00F24EB5"/>
    <w:rsid w:val="00F25BAE"/>
    <w:rsid w:val="00F30D2E"/>
    <w:rsid w:val="00F313AD"/>
    <w:rsid w:val="00F31A2E"/>
    <w:rsid w:val="00F35790"/>
    <w:rsid w:val="00F4136D"/>
    <w:rsid w:val="00F41651"/>
    <w:rsid w:val="00F4212E"/>
    <w:rsid w:val="00F42C20"/>
    <w:rsid w:val="00F43E34"/>
    <w:rsid w:val="00F4520E"/>
    <w:rsid w:val="00F519DD"/>
    <w:rsid w:val="00F540FA"/>
    <w:rsid w:val="00F56068"/>
    <w:rsid w:val="00F57418"/>
    <w:rsid w:val="00F600AB"/>
    <w:rsid w:val="00F65582"/>
    <w:rsid w:val="00F66E75"/>
    <w:rsid w:val="00F730CB"/>
    <w:rsid w:val="00F77EB0"/>
    <w:rsid w:val="00F87CDD"/>
    <w:rsid w:val="00F90E8C"/>
    <w:rsid w:val="00F92F0E"/>
    <w:rsid w:val="00F933F0"/>
    <w:rsid w:val="00F94715"/>
    <w:rsid w:val="00FA2D1E"/>
    <w:rsid w:val="00FA4718"/>
    <w:rsid w:val="00FA60E4"/>
    <w:rsid w:val="00FA7F3D"/>
    <w:rsid w:val="00FB0377"/>
    <w:rsid w:val="00FB0DEC"/>
    <w:rsid w:val="00FB4092"/>
    <w:rsid w:val="00FC051F"/>
    <w:rsid w:val="00FC2D33"/>
    <w:rsid w:val="00FD0597"/>
    <w:rsid w:val="00FD0694"/>
    <w:rsid w:val="00FD25BE"/>
    <w:rsid w:val="00FD2E70"/>
    <w:rsid w:val="00FD79D9"/>
    <w:rsid w:val="00FE3118"/>
    <w:rsid w:val="00FE77B1"/>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693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FB0377"/>
    <w:pPr>
      <w:ind w:left="720"/>
      <w:contextualSpacing/>
    </w:pPr>
  </w:style>
  <w:style w:type="table" w:styleId="TableGrid">
    <w:name w:val="Table Grid"/>
    <w:basedOn w:val="TableNormal"/>
    <w:rsid w:val="00D922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1753231">
      <w:bodyDiv w:val="1"/>
      <w:marLeft w:val="0"/>
      <w:marRight w:val="0"/>
      <w:marTop w:val="0"/>
      <w:marBottom w:val="0"/>
      <w:divBdr>
        <w:top w:val="none" w:sz="0" w:space="0" w:color="auto"/>
        <w:left w:val="none" w:sz="0" w:space="0" w:color="auto"/>
        <w:bottom w:val="none" w:sz="0" w:space="0" w:color="auto"/>
        <w:right w:val="none" w:sz="0" w:space="0" w:color="auto"/>
      </w:divBdr>
      <w:divsChild>
        <w:div w:id="1007445710">
          <w:marLeft w:val="547"/>
          <w:marRight w:val="0"/>
          <w:marTop w:val="72"/>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449493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52388-F8D8-4C69-A32E-26B1F1A24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3</Pages>
  <Words>1105</Words>
  <Characters>6305</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7396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Bill Shvodian</cp:lastModifiedBy>
  <cp:revision>52</cp:revision>
  <dcterms:created xsi:type="dcterms:W3CDTF">2020-11-12T19:25:00Z</dcterms:created>
  <dcterms:modified xsi:type="dcterms:W3CDTF">2020-11-12T22:35:00Z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